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0f1" w14:paraId="cfcb0f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E4C79" w:rsidP="00044505" w:rsidR="00CE4C79">
      <w:pPr>
        <w:ind w:left="5040"/>
        <w:jc w:val="right"/>
      </w:pPr>
      <w:r>
        <w:t>GJON DUSHI</w:t>
      </w:r>
    </w:p>
    <w:p w:rsidRDefault="00CE4C79" w:rsidP="00044505" w:rsidR="00AC38FD">
      <w:pPr>
        <w:ind w:left="5040"/>
        <w:jc w:val="right"/>
      </w:pPr>
      <w:r>
        <w:t>Osječka ulica 15</w:t>
      </w:r>
    </w:p>
    <w:p w:rsidRDefault="00CE4C79" w:rsidP="00044505" w:rsidR="00CE4C79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F7A">
        <w:t>75</w:t>
      </w:r>
      <w:r w:rsidR="00CE4C79">
        <w:t>4</w:t>
      </w:r>
      <w:r>
        <w:t>/16-</w:t>
      </w:r>
      <w:r w:rsidR="00167404">
        <w:t>3</w:t>
      </w:r>
      <w:r>
        <w:t xml:space="preserve"> od </w:t>
      </w:r>
      <w:r w:rsidR="00044505">
        <w:t>1</w:t>
      </w:r>
      <w:r w:rsidR="00CE4C79">
        <w:t>2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CE4C79">
        <w:t>PEKARA KOD DVIJE PUMPE j.d.o.o., Zadar, Antuna Dobronića 2, OIB: 29235061577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CE4C79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CE4C79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E4C79">
        <w:t>12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550967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St-75</w:t>
    </w:r>
    <w:r w:rsidR="00CE4C79">
      <w:rPr>
        <w:b/>
        <w:bCs/>
        <w:sz w:val="28"/>
      </w:rPr>
      <w:t>4</w:t>
    </w:r>
    <w:r>
      <w:rPr>
        <w:b/>
        <w:bCs/>
        <w:sz w:val="28"/>
      </w:rPr>
      <w:t>/16-</w:t>
    </w:r>
    <w:r w:rsidR="00167404">
      <w:rPr>
        <w:b/>
        <w:bCs/>
        <w:sz w:val="28"/>
      </w:rPr>
      <w:t>4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121F7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1F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1F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1F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2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1F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1F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1F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KOD DVIJE PUMPE j.d.o.o. za proizvodnju pekarskih proizvoda</izvorni_sadrzaj>
    <derivirana_varijabla naziv="DomainObject.Predmet.ProtustrankaFormated_1">  PEKARA KOD DVIJE PUMPE j.d.o.o. za proizvodnju pekarskih proizvoda</derivirana_varijabla>
  </DomainObject.Predmet.ProtustrankaFormated>
  <DomainObject.Predmet.ProtustrankaFormatedOIB>
    <izvorni_sadrzaj>  PEKARA KOD DVIJE PUMPE j.d.o.o. za proizvodnju pekarskih proizvoda, OIB 29235061577</izvorni_sadrzaj>
    <derivirana_varijabla naziv="DomainObject.Predmet.ProtustrankaFormatedOIB_1">  PEKARA KOD DVIJE PUMPE j.d.o.o. za proizvodnju pekarskih proizvoda, OIB 29235061577</derivirana_varijabla>
  </DomainObject.Predmet.ProtustrankaFormatedOIB>
  <DomainObject.Predmet.ProtustrankaFormatedWithAdress>
    <izvorni_sadrzaj> PEKARA KOD DVIJE PUMPE j.d.o.o. za proizvodnju pekarskih proizvoda, Antuna Dobronića 2, 23000 Zadar</izvorni_sadrzaj>
    <derivirana_varijabla naziv="DomainObject.Predmet.ProtustrankaFormatedWithAdress_1"> PEKARA KOD DVIJE PUMPE j.d.o.o. za proizvodnju pekarskih proizvoda, Antuna Dobronića 2, 23000 Zadar</derivirana_varijabla>
  </DomainObject.Predmet.ProtustrankaFormatedWithAdress>
  <DomainObject.Predmet.ProtustrankaFormatedWithAdressOIB>
    <izvorni_sadrzaj> PEKARA KOD DVIJE PUMPE j.d.o.o. za proizvodnju pekarskih proizvoda, OIB 29235061577, Antuna Dobronića 2, 23000 Zadar</izvorni_sadrzaj>
    <derivirana_varijabla naziv="DomainObject.Predmet.ProtustrankaFormatedWithAdressOIB_1"> PEKARA KOD DVIJE PUMPE j.d.o.o. za proizvodnju pekarskih proizvoda, OIB 29235061577, Antuna Dobronića 2, 23000 Zadar</derivirana_varijabla>
  </DomainObject.Predmet.ProtustrankaFormatedWithAdressOIB>
  <DomainObject.Predmet.ProtustrankaWithAdress>
    <izvorni_sadrzaj>PEKARA KOD DVIJE PUMPE j.d.o.o. za proizvodnju pekarskih proizvoda Antuna Dobronića 2, 23000 Zadar</izvorni_sadrzaj>
    <derivirana_varijabla naziv="DomainObject.Predmet.ProtustrankaWithAdress_1">PEKARA KOD DVIJE PUMPE j.d.o.o. za proizvodnju pekarskih proizvoda Antuna Dobronića 2, 23000 Zadar</derivirana_varijabla>
  </DomainObject.Predmet.ProtustrankaWithAdress>
  <DomainObject.Predmet.ProtustrankaWithAdressOIB>
    <izvorni_sadrzaj>PEKARA KOD DVIJE PUMPE j.d.o.o. za proizvodnju pekarskih proizvoda, OIB 29235061577, Antuna Dobronića 2, 23000 Zadar</izvorni_sadrzaj>
    <derivirana_varijabla naziv="DomainObject.Predmet.ProtustrankaWithAdressOIB_1">PEKARA KOD DVIJE PUMPE j.d.o.o. za proizvodnju pekarskih proizvoda, OIB 29235061577, Antuna Dobronića 2, 23000 Zadar</derivirana_varijabla>
  </DomainObject.Predmet.ProtustrankaWithAdressOIB>
  <DomainObject.Predmet.ProtustrankaNazivFormated>
    <izvorni_sadrzaj>PEKARA KOD DVIJE PUMPE j.d.o.o. za proizvodnju pekarskih proizvoda</izvorni_sadrzaj>
    <derivirana_varijabla naziv="DomainObject.Predmet.ProtustrankaNazivFormated_1">PEKARA KOD DVIJE PUMPE j.d.o.o. za proizvodnju pekarskih proizvoda</derivirana_varijabla>
  </DomainObject.Predmet.ProtustrankaNazivFormated>
  <DomainObject.Predmet.ProtustrankaNazivFormatedOIB>
    <izvorni_sadrzaj>PEKARA KOD DVIJE PUMPE j.d.o.o. za proizvodnju pekarskih proizvoda, OIB 29235061577</izvorni_sadrzaj>
    <derivirana_varijabla naziv="DomainObject.Predmet.ProtustrankaNazivFormatedOIB_1">PEKARA KOD DVIJE PUMPE j.d.o.o. za proizvodnju pekarskih proizvoda, OIB 29235061577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29239.58</izvorni_sadrzaj>
    <derivirana_varijabla naziv="DomainObject.Predmet.TrenutnaVrijednost_1">29239.58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KOD DVIJE PUMPE j.d.o.o. za proizvodnju pekarskih proizvoda</item>
    </izvorni_sadrzaj>
    <derivirana_varijabla naziv="DomainObject.Predmet.ProtuStrankaListFormated_1">
      <item>PEKARA KOD DVIJE PUMPE j.d.o.o. za proizvodnju pekarskih proizvoda</item>
    </derivirana_varijabla>
  </DomainObject.Predmet.ProtuStrankaListFormated>
  <DomainObject.Predmet.ProtuStrankaListFormatedOIB>
    <izvorni_sadrzaj>
      <item>PEKARA KOD DVIJE PUMPE j.d.o.o. za proizvodnju pekarskih proizvoda, OIB 29235061577</item>
    </izvorni_sadrzaj>
    <derivirana_varijabla naziv="DomainObject.Predmet.ProtuStrankaListFormatedOIB_1">
      <item>PEKARA KOD DVIJE PUMPE j.d.o.o. za proizvodnju pekarskih proizvoda, OIB 29235061577</item>
    </derivirana_varijabla>
  </DomainObject.Predmet.ProtuStrankaListFormatedOIB>
  <DomainObject.Predmet.ProtuStrankaListFormatedWithAdress>
    <izvorni_sadrzaj>
      <item>PEKARA KOD DVIJE PUMPE j.d.o.o. za proizvodnju pekarskih proizvoda, Antuna Dobronića 2, 23000 Zadar</item>
    </izvorni_sadrzaj>
    <derivirana_varijabla naziv="DomainObject.Predmet.ProtuStrankaListFormatedWithAdress_1">
      <item>PEKARA KOD DVIJE PUMPE j.d.o.o. za proizvodnju pekarskih proizvoda, Antuna Dobronića 2, 23000 Zadar</item>
    </derivirana_varijabla>
  </DomainObject.Predmet.ProtuStrankaListFormatedWithAdress>
  <DomainObject.Predmet.ProtuStrankaListFormatedWithAdressOIB>
    <izvorni_sadrzaj>
      <item>PEKARA KOD DVIJE PUMPE j.d.o.o. za proizvodnju pekarskih proizvoda, OIB 29235061577, Antuna Dobronića 2, 23000 Zadar</item>
    </izvorni_sadrzaj>
    <derivirana_varijabla naziv="DomainObject.Predmet.ProtuStrankaListFormatedWithAdressOIB_1">
      <item>PEKARA KOD DVIJE PUMPE j.d.o.o. za proizvodnju pekarskih proizvoda, OIB 29235061577, Antuna Dobronića 2, 23000 Zadar</item>
    </derivirana_varijabla>
  </DomainObject.Predmet.ProtuStrankaListFormatedWithAdressOIB>
  <DomainObject.Predmet.ProtuStrankaListNazivFormated>
    <izvorni_sadrzaj>
      <item>PEKARA KOD DVIJE PUMPE j.d.o.o. za proizvodnju pekarskih proizvoda</item>
    </izvorni_sadrzaj>
    <derivirana_varijabla naziv="DomainObject.Predmet.ProtuStrankaListNazivFormated_1">
      <item>PEKARA KOD DVIJE PUMPE j.d.o.o. za proizvodnju pekarskih proizvoda</item>
    </derivirana_varijabla>
  </DomainObject.Predmet.ProtuStrankaListNazivFormated>
  <DomainObject.Predmet.ProtuStrankaListNazivFormatedOIB>
    <izvorni_sadrzaj>
      <item>PEKARA KOD DVIJE PUMPE j.d.o.o. za proizvodnju pekarskih proizvoda, OIB 29235061577</item>
    </izvorni_sadrzaj>
    <derivirana_varijabla naziv="DomainObject.Predmet.ProtuStrankaListNazivFormatedOIB_1">
      <item>PEKARA KOD DVIJE PUMPE j.d.o.o. za proizvodnju pekarskih proizvoda, OIB 29235061577</item>
    </derivirana_varijabla>
  </DomainObject.Predmet.ProtuStrankaListNazivFormatedOIB>
  <DomainObject.Predmet.OstaliListFormated>
    <izvorni_sadrzaj>
      <item>Gjon Dushi</item>
    </izvorni_sadrzaj>
    <derivirana_varijabla naziv="DomainObject.Predmet.OstaliListFormated_1">
      <item>Gjon Dushi</item>
    </derivirana_varijabla>
  </DomainObject.Predmet.OstaliListFormated>
  <DomainObject.Predmet.OstaliListFormatedOIB>
    <izvorni_sadrzaj>
      <item>Gjon Dushi, OIB 50990542545</item>
    </izvorni_sadrzaj>
    <derivirana_varijabla naziv="DomainObject.Predmet.OstaliListFormatedOIB_1">
      <item>Gjon Dushi, OIB 50990542545</item>
    </derivirana_varijabla>
  </DomainObject.Predmet.OstaliListFormatedOIB>
  <DomainObject.Predmet.OstaliListFormatedWithAdress>
    <izvorni_sadrzaj>
      <item>Gjon Dushi, Osječka Ulica 15, 23000 Zadar</item>
    </izvorni_sadrzaj>
    <derivirana_varijabla naziv="DomainObject.Predmet.OstaliListFormatedWithAdress_1">
      <item>Gjon Dushi, Osječka Ulica 15, 23000 Zadar</item>
    </derivirana_varijabla>
  </DomainObject.Predmet.OstaliListFormatedWithAdress>
  <DomainObject.Predmet.OstaliListFormatedWithAdressOIB>
    <izvorni_sadrzaj>
      <item>Gjon Dushi, OIB 50990542545, Osječka Ulica 15, 23000 Zadar</item>
    </izvorni_sadrzaj>
    <derivirana_varijabla naziv="DomainObject.Predmet.OstaliListFormatedWithAdressOIB_1">
      <item>Gjon Dushi, OIB 50990542545, Osječka Ulica 15, 23000 Zadar</item>
    </derivirana_varijabla>
  </DomainObject.Predmet.OstaliListFormatedWithAdressOIB>
  <DomainObject.Predmet.OstaliListNazivFormated>
    <izvorni_sadrzaj>
      <item>Gjon Dushi</item>
    </izvorni_sadrzaj>
    <derivirana_varijabla naziv="DomainObject.Predmet.OstaliListNazivFormated_1">
      <item>Gjon Dushi</item>
    </derivirana_varijabla>
  </DomainObject.Predmet.OstaliListNazivFormated>
  <DomainObject.Predmet.OstaliListNazivFormatedOIB>
    <izvorni_sadrzaj>
      <item>Gjon Dushi, OIB 50990542545</item>
    </izvorni_sadrzaj>
    <derivirana_varijabla naziv="DomainObject.Predmet.OstaliListNazivFormatedOIB_1">
      <item>Gjon Dushi, OIB 50990542545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KOD DVIJE PUMPE j.d.o.o. za proizvodnju pekarskih proizvoda</izvorni_sadrzaj>
    <derivirana_varijabla naziv="DomainObject.Predmet.ProtustrankaIDrugi_1">PEKARA KOD DVIJE PUMPE j.d.o.o.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PEKARA KOD DVIJE PUMPE j.d.o.o. za proizvodnju pekarskih proizvoda, OIB 29235061577, Antuna Dobronića 2, 23000 Zadar</izvorni_sadrzaj>
    <derivirana_varijabla naziv="DomainObject.Predmet.ProtustrankaIDrugiAdressOIB_1">PEKARA KOD DVIJE PUMPE j.d.o.o. za proizvodnju pekarskih proizvoda, OIB 29235061577,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KOD DVIJE PUMPE j.d.o.o. za proizvodnju pekarskih proizvoda</item>
      <item>Gjon Dushi</item>
    </izvorni_sadrzaj>
    <derivirana_varijabla naziv="DomainObject.Predmet.SudioniciListNaziv_1">
      <item>Financijska agencija</item>
      <item>PEKARA KOD DVIJE PUMPE j.d.o.o. za proizvodnju pekarskih proizvoda</item>
      <item>Gjon Dushi</item>
    </derivirana_varijabla>
  </DomainObject.Predmet.SudioniciListNaziv>
  <DomainObject.Predmet.SudioniciListAdressOIB>
    <izvorni_sadrzaj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izvorni_sadrzaj>
    <derivirana_varijabla naziv="DomainObject.Predmet.SudioniciListAdressOIB_1">
      <item>Financijska agencija, OIB 85821130368, Ivana Danila 4,23000 Zadar</item>
      <item>PEKARA KOD DVIJE PUMPE j.d.o.o. za proizvodnju pekarskih proizvoda, OIB 29235061577, Antuna Dobronića 2,23000 Zadar</item>
      <item>Gjon Dushi, OIB 50990542545,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29235061577</item>
      <item>, OIB 50990542545</item>
    </izvorni_sadrzaj>
    <derivirana_varijabla naziv="DomainObject.Predmet.SudioniciListNazivOIB_1">
      <item>, OIB 85821130368</item>
      <item>, OIB 29235061577</item>
      <item>, OIB 50990542545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702B4-6B71-48FD-8F36-7676A2CDF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870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2016-05-12T07:24:00Z</dcterms:created>
  <dc:creator>Ardena Bajlo</dc:creator>
  <cp:lastModifiedBy>wsadmin</cp:lastModifiedBy>
  <cp:lastPrinted>2016-05-12T07:24:00Z</cp:lastPrinted>
  <dcterms:modified xmlns:xsi="http://www.w3.org/2001/XMLSchema-instance" xsi:type="dcterms:W3CDTF">2016-05-12T07:36:00Z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