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70bc" w14:paraId="fdb70bc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CC1A23">
        <w:t>St-132</w:t>
      </w:r>
      <w:r w:rsidR="00A120A2">
        <w:t>/2017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CC1A23">
        <w:t xml:space="preserve"> </w:t>
      </w:r>
      <w:r w:rsidR="00CC1A23" w:rsidRPr="00CC1A23">
        <w:t>TOUGH STREETWEAR d.o.o., Velika cesta 33, Odra (</w:t>
      </w:r>
      <w:r w:rsidR="00CC1A23">
        <w:t>Grad Zagreb), OIB: 02121053970</w:t>
      </w:r>
      <w:r w:rsidR="00827AA3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CC1A23">
        <w:t xml:space="preserve"> </w:t>
      </w:r>
      <w:r w:rsidR="00CC1A23" w:rsidRPr="00CC1A23">
        <w:t>TOUGH STREETWEAR d.o.o., Velika cesta 33, Odra (</w:t>
      </w:r>
      <w:r w:rsidR="00CC1A23">
        <w:t xml:space="preserve"> Grad Zagreb), OIB: 02121053970</w:t>
      </w:r>
      <w:r w:rsidR="00827AA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CC1A23" w:rsidRPr="00CC1A23">
        <w:t>TOUGH STREETWEAR d.o.o., Velika cesta 33, Odra ( Grad Zagreb), OIB: 02121053970.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FF52EA">
        <w:t>10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4908E3" w:rsidP="004908E3" w:rsidR="004908E3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4908E3" w:rsidP="00720C69" w:rsidR="004908E3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4908E3" w:rsidP="00720C69" w:rsidR="004908E3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BB3" w:rsidR="00BD6BB3">
      <w:r>
        <w:separator/>
      </w:r>
    </w:p>
  </w:endnote>
  <w:endnote w:id="0" w:type="continuationSeparator">
    <w:p w:rsidRDefault="00BD6BB3" w:rsidR="00BD6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BB3" w:rsidR="00BD6BB3">
      <w:r>
        <w:separator/>
      </w:r>
    </w:p>
  </w:footnote>
  <w:footnote w:id="0" w:type="continuationSeparator">
    <w:p w:rsidRDefault="00BD6BB3" w:rsidR="00BD6B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CC1A23">
      <w:t>132</w:t>
    </w:r>
    <w:r w:rsidR="00A120A2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0795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C7EC9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A65FE"/>
    <w:rsid w:val="003D2137"/>
    <w:rsid w:val="003D34DE"/>
    <w:rsid w:val="003F7331"/>
    <w:rsid w:val="00420BC2"/>
    <w:rsid w:val="00441452"/>
    <w:rsid w:val="004458BF"/>
    <w:rsid w:val="004500CD"/>
    <w:rsid w:val="00454E59"/>
    <w:rsid w:val="0046193B"/>
    <w:rsid w:val="004629DA"/>
    <w:rsid w:val="00464462"/>
    <w:rsid w:val="00466218"/>
    <w:rsid w:val="00470258"/>
    <w:rsid w:val="0047225D"/>
    <w:rsid w:val="00474B0B"/>
    <w:rsid w:val="00484903"/>
    <w:rsid w:val="004908E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1564C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55D5"/>
    <w:rsid w:val="007D6164"/>
    <w:rsid w:val="007F4441"/>
    <w:rsid w:val="0080000A"/>
    <w:rsid w:val="008031F2"/>
    <w:rsid w:val="00824C90"/>
    <w:rsid w:val="00827AA3"/>
    <w:rsid w:val="00831091"/>
    <w:rsid w:val="00847911"/>
    <w:rsid w:val="00853818"/>
    <w:rsid w:val="008578A3"/>
    <w:rsid w:val="00865825"/>
    <w:rsid w:val="0087007D"/>
    <w:rsid w:val="00886077"/>
    <w:rsid w:val="0089385B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C25A7"/>
    <w:rsid w:val="009C7517"/>
    <w:rsid w:val="009D6A0D"/>
    <w:rsid w:val="00A03A03"/>
    <w:rsid w:val="00A120A2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D5D44"/>
    <w:rsid w:val="00BD61E7"/>
    <w:rsid w:val="00BD6BB3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C1A2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50E78"/>
    <w:rsid w:val="00F57FA0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TOUGH STREETWEAR d.o.o.</izvorni_sadrzaj>
    <derivirana_varijabla naziv="DomainObject.Predmet.ProtustrankaFormated_1">  TOUGH STREETWEAR d.o.o.</derivirana_varijabla>
  </DomainObject.Predmet.ProtustrankaFormated>
  <DomainObject.Predmet.ProtustrankaFormatedOIB>
    <izvorni_sadrzaj>  TOUGH STREETWEAR d.o.o., OIB 02121053970</izvorni_sadrzaj>
    <derivirana_varijabla naziv="DomainObject.Predmet.ProtustrankaFormatedOIB_1">  TOUGH STREETWEAR d.o.o., OIB 02121053970</derivirana_varijabla>
  </DomainObject.Predmet.ProtustrankaFormatedOIB>
  <DomainObject.Predmet.ProtustrankaFormatedWithAdress>
    <izvorni_sadrzaj> TOUGH STREETWEAR d.o.o., Velika cesta 33, 10020 Odra</izvorni_sadrzaj>
    <derivirana_varijabla naziv="DomainObject.Predmet.ProtustrankaFormatedWithAdress_1"> TOUGH STREETWEAR d.o.o., Velika cesta 33, 10020 Odra</derivirana_varijabla>
  </DomainObject.Predmet.ProtustrankaFormatedWithAdress>
  <DomainObject.Predmet.ProtustrankaFormatedWithAdressOIB>
    <izvorni_sadrzaj> TOUGH STREETWEAR d.o.o., OIB 02121053970, Velika cesta 33, 10020 Odra</izvorni_sadrzaj>
    <derivirana_varijabla naziv="DomainObject.Predmet.ProtustrankaFormatedWithAdressOIB_1"> TOUGH STREETWEAR d.o.o., OIB 02121053970, Velika cesta 33, 10020 Odra</derivirana_varijabla>
  </DomainObject.Predmet.ProtustrankaFormatedWithAdressOIB>
  <DomainObject.Predmet.ProtustrankaWithAdress>
    <izvorni_sadrzaj>TOUGH STREETWEAR d.o.o. Velika cesta 33, 10020 Odra</izvorni_sadrzaj>
    <derivirana_varijabla naziv="DomainObject.Predmet.ProtustrankaWithAdress_1">TOUGH STREETWEAR d.o.o. Velika cesta 33, 10020 Odra</derivirana_varijabla>
  </DomainObject.Predmet.ProtustrankaWithAdress>
  <DomainObject.Predmet.ProtustrankaWithAdressOIB>
    <izvorni_sadrzaj>TOUGH STREETWEAR d.o.o., OIB 02121053970, Velika cesta 33, 10020 Odra</izvorni_sadrzaj>
    <derivirana_varijabla naziv="DomainObject.Predmet.ProtustrankaWithAdressOIB_1">TOUGH STREETWEAR d.o.o., OIB 02121053970, Velika cesta 33, 10020 Odra</derivirana_varijabla>
  </DomainObject.Predmet.ProtustrankaWithAdressOIB>
  <DomainObject.Predmet.ProtustrankaNazivFormated>
    <izvorni_sadrzaj>TOUGH STREETWEAR d.o.o.</izvorni_sadrzaj>
    <derivirana_varijabla naziv="DomainObject.Predmet.ProtustrankaNazivFormated_1">TOUGH STREETWEAR d.o.o.</derivirana_varijabla>
  </DomainObject.Predmet.ProtustrankaNazivFormated>
  <DomainObject.Predmet.ProtustrankaNazivFormatedOIB>
    <izvorni_sadrzaj>TOUGH STREETWEAR d.o.o., OIB 02121053970</izvorni_sadrzaj>
    <derivirana_varijabla naziv="DomainObject.Predmet.ProtustrankaNazivFormatedOIB_1">TOUGH STREETWEAR d.o.o., OIB 02121053970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TOUGH STREETWEAR d.o.o.</item>
    </izvorni_sadrzaj>
    <derivirana_varijabla naziv="DomainObject.Predmet.ProtuStrankaListFormated_1">
      <item>TOUGH STREETWEAR d.o.o.</item>
    </derivirana_varijabla>
  </DomainObject.Predmet.ProtuStrankaListFormated>
  <DomainObject.Predmet.ProtuStrankaListFormatedOIB>
    <izvorni_sadrzaj>
      <item>TOUGH STREETWEAR d.o.o., OIB 02121053970</item>
    </izvorni_sadrzaj>
    <derivirana_varijabla naziv="DomainObject.Predmet.ProtuStrankaListFormatedOIB_1">
      <item>TOUGH STREETWEAR d.o.o., OIB 02121053970</item>
    </derivirana_varijabla>
  </DomainObject.Predmet.ProtuStrankaListFormatedOIB>
  <DomainObject.Predmet.ProtuStrankaListFormatedWithAdress>
    <izvorni_sadrzaj>
      <item>TOUGH STREETWEAR d.o.o., Velika cesta 33, 10020 Odra</item>
    </izvorni_sadrzaj>
    <derivirana_varijabla naziv="DomainObject.Predmet.ProtuStrankaListFormatedWithAdress_1">
      <item>TOUGH STREETWEAR d.o.o., Velika cesta 33, 10020 Odra</item>
    </derivirana_varijabla>
  </DomainObject.Predmet.ProtuStrankaListFormatedWithAdress>
  <DomainObject.Predmet.ProtuStrankaListFormatedWithAdressOIB>
    <izvorni_sadrzaj>
      <item>TOUGH STREETWEAR d.o.o., OIB 02121053970, Velika cesta 33, 10020 Odra</item>
    </izvorni_sadrzaj>
    <derivirana_varijabla naziv="DomainObject.Predmet.ProtuStrankaListFormatedWithAdressOIB_1">
      <item>TOUGH STREETWEAR d.o.o., OIB 02121053970, Velika cesta 33, 10020 Odra</item>
    </derivirana_varijabla>
  </DomainObject.Predmet.ProtuStrankaListFormatedWithAdressOIB>
  <DomainObject.Predmet.ProtuStrankaListNazivFormated>
    <izvorni_sadrzaj>
      <item>TOUGH STREETWEAR d.o.o.</item>
    </izvorni_sadrzaj>
    <derivirana_varijabla naziv="DomainObject.Predmet.ProtuStrankaListNazivFormated_1">
      <item>TOUGH STREETWEAR d.o.o.</item>
    </derivirana_varijabla>
  </DomainObject.Predmet.ProtuStrankaListNazivFormated>
  <DomainObject.Predmet.ProtuStrankaListNazivFormatedOIB>
    <izvorni_sadrzaj>
      <item>TOUGH STREETWEAR d.o.o., OIB 02121053970</item>
    </izvorni_sadrzaj>
    <derivirana_varijabla naziv="DomainObject.Predmet.ProtuStrankaListNazivFormatedOIB_1">
      <item>TOUGH STREETWEAR d.o.o., OIB 02121053970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TOUGH STREETWEAR d.o.o.</izvorni_sadrzaj>
    <derivirana_varijabla naziv="DomainObject.Predmet.ProtustrankaIDrugi_1">TOUGH STREETWEAR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TOUGH STREETWEAR d.o.o., OIB 02121053970, Velika cesta 33, 10020 Odra</izvorni_sadrzaj>
    <derivirana_varijabla naziv="DomainObject.Predmet.ProtustrankaIDrugiAdressOIB_1">TOUGH STREETWEAR d.o.o., OIB 02121053970, Velika cesta 33,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TOUGH STREETWEAR d.o.o.</item>
    </izvorni_sadrzaj>
    <derivirana_varijabla naziv="DomainObject.Predmet.SudioniciListNaziv_1">
      <item>FINA Regionalni centar Zagreb</item>
      <item>TOUGH STREETWEAR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TOUGH STREETWEAR d.o.o., OIB 02121053970, Velika cesta 33,10020 Odra</item>
    </izvorni_sadrzaj>
    <derivirana_varijabla naziv="DomainObject.Predmet.SudioniciListAdressOIB_1">
      <item>FINA Regionalni centar Zagreb, OIB 85821130368, Trg svibanjskih žrtava 1995. 1,10000 Zagreb</item>
      <item>TOUGH STREETWEAR d.o.o., OIB 02121053970, Velika cesta 33,10020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02121053970</item>
    </izvorni_sadrzaj>
    <derivirana_varijabla naziv="DomainObject.Predmet.SudioniciListNazivOIB_1">
      <item>, OIB 85821130368</item>
      <item>, OIB 02121053970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EBF80-9A48-428E-97A0-9A88D9D99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333</properties:Words>
  <properties:Characters>1798</properties:Characters>
  <properties:Lines>63</properties:Lines>
  <properties:Paragraphs>21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2017-03-10T09:01:00Z</cp:lastPrinted>
  <dcterms:modified xmlns:xsi="http://www.w3.org/2001/XMLSchema-instance" xsi:type="dcterms:W3CDTF">2017-03-10T09:01:00Z</dcterms:modified>
  <cp:revision>54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