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d2d1f" w14:paraId="92d2d1f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826408">
        <w:t xml:space="preserve">                      67. St-521/15</w:t>
      </w:r>
      <w:r w:rsidR="001E04DE">
        <w:t>-30</w:t>
      </w:r>
      <w:r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E731F3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826408" w:rsidRPr="00826408">
        <w:t xml:space="preserve"> GRANOVITA d.o.o. u stečaju</w:t>
      </w:r>
      <w:r w:rsidR="00826408">
        <w:t>,</w:t>
      </w:r>
      <w:r w:rsidR="00826408" w:rsidRPr="00826408">
        <w:t xml:space="preserve"> Sisak, Ulica Matije Gupca 12, OIB: 41925198826</w:t>
      </w:r>
      <w:r w:rsidR="00D00DC0">
        <w:t xml:space="preserve">, </w:t>
      </w:r>
      <w:r w:rsidR="003520B1">
        <w:t>30</w:t>
      </w:r>
      <w:r w:rsidR="00E731F3">
        <w:t>. rujna</w:t>
      </w:r>
      <w:r w:rsidR="00792894" w:rsidRPr="00792894">
        <w:t xml:space="preserve"> </w:t>
      </w:r>
      <w:r w:rsidR="00977541">
        <w:t>2016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826408" w:rsidRPr="00826408">
        <w:rPr>
          <w:bCs/>
        </w:rPr>
        <w:t>GRANOVITA d.o.o. u stečaju, Sisak, Ulica Matije Gupca 12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E731F3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9. studeni</w:t>
      </w:r>
      <w:r w:rsidR="00D00DC0">
        <w:rPr>
          <w:bCs/>
        </w:rPr>
        <w:t xml:space="preserve"> 2016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826408">
        <w:rPr>
          <w:bCs/>
        </w:rPr>
        <w:t xml:space="preserve"> </w:t>
      </w:r>
      <w:r>
        <w:rPr>
          <w:bCs/>
        </w:rPr>
        <w:t>9,30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C14E5E" w:rsidRPr="00037EED">
        <w:t>85</w:t>
      </w:r>
      <w:r w:rsidR="009B26C0" w:rsidRPr="00037EED">
        <w:t>/II</w:t>
      </w:r>
      <w:r w:rsidR="00E03FDC" w:rsidRPr="00037EED">
        <w:t xml:space="preserve"> </w:t>
      </w:r>
      <w:r w:rsidR="00F25213" w:rsidRPr="00037EED">
        <w:t>(ulična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590E39" w:rsidRPr="00037EED">
      <w:pPr>
        <w:ind w:left="705"/>
        <w:jc w:val="both"/>
      </w:pPr>
      <w:r w:rsidRPr="00037EED">
        <w:t xml:space="preserve">1. </w:t>
      </w:r>
      <w:r w:rsidR="00C14E5E" w:rsidRPr="00037EED">
        <w:t xml:space="preserve"> I</w:t>
      </w:r>
      <w:r w:rsidR="00590E39" w:rsidRPr="00037EED">
        <w:t>zvješće stečaj</w:t>
      </w:r>
      <w:r w:rsidR="00466E01" w:rsidRPr="00037EED">
        <w:t>nog</w:t>
      </w:r>
      <w:r w:rsidR="00590E39" w:rsidRPr="00037EED">
        <w:t xml:space="preserve"> upravitelj</w:t>
      </w:r>
      <w:r w:rsidR="00466E01" w:rsidRPr="00037EED">
        <w:t>a</w:t>
      </w:r>
      <w:r w:rsidR="00A0601A" w:rsidRPr="00037EED">
        <w:t xml:space="preserve"> o </w:t>
      </w:r>
      <w:r w:rsidR="00590E39" w:rsidRPr="00037EED">
        <w:t>dosadašnjem tijeku stečajnog postupka</w:t>
      </w:r>
      <w:r w:rsidR="00C14E5E" w:rsidRPr="00037EED">
        <w:t>, stanju stečajne mase</w:t>
      </w:r>
      <w:r w:rsidR="00B92232" w:rsidRPr="00037EED">
        <w:t>.</w:t>
      </w:r>
    </w:p>
    <w:p w:rsidRDefault="007B40F5" w:rsidP="00070AC5" w:rsidR="007B40F5" w:rsidRPr="00037EED">
      <w:pPr>
        <w:ind w:left="705"/>
        <w:jc w:val="both"/>
      </w:pP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762B12">
        <w:t xml:space="preserve"> </w:t>
      </w:r>
      <w:r w:rsidR="003520B1">
        <w:t>30</w:t>
      </w:r>
      <w:r w:rsidR="00E731F3">
        <w:t>. rujna</w:t>
      </w:r>
      <w:r w:rsidR="00977541">
        <w:t xml:space="preserve"> 2016</w:t>
      </w:r>
      <w:r w:rsidRPr="00037EED">
        <w:t>.</w:t>
      </w:r>
    </w:p>
    <w:p w:rsidRDefault="00E731F3" w:rsidP="00E731F3" w:rsidR="00E731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31F3" w:rsidP="00E731F3" w:rsidR="00E731F3"/>
    <w:p w:rsidRDefault="00E731F3" w:rsidP="00E731F3" w:rsidR="00E731F3" w:rsidRPr="00E731F3">
      <w:r w:rsidRPr="00E731F3">
        <w:t>POUKA O PRAVNOM LIJEKU:</w:t>
      </w:r>
    </w:p>
    <w:p w:rsidRDefault="00E731F3" w:rsidP="00E731F3" w:rsidR="007B40F5" w:rsidRPr="00037EED">
      <w:r w:rsidRPr="00E731F3">
        <w:t>Protiv ovog rješenja  nije dopuštena žalba</w:t>
      </w:r>
    </w:p>
    <w:p w:rsidRDefault="00E731F3" w:rsidP="001E04DE" w:rsidR="00762B12" w:rsidRPr="00310646">
      <w:pPr>
        <w:pStyle w:val="Tijeloteksta"/>
        <w:ind w:left="7080"/>
        <w:jc w:val="right"/>
      </w:pPr>
      <w:r>
        <w:tab/>
      </w:r>
      <w:r w:rsidR="00590E39" w:rsidRPr="00037EED">
        <w:tab/>
      </w:r>
      <w:r w:rsidR="00762B12">
        <w:t xml:space="preserve"> </w:t>
      </w:r>
      <w:r>
        <w:t xml:space="preserve"> </w:t>
      </w:r>
      <w:r w:rsidR="001E04DE">
        <w:t>S</w:t>
      </w:r>
      <w:r w:rsidR="00762B12" w:rsidRPr="00310646">
        <w:t>UDAC:</w:t>
      </w:r>
    </w:p>
    <w:p w:rsidRDefault="00762B12" w:rsidP="001E04DE" w:rsidR="00762B1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</w:t>
      </w:r>
      <w:proofErr w:type="spellStart"/>
      <w:r w:rsidRPr="00310646">
        <w:rPr>
          <w:rFonts w:hAnsi="Times New Roman" w:ascii="Times New Roman"/>
          <w:b w:val="false"/>
          <w:color w:val="auto"/>
          <w:szCs w:val="24"/>
        </w:rPr>
        <w:t>Zubak</w:t>
      </w:r>
      <w:proofErr w:type="spellEnd"/>
      <w:r w:rsidR="001E04DE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762B12" w:rsidP="00F213B6" w:rsidR="00762B1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B12" w:rsidR="00762B12"/>
    <w:p w:rsidRDefault="007B40F5" w:rsidP="00762B12" w:rsidR="007B40F5" w:rsidRPr="00792894">
      <w:pPr>
        <w:jc w:val="both"/>
      </w:pPr>
    </w:p>
    <w:p w:rsidRDefault="001E04DE" w:rsidP="004E13E6" w:rsidR="001E04DE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1E04DE" w:rsidP="004E13E6" w:rsidR="001E04DE">
      <w:pPr>
        <w:jc w:val="right"/>
      </w:pPr>
      <w:r>
        <w:t>ovlašteni službenik</w:t>
      </w:r>
    </w:p>
    <w:p w:rsidRDefault="001E04DE" w:rsidP="004E13E6" w:rsidR="001E04DE">
      <w:pPr>
        <w:jc w:val="right"/>
      </w:pPr>
      <w:r>
        <w:t>Katica Franjić</w:t>
      </w:r>
    </w:p>
    <w:p w:rsidRDefault="000F7897" w:rsidR="000F7897" w:rsidRPr="00037EED"/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F7897"/>
    <w:rsid w:val="00112564"/>
    <w:rsid w:val="001D1A6B"/>
    <w:rsid w:val="001E04DE"/>
    <w:rsid w:val="00227E08"/>
    <w:rsid w:val="002D3B07"/>
    <w:rsid w:val="00347638"/>
    <w:rsid w:val="003520B1"/>
    <w:rsid w:val="0038748A"/>
    <w:rsid w:val="003D72B1"/>
    <w:rsid w:val="00426C37"/>
    <w:rsid w:val="00466E01"/>
    <w:rsid w:val="00517FEF"/>
    <w:rsid w:val="00581597"/>
    <w:rsid w:val="00590E39"/>
    <w:rsid w:val="005F6BFE"/>
    <w:rsid w:val="00651128"/>
    <w:rsid w:val="006951FE"/>
    <w:rsid w:val="00762B12"/>
    <w:rsid w:val="007659A5"/>
    <w:rsid w:val="00792894"/>
    <w:rsid w:val="007A4677"/>
    <w:rsid w:val="007A7272"/>
    <w:rsid w:val="007B40F5"/>
    <w:rsid w:val="007C20FA"/>
    <w:rsid w:val="0080300F"/>
    <w:rsid w:val="00826408"/>
    <w:rsid w:val="00864D0C"/>
    <w:rsid w:val="008D31C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731F3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62B12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4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4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4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4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62B12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4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4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4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4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</izvorni_sadrzaj>
    <derivirana_varijabla naziv="DomainObject.Predmet.Broj_1">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St-521/2015</izvorni_sadrzaj>
    <derivirana_varijabla naziv="DomainObject.Predmet.OznakaBroj_1">St-521/2015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GRANOVITA d.o.o.</izvorni_sadrzaj>
    <derivirana_varijabla naziv="DomainObject.Predmet.ProtustrankaFormated_1">  GRANOVITA d.o.o.</derivirana_varijabla>
  </DomainObject.Predmet.ProtustrankaFormated>
  <DomainObject.Predmet.ProtustrankaFormatedOIB>
    <izvorni_sadrzaj>  GRANOVITA d.o.o., OIB 41925198826</izvorni_sadrzaj>
    <derivirana_varijabla naziv="DomainObject.Predmet.ProtustrankaFormatedOIB_1">  GRANOVITA d.o.o., OIB 41925198826</derivirana_varijabla>
  </DomainObject.Predmet.ProtustrankaFormatedOIB>
  <DomainObject.Predmet.ProtustrankaFormatedWithAdress>
    <izvorni_sadrzaj> GRANOVITA d.o.o., Matije Gupca 12, 44000 Sisak</izvorni_sadrzaj>
    <derivirana_varijabla naziv="DomainObject.Predmet.ProtustrankaFormatedWithAdress_1"> GRANOVITA d.o.o., Matije Gupca 12, 44000 Sisak</derivirana_varijabla>
  </DomainObject.Predmet.ProtustrankaFormatedWithAdress>
  <DomainObject.Predmet.ProtustrankaFormatedWithAdressOIB>
    <izvorni_sadrzaj> GRANOVITA d.o.o., OIB 41925198826, Matije Gupca 12, 44000 Sisak</izvorni_sadrzaj>
    <derivirana_varijabla naziv="DomainObject.Predmet.ProtustrankaFormatedWithAdressOIB_1"> GRANOVITA d.o.o., OIB 41925198826, Matije Gupca 12, 44000 Sisak</derivirana_varijabla>
  </DomainObject.Predmet.ProtustrankaFormatedWithAdressOIB>
  <DomainObject.Predmet.ProtustrankaWithAdress>
    <izvorni_sadrzaj>GRANOVITA d.o.o. Matije Gupca 12, 44000 Sisak</izvorni_sadrzaj>
    <derivirana_varijabla naziv="DomainObject.Predmet.ProtustrankaWithAdress_1">GRANOVITA d.o.o. Matije Gupca 12, 44000 Sisak</derivirana_varijabla>
  </DomainObject.Predmet.ProtustrankaWithAdress>
  <DomainObject.Predmet.ProtustrankaWithAdressOIB>
    <izvorni_sadrzaj>GRANOVITA d.o.o., OIB 41925198826, Matije Gupca 12, 44000 Sisak</izvorni_sadrzaj>
    <derivirana_varijabla naziv="DomainObject.Predmet.ProtustrankaWithAdressOIB_1">GRANOVITA d.o.o., OIB 41925198826, Matije Gupca 12, 44000 Sisak</derivirana_varijabla>
  </DomainObject.Predmet.ProtustrankaWithAdressOIB>
  <DomainObject.Predmet.ProtustrankaNazivFormated>
    <izvorni_sadrzaj>GRANOVITA d.o.o.</izvorni_sadrzaj>
    <derivirana_varijabla naziv="DomainObject.Predmet.ProtustrankaNazivFormated_1">GRANOVITA d.o.o.</derivirana_varijabla>
  </DomainObject.Predmet.ProtustrankaNazivFormated>
  <DomainObject.Predmet.ProtustrankaNazivFormatedOIB>
    <izvorni_sadrzaj>GRANOVITA d.o.o., OIB 41925198826</izvorni_sadrzaj>
    <derivirana_varijabla naziv="DomainObject.Predmet.ProtustrankaNazivFormatedOIB_1">GRANOVITA d.o.o., OIB 41925198826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Županijsko državno odvjetništvo u Sisku</izvorni_sadrzaj>
    <derivirana_varijabla naziv="DomainObject.Predmet.StrankaFormated_1">  MINISTARSTVO FINANCIJA,POREZNA UPRAVA zastupanog po punomoćniku Županijsko državno odvjetništvo u Sisku</derivirana_varijabla>
  </DomainObject.Predmet.StrankaFormated>
  <DomainObject.Predmet.StrankaFormatedOIB>
    <izvorni_sadrzaj>  MINISTARSTVO FINANCIJA,POREZNA UPRAVA, OIB 18683136487 zastupanog po punomoćniku Županijsko državno odvjetništvo u Sisku</izvorni_sadrzaj>
    <derivirana_varijabla naziv="DomainObject.Predmet.StrankaFormatedOIB_1">  MINISTARSTVO FINANCIJA,POREZNA UPRAVA, OIB 18683136487 zastupanog po punomoćniku Županijsko državno odvjetništvo u Sisku</derivirana_varijabla>
  </DomainObject.Predmet.StrankaFormatedOIB>
  <DomainObject.Predmet.StrankaFormatedWithAdress>
    <izvorni_sadrzaj> MINISTARSTVO FINANCIJA,POREZNA UPRAVA, S.I.A.Radića 30, 44000 Sisak zastupanog po punomoćniku Županijsko državno odvjetništvo u Sisku</izvorni_sadrzaj>
    <derivirana_varijabla naziv="DomainObject.Predmet.StrankaFormatedWithAdress_1"> MINISTARSTVO FINANCIJA,POREZNA UPRAVA, S.I.A.Radića 30, 44000 Sisak zastupanog po punomoćniku Županijsko državno odvjetništvo u Sisku</derivirana_varijabla>
  </DomainObject.Predmet.StrankaFormatedWithAdress>
  <DomainObject.Predmet.StrankaFormatedWithAdressOIB>
    <izvorni_sadrzaj> MINISTARSTVO FINANCIJA,POREZNA UPRAVA, OIB 18683136487, S.I.A.Radića 30, 44000 Sisak zastupanog po punomoćniku Županijsko državno odvjetništvo u Sisku</izvorni_sadrzaj>
    <derivirana_varijabla naziv="DomainObject.Predmet.StrankaFormatedWithAdressOIB_1"> MINISTARSTVO FINANCIJA,POREZNA UPRAVA, OIB 18683136487, S.I.A.Radića 30, 44000 Sisak zastupanog po punomoćniku Županijsko državno odvjetništvo u Sisku</derivirana_varijabla>
  </DomainObject.Predmet.StrankaFormatedWithAdressOIB>
  <DomainObject.Predmet.StrankaWithAdress>
    <izvorni_sadrzaj>MINISTARSTVO FINANCIJA,POREZNA UPRAVA S.I.A.Radića 30,44000 Sisak</izvorni_sadrzaj>
    <derivirana_varijabla naziv="DomainObject.Predmet.StrankaWithAdress_1">MINISTARSTVO FINANCIJA,POREZNA UPRAVA S.I.A.Radića 30,44000 Sisak</derivirana_varijabla>
  </DomainObject.Predmet.StrankaWithAdress>
  <DomainObject.Predmet.StrankaWithAdressOIB>
    <izvorni_sadrzaj>MINISTARSTVO FINANCIJA,POREZNA UPRAVA, OIB 18683136487, S.I.A.Radića 30,44000 Sisak</izvorni_sadrzaj>
    <derivirana_varijabla naziv="DomainObject.Predmet.StrankaWithAdressOIB_1">MINISTARSTVO FINANCIJA,POREZNA UPRAVA, OIB 18683136487, S.I.A.Radića 30,44000 Sisak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UPRAVA, OIB 18683136487</izvorni_sadrzaj>
    <derivirana_varijabla naziv="DomainObject.Predmet.StrankaNazivFormatedOIB_1">MINISTARSTVO FINANCIJA,POREZNA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MINISTARSTVO FINANCIJA,POREZNA UPRAVA zastupanog po punomoćniku Županijsko državno odvjetništvo u Sisku</item>
    </izvorni_sadrzaj>
    <derivirana_varijabla naziv="DomainObject.Predmet.StrankaListFormated_1">
      <item>MINISTARSTVO FINANCIJA,POREZNA UPRAVA zastupanog po punomoćniku Županijsko državno odvjetništvo u Sisku</item>
    </derivirana_varijabla>
  </DomainObject.Predmet.StrankaListFormated>
  <DomainObject.Predmet.StrankaListFormatedOIB>
    <izvorni_sadrzaj>
      <item>MINISTARSTVO FINANCIJA,POREZNA UPRAVA, OIB 18683136487 zastupanog po punomoćniku Županijsko državno odvjetništvo u Sisku</item>
    </izvorni_sadrzaj>
    <derivirana_varijabla naziv="DomainObject.Predmet.StrankaListFormatedOIB_1">
      <item>MINISTARSTVO FINANCIJA,POREZNA UPRAVA, OIB 18683136487 zastupanog po punomoćniku Županijsko državno odvjetništvo u Sisku</item>
    </derivirana_varijabla>
  </DomainObject.Predmet.StrankaListFormatedOIB>
  <DomainObject.Predmet.StrankaListFormatedWithAdress>
    <izvorni_sadrzaj>
      <item>MINISTARSTVO FINANCIJA,POREZNA UPRAVA, S.I.A.Radića 30, 44000 Sisak zastupanog po punomoćniku Županijsko državno odvjetništvo u Sisku</item>
    </izvorni_sadrzaj>
    <derivirana_varijabla naziv="DomainObject.Predmet.StrankaListFormatedWithAdress_1">
      <item>MINISTARSTVO FINANCIJA,POREZNA UPRAVA, S.I.A.Radića 30, 44000 Sisak zastupanog po punomoćniku Županijsko državno odvjetništvo u Sisku</item>
    </derivirana_varijabla>
  </DomainObject.Predmet.StrankaListFormatedWithAdress>
  <DomainObject.Predmet.StrankaListFormatedWithAdressOIB>
    <izvorni_sadrzaj>
      <item>MINISTARSTVO FINANCIJA,POREZNA UPRAVA, OIB 18683136487, S.I.A.Radića 30, 44000 Sisak zastupanog po punomoćniku Županijsko državno odvjetništvo u Sisku</item>
    </izvorni_sadrzaj>
    <derivirana_varijabla naziv="DomainObject.Predmet.StrankaListFormatedWithAdressOIB_1">
      <item>MINISTARSTVO FINANCIJA,POREZNA UPRAVA, OIB 18683136487, S.I.A.Radića 30, 44000 Sisak zastupanog po punomoćniku Županijsko državno odvjetništvo u Sisku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UPRAVA, OIB 18683136487</item>
    </izvorni_sadrzaj>
    <derivirana_varijabla naziv="DomainObject.Predmet.StrankaListNazivFormatedOIB_1">
      <item>MINISTARSTVO FINANCIJA,POREZNA UPRAVA, OIB 18683136487</item>
    </derivirana_varijabla>
  </DomainObject.Predmet.StrankaListNazivFormatedOIB>
  <DomainObject.Predmet.ProtuStrankaListFormated>
    <izvorni_sadrzaj>
      <item>GRANOVITA d.o.o.</item>
    </izvorni_sadrzaj>
    <derivirana_varijabla naziv="DomainObject.Predmet.ProtuStrankaListFormated_1">
      <item>GRANOVITA d.o.o.</item>
    </derivirana_varijabla>
  </DomainObject.Predmet.ProtuStrankaListFormated>
  <DomainObject.Predmet.ProtuStrankaListFormatedOIB>
    <izvorni_sadrzaj>
      <item>GRANOVITA d.o.o., OIB 41925198826</item>
    </izvorni_sadrzaj>
    <derivirana_varijabla naziv="DomainObject.Predmet.ProtuStrankaListFormatedOIB_1">
      <item>GRANOVITA d.o.o., OIB 41925198826</item>
    </derivirana_varijabla>
  </DomainObject.Predmet.ProtuStrankaListFormatedOIB>
  <DomainObject.Predmet.ProtuStrankaListFormatedWithAdress>
    <izvorni_sadrzaj>
      <item>GRANOVITA d.o.o., Matije Gupca 12, 44000 Sisak</item>
    </izvorni_sadrzaj>
    <derivirana_varijabla naziv="DomainObject.Predmet.ProtuStrankaListFormatedWithAdress_1">
      <item>GRANOVITA d.o.o., Matije Gupca 12, 44000 Sisak</item>
    </derivirana_varijabla>
  </DomainObject.Predmet.ProtuStrankaListFormatedWithAdress>
  <DomainObject.Predmet.ProtuStrankaListFormatedWithAdressOIB>
    <izvorni_sadrzaj>
      <item>GRANOVITA d.o.o., OIB 41925198826, Matije Gupca 12, 44000 Sisak</item>
    </izvorni_sadrzaj>
    <derivirana_varijabla naziv="DomainObject.Predmet.ProtuStrankaListFormatedWithAdressOIB_1">
      <item>GRANOVITA d.o.o., OIB 41925198826, Matije Gupca 12, 44000 Sisak</item>
    </derivirana_varijabla>
  </DomainObject.Predmet.ProtuStrankaListFormatedWithAdressOIB>
  <DomainObject.Predmet.ProtuStrankaListNazivFormated>
    <izvorni_sadrzaj>
      <item>GRANOVITA d.o.o.</item>
    </izvorni_sadrzaj>
    <derivirana_varijabla naziv="DomainObject.Predmet.ProtuStrankaListNazivFormated_1">
      <item>GRANOVITA d.o.o.</item>
    </derivirana_varijabla>
  </DomainObject.Predmet.ProtuStrankaListNazivFormated>
  <DomainObject.Predmet.ProtuStrankaListNazivFormatedOIB>
    <izvorni_sadrzaj>
      <item>GRANOVITA d.o.o., OIB 41925198826</item>
    </izvorni_sadrzaj>
    <derivirana_varijabla naziv="DomainObject.Predmet.ProtuStrankaListNazivFormatedOIB_1">
      <item>GRANOVITA d.o.o., OIB 41925198826</item>
    </derivirana_varijabla>
  </DomainObject.Predmet.ProtuStrankaListNazivFormatedOIB>
  <DomainObject.Predmet.OstaliListFormated>
    <izvorni_sadrzaj>
      <item>Županijsko državno odvjetništvo u Sisku punomoćnik sudionika u postupku MINISTARSTVO FINANCIJA,POREZNA UPRAVA</item>
      <item>SAŠA STIPIĆ</item>
      <item>Nedeljko Rizzitelli</item>
    </izvorni_sadrzaj>
    <derivirana_varijabla naziv="DomainObject.Predmet.OstaliListFormated_1">
      <item>Županijsko državno odvjetništvo u Sisku punomoćnik sudionika u postupku MINISTARSTVO FINANCIJA,POREZNA UPRAVA</item>
      <item>SAŠA STIPIĆ</item>
      <item>Nedeljko Rizzitelli</item>
    </derivirana_varijabla>
  </DomainObject.Predmet.OstaliListFormated>
  <DomainObject.Predmet.OstaliListFormatedOIB>
    <izvorni_sadrzaj>
      <item>Županijsko državno odvjetništvo u Sisku, OIB 52634238587 punomoćnik sudionika u postupku MINISTARSTVO FINANCIJA,POREZNA UPRAVA</item>
      <item>SAŠA STIPIĆ, OIB 97773150091</item>
      <item>Nedeljko Rizzitelli, OIB 84255469786</item>
    </izvorni_sadrzaj>
    <derivirana_varijabla naziv="DomainObject.Predmet.OstaliListFormatedOIB_1">
      <item>Županijsko državno odvjetništvo u Sisku, OIB 52634238587 punomoćnik sudionika u postupku MINISTARSTVO FINANCIJA,POREZNA UPRAVA</item>
      <item>SAŠA STIPIĆ, OIB 97773150091</item>
      <item>Nedeljko Rizzitelli, OIB 84255469786</item>
    </derivirana_varijabla>
  </DomainObject.Predmet.OstaliListFormatedOIB>
  <DomainObject.Predmet.OstaliListFormatedWithAdress>
    <izvorni_sadrzaj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izvorni_sadrzaj>
    <derivirana_varijabla naziv="DomainObject.Predmet.OstaliListFormatedWithAdress_1">
      <item>Županijsko državno odvjetništvo u Sisku punomoćnik sudionika u postupku MINISTARSTVO FINANCIJA,POREZNA UPRAVA</item>
      <item>SAŠA STIPIĆ, Ladislava Štritofa 14, 10000 Zagreb</item>
      <item>Nedeljko Rizzitelli, Mile Wood 56, 44250 Petrinja</item>
    </derivirana_varijabla>
  </DomainObject.Predmet.OstaliListFormatedWithAdress>
  <DomainObject.Predmet.OstaliListFormatedWithAdressOIB>
    <izvorni_sadrzaj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izvorni_sadrzaj>
    <derivirana_varijabla naziv="DomainObject.Predmet.OstaliListFormatedWithAdressOIB_1">
      <item>Županijsko državno odvjetništvo u Sisku, OIB 52634238587 punomoćnik sudionika u postupku MINISTARSTVO FINANCIJA,POREZNA UPRAVA</item>
      <item>SAŠA STIPIĆ, OIB 97773150091, Ladislava Štritofa 14, 10000 Zagreb</item>
      <item>Nedeljko Rizzitelli, OIB 84255469786, Mile Wood 56, 44250 Petrinja</item>
    </derivirana_varijabla>
  </DomainObject.Predmet.OstaliListFormatedWithAdressOIB>
  <DomainObject.Predmet.OstaliListNazivFormated>
    <izvorni_sadrzaj>
      <item>Županijsko državno odvjetništvo u Sisku</item>
      <item>SAŠA STIPIĆ</item>
      <item>Nedeljko Rizzitelli</item>
    </izvorni_sadrzaj>
    <derivirana_varijabla naziv="DomainObject.Predmet.OstaliListNazivFormated_1">
      <item>Županijsko državno odvjetništvo u Sisku</item>
      <item>SAŠA STIPIĆ</item>
      <item>Nedeljko Rizzitelli</item>
    </derivirana_varijabla>
  </DomainObject.Predmet.OstaliListNazivFormated>
  <DomainObject.Predmet.OstaliListNazivFormatedOIB>
    <izvorni_sadrzaj>
      <item>Županijsko državno odvjetništvo u Sisku, OIB 52634238587</item>
      <item>SAŠA STIPIĆ, OIB 97773150091</item>
      <item>Nedeljko Rizzitelli, OIB 84255469786</item>
    </izvorni_sadrzaj>
    <derivirana_varijabla naziv="DomainObject.Predmet.OstaliListNazivFormatedOIB_1">
      <item>Županijsko državno odvjetništvo u Sisku, OIB 52634238587</item>
      <item>SAŠA STIPIĆ, OIB 97773150091</item>
      <item>Nedeljko Rizzitelli, OIB 84255469786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GRANOVITA d.o.o.</izvorni_sadrzaj>
    <derivirana_varijabla naziv="DomainObject.Predmet.ProtustrankaIDrugi_1">GRANOVITA d.o.o.</derivirana_varijabla>
  </DomainObject.Predmet.ProtustrankaIDrugi>
  <DomainObject.Predmet.StrankaIDrugiAdressOIB>
    <izvorni_sadrzaj>MINISTARSTVO FINANCIJA,POREZNA UPRAVA, OIB 18683136487, S.I.A.Radića 30, 44000 Sisak</izvorni_sadrzaj>
    <derivirana_varijabla naziv="DomainObject.Predmet.StrankaIDrugiAdressOIB_1">MINISTARSTVO FINANCIJA,POREZNA UPRAVA, OIB 18683136487, S.I.A.Radića 30, 44000 Sisak</derivirana_varijabla>
  </DomainObject.Predmet.StrankaIDrugiAdressOIB>
  <DomainObject.Predmet.ProtustrankaIDrugiAdressOIB>
    <izvorni_sadrzaj>GRANOVITA d.o.o., OIB 41925198826, Matije Gupca 12, 44000 Sisak</izvorni_sadrzaj>
    <derivirana_varijabla naziv="DomainObject.Predmet.ProtustrankaIDrugiAdressOIB_1">GRANOVITA d.o.o., OIB 41925198826, Matije Gupca 12,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</item>
      <item>GRANOVITA d.o.o.</item>
      <item>Županijsko državno odvjetništvo u Sisku</item>
      <item>SAŠA STIPIĆ</item>
      <item>Nedeljko Rizzitelli</item>
    </izvorni_sadrzaj>
    <derivirana_varijabla naziv="DomainObject.Predmet.SudioniciListNaziv_1">
      <item>MINISTARSTVO FINANCIJA,POREZNA UPRAVA</item>
      <item>GRANOVITA d.o.o.</item>
      <item>Županijsko državno odvjetništvo u Sisku</item>
      <item>SAŠA STIPIĆ</item>
      <item>Nedeljko Rizzitelli</item>
    </derivirana_varijabla>
  </DomainObject.Predmet.SudioniciListNaziv>
  <DomainObject.Predmet.SudioniciListAdressOIB>
    <izvorni_sadrzaj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izvorni_sadrzaj>
    <derivirana_varijabla naziv="DomainObject.Predmet.SudioniciListAdressOIB_1">
      <item>MINISTARSTVO FINANCIJA,POREZNA UPRAVA, OIB 18683136487, S.I.A.Radića 30,44000 Sisak</item>
      <item>GRANOVITA d.o.o., OIB 41925198826, Matije Gupca 12,44000 Sisak</item>
      <item>Županijsko državno odvjetništvo u Sisku, OIB 52634238587</item>
      <item>SAŠA STIPIĆ, OIB 97773150091, Ladislava Štritofa 14,10000 Zagreb</item>
      <item>Nedeljko Rizzitelli, OIB 84255469786, Mile Wood 56,44250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41925198826</item>
      <item>, OIB 52634238587</item>
      <item>, OIB 97773150091</item>
      <item>, OIB 84255469786</item>
    </izvorni_sadrzaj>
    <derivirana_varijabla naziv="DomainObject.Predmet.SudioniciListNazivOIB_1">
      <item>, OIB 18683136487</item>
      <item>, OIB 41925198826</item>
      <item>, OIB 52634238587</item>
      <item>, OIB 97773150091</item>
      <item>, OIB 84255469786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150</properties:Words>
  <properties:Characters>696</properties:Characters>
  <properties:Lines>41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2016-09-29T12:29:00Z</dcterms:created>
  <dc:creator>Tatjana Kujundžić-Novak</dc:creator>
  <cp:lastModifiedBy>Katica Franjić</cp:lastModifiedBy>
  <cp:lastPrinted>2016-09-30T08:30:00Z</cp:lastPrinted>
  <dcterms:modified xmlns:xsi="http://www.w3.org/2001/XMLSchema-instance" xsi:type="dcterms:W3CDTF">2016-09-30T08:31:00Z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