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7dd3" w14:paraId="5c47dd3" w:rsidRDefault="00AE649C" w:rsidP="00FA5B5E" w:rsidR="00AE649C" w:rsidRPr="00B76F3C">
      <w:pPr>
        <w:pStyle w:val="Naslov3"/>
        <w15:collapsed w:val="false"/>
      </w:pPr>
    </w:p>
    <w:p w:rsidRDefault="00274C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4C7F" w:rsidP="00274C7F" w:rsidR="00274C7F">
      <w:pPr>
        <w:jc w:val="right"/>
      </w:pPr>
      <w:r>
        <w:rPr>
          <w:rFonts w:hAnsi="Arial" w:ascii="Arial"/>
        </w:rPr>
        <w:tab/>
      </w:r>
      <w:r>
        <w:t xml:space="preserve">        7- St-222/2015-2.</w:t>
      </w:r>
    </w:p>
    <w:p w:rsidRDefault="00274C7F" w:rsidP="00274C7F" w:rsidR="00274C7F">
      <w:pPr>
        <w:jc w:val="center"/>
      </w:pPr>
      <w:r>
        <w:rPr>
          <w:b/>
        </w:rPr>
        <w:t>O G L A S</w:t>
      </w:r>
    </w:p>
    <w:p w:rsidRDefault="00274C7F" w:rsidP="00274C7F" w:rsidR="00274C7F">
      <w:pPr>
        <w:jc w:val="both"/>
      </w:pPr>
      <w:r>
        <w:t xml:space="preserve">TRGOVAČKI SUD U BJELOVARU, u skraćenom stečajnom postupku nad stečajnim dužnikom GARSTIL-DRVNA INDUSTRIJA d.o.o. za preradu i promet drvetom iz Garešnice, Matije Gupca 80, OIB:58182567419, koji se vodi kod ovog suda pod poslovnim brojem St-202/2015, temeljem odredbe čl.430., 431. i 434. Stečajnog zakona (Narodne novine broj 71/15), objavljuje: </w:t>
      </w:r>
    </w:p>
    <w:p w:rsidRDefault="00274C7F" w:rsidP="00274C7F" w:rsidR="00274C7F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1.342.812,23 kuna, u koji iznos je uračunata kamata i naknada Financijske agencije za provedbu ovrhe na novčanim sredstvima.</w:t>
      </w:r>
    </w:p>
    <w:p w:rsidRDefault="00274C7F" w:rsidP="00274C7F" w:rsidR="00274C7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Tihomir Špoljarić iz Garešnice, Matije Gupca 80, da u roku od 15 dana od objave oglasa na mrežnoj stranici e-Oglasna ploča Trgovačkog suda u Bjelovaru podnese sudu javnobilježnički ovjerovljeni popis imovine i obveza na propisanom obrascu.</w:t>
      </w:r>
    </w:p>
    <w:p w:rsidRDefault="00274C7F" w:rsidP="00274C7F" w:rsidR="00274C7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74C7F" w:rsidP="00274C7F" w:rsidR="00274C7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274C7F" w:rsidP="00274C7F" w:rsidR="00274C7F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274C7F" w:rsidP="00274C7F" w:rsidR="00274C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274C7F" w:rsidP="00274C7F" w:rsidR="00274C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74C7F" w:rsidP="00274C7F" w:rsidR="00274C7F">
      <w:pPr>
        <w:jc w:val="both"/>
      </w:pPr>
      <w:proofErr w:type="spellStart"/>
      <w:r>
        <w:t>Rj</w:t>
      </w:r>
      <w:proofErr w:type="spellEnd"/>
      <w:r>
        <w:t>.</w:t>
      </w:r>
    </w:p>
    <w:p w:rsidRDefault="00274C7F" w:rsidP="00274C7F" w:rsidR="00274C7F">
      <w:pPr>
        <w:jc w:val="both"/>
      </w:pPr>
      <w:r>
        <w:t>Dna:putem e-oglasne ploče suda</w:t>
      </w:r>
    </w:p>
    <w:p w:rsidRDefault="00274C7F" w:rsidP="00274C7F" w:rsidR="00274C7F">
      <w:pPr>
        <w:jc w:val="both"/>
      </w:pPr>
      <w:r>
        <w:t>Kal.45 dana</w:t>
      </w:r>
    </w:p>
    <w:p w:rsidRDefault="00274C7F" w:rsidP="00274C7F" w:rsidR="00274C7F">
      <w:pPr>
        <w:jc w:val="both"/>
      </w:pPr>
      <w:r>
        <w:t>U Bj.30.11.2015.g.</w:t>
      </w:r>
    </w:p>
    <w:p w:rsidRDefault="00274C7F" w:rsidP="00274C7F" w:rsidR="00274C7F">
      <w:pPr>
        <w:jc w:val="both"/>
      </w:pPr>
    </w:p>
    <w:p w:rsidRDefault="00274C7F" w:rsidP="00274C7F" w:rsidR="00274C7F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C7F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4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St-222/2015-2</izvorni_sadrzaj>
    <derivirana_varijabla naziv="DomainObject.Oznaka_1">St-222/2015-2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GARSTIL-DRVNA INDUSTRIJA za preradu i promet drvetom društvo s ograničenom odgovornošu, Garešnica</izvorni_sadrzaj>
    <derivirana_varijabla naziv="DomainObject.Predmet.ProtustrankaFormated_1">  GARSTIL-DRVNA INDUSTRIJA za preradu i promet drvetom društvo s ograničenom odgovornošu, Garešnica</derivirana_varijabla>
  </DomainObject.Predmet.ProtustrankaFormated>
  <DomainObject.Predmet.ProtustrankaFormatedOIB>
    <izvorni_sadrzaj>  GARSTIL-DRVNA INDUSTRIJA za preradu i promet drvetom društvo s ograničenom odgovornošu, Garešnica, OIB 58182567419</izvorni_sadrzaj>
    <derivirana_varijabla naziv="DomainObject.Predmet.ProtustrankaFormatedOIB_1">  GARSTIL-DRVNA INDUSTRIJA za preradu i promet drvetom društvo s ograničenom odgovornošu, Garešnica, OIB 58182567419</derivirana_varijabla>
  </DomainObject.Predmet.ProtustrankaFormatedOIB>
  <DomainObject.Predmet.ProtustrankaFormatedWithAdress>
    <izvorni_sadrzaj> GARSTIL-DRVNA INDUSTRIJA za preradu i promet drvetom društvo s ograničenom odgovornošu, Garešnica, Matije Gupca 80, 43280 Garešnica</izvorni_sadrzaj>
    <derivirana_varijabla naziv="DomainObject.Predmet.ProtustrankaFormatedWithAdress_1"> GARSTIL-DRVNA INDUSTRIJA za preradu i promet drvetom društvo s ograničenom odgovornošu, Garešnica, Matije Gupca 80, 43280 Garešnica</derivirana_varijabla>
  </DomainObject.Predmet.ProtustrankaFormatedWithAdress>
  <DomainObject.Predmet.ProtustrankaFormatedWithAdressOIB>
    <izvorni_sadrzaj> GARSTIL-DRVNA INDUSTRIJA za preradu i promet drvetom društvo s ograničenom odgovornošu, Garešnica, OIB 58182567419, Matije Gupca 80, 43280 Garešnica</izvorni_sadrzaj>
    <derivirana_varijabla naziv="DomainObject.Predmet.ProtustrankaFormatedWithAdressOIB_1"> GARSTIL-DRVNA INDUSTRIJA za preradu i promet drvetom društvo s ograničenom odgovornošu, Garešnica, OIB 58182567419, Matije Gupca 80, 43280 Garešnica</derivirana_varijabla>
  </DomainObject.Predmet.ProtustrankaFormatedWithAdressOIB>
  <DomainObject.Predmet.ProtustrankaWithAdress>
    <izvorni_sadrzaj>GARSTIL-DRVNA INDUSTRIJA za preradu i promet drvetom društvo s ograničenom odgovornošu, Garešnica Matije Gupca 80, 43280 Garešnica</izvorni_sadrzaj>
    <derivirana_varijabla naziv="DomainObject.Predmet.ProtustrankaWithAdress_1">GARSTIL-DRVNA INDUSTRIJA za preradu i promet drvetom društvo s ograničenom odgovornošu, Garešnica Matije Gupca 80, 43280 Garešnica</derivirana_varijabla>
  </DomainObject.Predmet.ProtustrankaWithAdress>
  <DomainObject.Predmet.ProtustrankaWithAdressOIB>
    <izvorni_sadrzaj>GARSTIL-DRVNA INDUSTRIJA za preradu i promet drvetom društvo s ograničenom odgovornošu, Garešnica, OIB 58182567419, Matije Gupca 80, 43280 Garešnica</izvorni_sadrzaj>
    <derivirana_varijabla naziv="DomainObject.Predmet.ProtustrankaWithAdressOIB_1">GARSTIL-DRVNA INDUSTRIJA za preradu i promet drvetom društvo s ograničenom odgovornošu, Garešnica, OIB 58182567419, Matije Gupca 80, 43280 Garešnica</derivirana_varijabla>
  </DomainObject.Predmet.ProtustrankaWithAdressOIB>
  <DomainObject.Predmet.ProtustrankaNazivFormated>
    <izvorni_sadrzaj>GARSTIL-DRVNA INDUSTRIJA za preradu i promet drvetom društvo s ograničenom odgovornošu, Garešnica</izvorni_sadrzaj>
    <derivirana_varijabla naziv="DomainObject.Predmet.ProtustrankaNazivFormated_1">GARSTIL-DRVNA INDUSTRIJA za preradu i promet drvetom društvo s ograničenom odgovornošu, Garešnica</derivirana_varijabla>
  </DomainObject.Predmet.ProtustrankaNazivFormated>
  <DomainObject.Predmet.ProtustrankaNazivFormatedOIB>
    <izvorni_sadrzaj>GARSTIL-DRVNA INDUSTRIJA za preradu i promet drvetom društvo s ograničenom odgovornošu, Garešnica, OIB 58182567419</izvorni_sadrzaj>
    <derivirana_varijabla naziv="DomainObject.Predmet.ProtustrankaNazivFormatedOIB_1">GARSTIL-DRVNA INDUSTRIJA za preradu i promet drvetom društvo s ograničenom odgovornošu, Garešnica, OIB 58182567419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GARSTIL-DRVNA INDUSTRIJA za preradu i promet drvetom društvo s ograničenom odgovornošu, Garešnica</item>
    </izvorni_sadrzaj>
    <derivirana_varijabla naziv="DomainObject.Predmet.ProtuStrankaListFormated_1">
      <item>GARSTIL-DRVNA INDUSTRIJA za preradu i promet drvetom društvo s ograničenom odgovornošu, Garešnica</item>
    </derivirana_varijabla>
  </DomainObject.Predmet.ProtuStrankaListFormated>
  <DomainObject.Predmet.ProtuStrankaListFormatedOIB>
    <izvorni_sadrzaj>
      <item>GARSTIL-DRVNA INDUSTRIJA za preradu i promet drvetom društvo s ograničenom odgovornošu, Garešnica, OIB 58182567419</item>
    </izvorni_sadrzaj>
    <derivirana_varijabla naziv="DomainObject.Predmet.ProtuStrankaListFormatedOIB_1">
      <item>GARSTIL-DRVNA INDUSTRIJA za preradu i promet drvetom društvo s ograničenom odgovornošu, Garešnica, OIB 58182567419</item>
    </derivirana_varijabla>
  </DomainObject.Predmet.ProtuStrankaListFormatedOIB>
  <DomainObject.Predmet.ProtuStrankaListFormatedWithAdress>
    <izvorni_sadrzaj>
      <item>GARSTIL-DRVNA INDUSTRIJA za preradu i promet drvetom društvo s ograničenom odgovornošu, Garešnica, Matije Gupca 80, 43280 Garešnica</item>
    </izvorni_sadrzaj>
    <derivirana_varijabla naziv="DomainObject.Predmet.ProtuStrankaListFormatedWithAdress_1">
      <item>GARSTIL-DRVNA INDUSTRIJA za preradu i promet drvetom društvo s ograničenom odgovornošu, Garešnica, Matije Gupca 80, 43280 Garešnica</item>
    </derivirana_varijabla>
  </DomainObject.Predmet.ProtuStrankaListFormatedWithAdress>
  <DomainObject.Predmet.ProtuStrankaListFormatedWithAdressOIB>
    <izvorni_sadrzaj>
      <item>GARSTIL-DRVNA INDUSTRIJA za preradu i promet drvetom društvo s ograničenom odgovornošu, Garešnica, OIB 58182567419, Matije Gupca 80, 43280 Garešnica</item>
    </izvorni_sadrzaj>
    <derivirana_varijabla naziv="DomainObject.Predmet.ProtuStrankaListFormatedWithAdressOIB_1">
      <item>GARSTIL-DRVNA INDUSTRIJA za preradu i promet drvetom društvo s ograničenom odgovornošu, Garešnica, OIB 58182567419, Matije Gupca 80, 43280 Garešnica</item>
    </derivirana_varijabla>
  </DomainObject.Predmet.ProtuStrankaListFormatedWithAdressOIB>
  <DomainObject.Predmet.ProtuStrankaListNazivFormated>
    <izvorni_sadrzaj>
      <item>GARSTIL-DRVNA INDUSTRIJA za preradu i promet drvetom društvo s ograničenom odgovornošu, Garešnica</item>
    </izvorni_sadrzaj>
    <derivirana_varijabla naziv="DomainObject.Predmet.ProtuStrankaListNazivFormated_1">
      <item>GARSTIL-DRVNA INDUSTRIJA za preradu i promet drvetom društvo s ograničenom odgovornošu, Garešnica</item>
    </derivirana_varijabla>
  </DomainObject.Predmet.ProtuStrankaListNazivFormated>
  <DomainObject.Predmet.ProtuStrankaListNazivFormatedOIB>
    <izvorni_sadrzaj>
      <item>GARSTIL-DRVNA INDUSTRIJA za preradu i promet drvetom društvo s ograničenom odgovornošu, Garešnica, OIB 58182567419</item>
    </izvorni_sadrzaj>
    <derivirana_varijabla naziv="DomainObject.Predmet.ProtuStrankaListNazivFormatedOIB_1">
      <item>GARSTIL-DRVNA INDUSTRIJA za preradu i promet drvetom društvo s ograničenom odgovornošu, Garešnica, OIB 58182567419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St-222/2015-2</izvorni_sadrzaj>
    <derivirana_varijabla naziv="DomainObject.PoslovniBrojDokumenta_1">St-222/2015-2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GARSTIL-DRVNA INDUSTRIJA za preradu i promet drvetom društvo s ograničenom odgovornošu, Garešnica</izvorni_sadrzaj>
    <derivirana_varijabla naziv="DomainObject.Predmet.ProtustrankaIDrugi_1">GARSTIL-DRVNA INDUSTRIJA za preradu i promet drvetom društvo s ograničenom odgovornošu,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GARSTIL-DRVNA INDUSTRIJA za preradu i promet drvetom društvo s ograničenom odgovornošu, Garešnica, OIB 58182567419, Matije Gupca 80, 43280 Garešnica</izvorni_sadrzaj>
    <derivirana_varijabla naziv="DomainObject.Predmet.ProtustrankaIDrugiAdressOIB_1">GARSTIL-DRVNA INDUSTRIJA za preradu i promet drvetom društvo s ograničenom odgovornošu, Garešnica, OIB 58182567419, Matije Gupca 80,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GARSTIL-DRVNA INDUSTRIJA za preradu i promet drvetom društvo s ograničenom odgovornošu, Garešnica</item>
    </izvorni_sadrzaj>
    <derivirana_varijabla naziv="DomainObject.Predmet.SudioniciListNaziv_1">
      <item>FINA, RC ZAGREB, Podružnica Bjelovar</item>
      <item>GARSTIL-DRVNA INDUSTRIJA za preradu i promet drvetom društvo s ograničenom odgovornošu, Garešnica</item>
    </derivirana_varijabla>
  </DomainObject.Predmet.SudioniciListNaziv>
  <DomainObject.Predmet.SudioniciListAdressOIB>
    <izvorni_sadrzaj>
      <item>FINA, RC ZAGREB, Podružnica Bjelovar, OIB 85821130368, F. Supila 4,43000 Bjelovar</item>
      <item>GARSTIL-DRVNA INDUSTRIJA za preradu i promet drvetom društvo s ograničenom odgovornošu, Garešnica, OIB 58182567419, Matije Gupca 80,43280 Garešnica</item>
    </izvorni_sadrzaj>
    <derivirana_varijabla naziv="DomainObject.Predmet.SudioniciListAdressOIB_1">
      <item>FINA, RC ZAGREB, Podružnica Bjelovar, OIB 85821130368, F. Supila 4,43000 Bjelovar</item>
      <item>GARSTIL-DRVNA INDUSTRIJA za preradu i promet drvetom društvo s ograničenom odgovornošu, Garešnica, OIB 58182567419, Matije Gupca 80,43280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9F29B-73D1-4A1C-9719-E4FBCE665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1673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