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4777" w14:paraId="2d14777" w:rsidRDefault="0017521A" w:rsidP="00120D6D" w:rsidR="0017521A" w:rsidRPr="00CD37EC">
      <w:pPr>
        <w:spacing w:after="0"/>
        <w15:collapsed w:val="false"/>
        <w:rPr>
          <w:rFonts w:cs="Times New Roman"/>
        </w:rPr>
      </w:pPr>
      <w:bookmarkStart w:name="_GoBack" w:id="0"/>
      <w:bookmarkEnd w:id="0"/>
      <w:r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D86AB7" w:rsidR="00D86AB7" w:rsidRPr="00D86AB7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0D3A8D" w:rsidP="009B4BA0" w:rsidR="00671168" w:rsidRPr="009B4BA0">
      <w:pPr>
        <w:spacing w:after="0"/>
        <w:ind w:left="6372"/>
        <w:rPr>
          <w:b/>
        </w:rPr>
      </w:pPr>
      <w:r w:rsidRPr="000D3A8D">
        <w:rPr>
          <w:b/>
        </w:rPr>
        <w:t xml:space="preserve">     </w:t>
      </w:r>
      <w:r w:rsidR="009B4BA0">
        <w:rPr>
          <w:b/>
        </w:rPr>
        <w:t xml:space="preserve"> </w:t>
      </w:r>
      <w:r w:rsidR="009B4BA0" w:rsidRPr="009B4BA0">
        <w:rPr>
          <w:b/>
        </w:rPr>
        <w:t xml:space="preserve">Darko Matijević Vinkovci, </w:t>
      </w:r>
      <w:proofErr w:type="spellStart"/>
      <w:r w:rsidR="009B4BA0" w:rsidRPr="009B4BA0">
        <w:rPr>
          <w:b/>
        </w:rPr>
        <w:t>Slavija</w:t>
      </w:r>
      <w:proofErr w:type="spellEnd"/>
      <w:r w:rsidR="009B4BA0" w:rsidRPr="009B4BA0">
        <w:rPr>
          <w:b/>
        </w:rPr>
        <w:t xml:space="preserve"> 44/A</w:t>
      </w:r>
    </w:p>
    <w:p w:rsidRDefault="00671168" w:rsidP="00671168" w:rsidR="00671168" w:rsidRPr="00671168">
      <w:pPr>
        <w:spacing w:after="0"/>
        <w:jc w:val="right"/>
        <w:rPr>
          <w:b/>
        </w:rPr>
      </w:pPr>
    </w:p>
    <w:p w:rsidRDefault="0017521A" w:rsidP="00671168" w:rsidR="0017521A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Pravna stvar</w:t>
      </w:r>
    </w:p>
    <w:p w:rsidRDefault="00671168" w:rsidP="00671168" w:rsidR="00671168" w:rsidRPr="00CD37EC">
      <w:pPr>
        <w:spacing w:after="0"/>
        <w:jc w:val="both"/>
        <w:rPr>
          <w:rFonts w:cs="Times New Roman"/>
        </w:rPr>
      </w:pPr>
    </w:p>
    <w:p w:rsidRDefault="0017521A" w:rsidP="0017521A" w:rsidR="00F3362F">
      <w:pPr>
        <w:spacing w:after="0"/>
        <w:jc w:val="both"/>
      </w:pPr>
      <w:r w:rsidRPr="00CD37EC">
        <w:rPr>
          <w:rFonts w:cs="Times New Roman"/>
        </w:rPr>
        <w:t xml:space="preserve">Predlagatelj: </w:t>
      </w:r>
      <w:r w:rsidR="00641D8D">
        <w:t xml:space="preserve">FINANCIJSKA AGENCIJA Regionalni centar Osijek, L. </w:t>
      </w:r>
      <w:proofErr w:type="spellStart"/>
      <w:r w:rsidR="00641D8D">
        <w:t>Jägera</w:t>
      </w:r>
      <w:proofErr w:type="spellEnd"/>
      <w:r w:rsidR="00641D8D">
        <w:t xml:space="preserve"> 3, Osijek, OIB: 85821130368</w:t>
      </w:r>
    </w:p>
    <w:p w:rsidRDefault="00671168" w:rsidP="0017521A" w:rsidR="00671168" w:rsidRPr="00CD37EC">
      <w:pPr>
        <w:spacing w:after="0"/>
        <w:jc w:val="both"/>
        <w:rPr>
          <w:rFonts w:cs="Times New Roman"/>
        </w:rPr>
      </w:pPr>
    </w:p>
    <w:p w:rsidRDefault="0017521A" w:rsidP="0017521A" w:rsidR="00641D8D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r w:rsidR="00641D8D">
        <w:t>JURO j.d.o.o., Vinkovci, Anina 3, MBS: 030190409, OIB: 25239158739</w:t>
      </w:r>
    </w:p>
    <w:p w:rsidRDefault="002904C5" w:rsidP="0017521A" w:rsidR="002B1E07">
      <w:pPr>
        <w:spacing w:after="0"/>
        <w:jc w:val="both"/>
      </w:pPr>
      <w:r>
        <w:t xml:space="preserve"> </w:t>
      </w:r>
    </w:p>
    <w:p w:rsidRDefault="007D67FE" w:rsidP="002904C5" w:rsidR="00671168">
      <w:pPr>
        <w:jc w:val="both"/>
      </w:pPr>
      <w:r>
        <w:t xml:space="preserve">zakonski zastupnik </w:t>
      </w:r>
      <w:r w:rsidR="00120D6D">
        <w:t xml:space="preserve">dužnika - </w:t>
      </w:r>
      <w:r w:rsidR="00641D8D">
        <w:t xml:space="preserve">direktor Darko Matijević, OIB: 80353798926, Vinkovci, </w:t>
      </w:r>
      <w:proofErr w:type="spellStart"/>
      <w:r w:rsidR="00641D8D">
        <w:t>Slavija</w:t>
      </w:r>
      <w:proofErr w:type="spellEnd"/>
      <w:r w:rsidR="00641D8D">
        <w:t xml:space="preserve"> 44/A</w:t>
      </w:r>
    </w:p>
    <w:p w:rsidRDefault="0017521A" w:rsidP="002904C5" w:rsidR="0017521A" w:rsidRPr="00126BAB">
      <w:pPr>
        <w:jc w:val="both"/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 xml:space="preserve">Pozivate se </w:t>
      </w:r>
      <w:r w:rsidRPr="00145992">
        <w:rPr>
          <w:rFonts w:cs="Times New Roman"/>
          <w:b/>
        </w:rPr>
        <w:t>radi saslušanja</w:t>
      </w:r>
      <w:r w:rsidRPr="00CD37EC">
        <w:rPr>
          <w:rFonts w:cs="Times New Roman"/>
        </w:rPr>
        <w:t xml:space="preserve">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641D8D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7. veljače</w:t>
      </w:r>
      <w:r w:rsidR="00120D6D">
        <w:rPr>
          <w:rFonts w:cs="Times New Roman"/>
          <w:b/>
          <w:u w:val="single"/>
        </w:rPr>
        <w:t xml:space="preserve"> 2019</w:t>
      </w:r>
      <w:r w:rsidR="0017521A" w:rsidRPr="00BA1E1E">
        <w:rPr>
          <w:rFonts w:cs="Times New Roman"/>
          <w:b/>
          <w:u w:val="single"/>
        </w:rPr>
        <w:t xml:space="preserve">. godine u </w:t>
      </w:r>
      <w:r w:rsidR="00F3362F">
        <w:rPr>
          <w:rFonts w:cs="Times New Roman"/>
          <w:b/>
          <w:u w:val="single"/>
        </w:rPr>
        <w:t>9,</w:t>
      </w:r>
      <w:r w:rsidR="00671168">
        <w:rPr>
          <w:rFonts w:cs="Times New Roman"/>
          <w:b/>
          <w:u w:val="single"/>
        </w:rPr>
        <w:t>15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F3362F" w:rsidRPr="00CD37EC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17521A" w:rsidP="00577924" w:rsidR="00577924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F001FB">
        <w:rPr>
          <w:rFonts w:cs="Times New Roman"/>
        </w:rPr>
        <w:t>1</w:t>
      </w:r>
      <w:r w:rsidR="00641D8D">
        <w:rPr>
          <w:rFonts w:cs="Times New Roman"/>
        </w:rPr>
        <w:t>9</w:t>
      </w:r>
      <w:r w:rsidR="00B30149">
        <w:rPr>
          <w:rFonts w:cs="Times New Roman"/>
        </w:rPr>
        <w:t>. prosinca</w:t>
      </w:r>
      <w:r w:rsidR="00BF4F20">
        <w:rPr>
          <w:rFonts w:cs="Times New Roman"/>
        </w:rPr>
        <w:t xml:space="preserve"> </w:t>
      </w:r>
      <w:r w:rsidR="00DE2124">
        <w:rPr>
          <w:rFonts w:cs="Times New Roman"/>
        </w:rPr>
        <w:t>2018</w:t>
      </w:r>
      <w:r w:rsidRPr="00CD37EC">
        <w:rPr>
          <w:rFonts w:cs="Times New Roman"/>
        </w:rPr>
        <w:t>.</w:t>
      </w:r>
    </w:p>
    <w:p w:rsidRDefault="00384E2F" w:rsidP="00577924" w:rsidR="00384E2F" w:rsidRPr="00CD37EC">
      <w:pPr>
        <w:jc w:val="center"/>
        <w:rPr>
          <w:rFonts w:cs="Times New Roman"/>
        </w:rPr>
      </w:pP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</w:t>
      </w:r>
      <w:r w:rsidR="00210C8A">
        <w:rPr>
          <w:b w:val="false"/>
          <w:bCs w:val="false"/>
        </w:rPr>
        <w:t xml:space="preserve">  </w:t>
      </w:r>
      <w:r>
        <w:rPr>
          <w:b w:val="false"/>
          <w:bCs w:val="false"/>
        </w:rPr>
        <w:t xml:space="preserve"> </w:t>
      </w:r>
      <w:r w:rsidR="003D5346">
        <w:rPr>
          <w:b w:val="false"/>
          <w:bCs w:val="false"/>
        </w:rPr>
        <w:t xml:space="preserve"> </w:t>
      </w:r>
      <w:r w:rsidR="00BF4F20">
        <w:rPr>
          <w:b w:val="false"/>
          <w:bCs w:val="false"/>
        </w:rPr>
        <w:t xml:space="preserve"> </w:t>
      </w:r>
      <w:r w:rsidR="00BE3EB2">
        <w:rPr>
          <w:b w:val="false"/>
          <w:bCs w:val="false"/>
        </w:rPr>
        <w:t xml:space="preserve">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263E96">
        <w:rPr>
          <w:rFonts w:cs="Times New Roman"/>
        </w:rPr>
        <w:t xml:space="preserve">    </w:t>
      </w:r>
      <w:r w:rsidR="0017521A" w:rsidRPr="00CD37EC">
        <w:rPr>
          <w:rFonts w:cs="Times New Roman"/>
        </w:rPr>
        <w:t>mr. sc. Boris Vuković</w:t>
      </w:r>
    </w:p>
    <w:p w:rsidRDefault="009A6EBC" w:rsidP="0017521A" w:rsidR="00EA6665">
      <w:pPr>
        <w:jc w:val="both"/>
        <w:rPr>
          <w:rFonts w:cs="Times New Roman"/>
        </w:rPr>
      </w:pPr>
      <w:r>
        <w:rPr>
          <w:rFonts w:cs="Times New Roman"/>
        </w:rPr>
        <w:t>Zapisničar: Danijela Špeletić</w:t>
      </w:r>
    </w:p>
    <w:p w:rsidRDefault="00267A35" w:rsidP="00267A35" w:rsidR="00267A35">
      <w:pPr>
        <w:rPr>
          <w:rFonts w:cs="Times New Roman"/>
        </w:rPr>
      </w:pPr>
      <w:r>
        <w:rPr>
          <w:rFonts w:cs="Times New Roman"/>
        </w:rPr>
        <w:t>DNA:</w:t>
      </w:r>
    </w:p>
    <w:p w:rsidRDefault="00303079" w:rsidP="00B45ADD" w:rsidR="00F3362F">
      <w:pPr>
        <w:pStyle w:val="Odlomakpopisa"/>
        <w:numPr>
          <w:ilvl w:val="0"/>
          <w:numId w:val="1"/>
        </w:numPr>
        <w:jc w:val="both"/>
      </w:pPr>
      <w:r>
        <w:t>Darko Matijević</w:t>
      </w:r>
      <w:r w:rsidR="00D51FDB">
        <w:t xml:space="preserve">, </w:t>
      </w:r>
      <w:r>
        <w:t xml:space="preserve">Vinkovci, </w:t>
      </w:r>
      <w:proofErr w:type="spellStart"/>
      <w:r>
        <w:t>Slavija</w:t>
      </w:r>
      <w:proofErr w:type="spellEnd"/>
      <w:r>
        <w:t xml:space="preserve"> 44/A</w:t>
      </w:r>
    </w:p>
    <w:p w:rsidRDefault="00B45ADD" w:rsidP="00B45ADD" w:rsidR="00B45ADD" w:rsidRPr="00B45ADD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267A35" w:rsidP="00267A35" w:rsidR="00267A35" w:rsidRPr="004663C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303079">
        <w:t>07</w:t>
      </w:r>
      <w:r w:rsidR="00AF2899">
        <w:t>.0</w:t>
      </w:r>
      <w:r w:rsidR="00303079">
        <w:t>2</w:t>
      </w:r>
      <w:r w:rsidR="00AF2899">
        <w:t xml:space="preserve">.2019. u </w:t>
      </w:r>
      <w:r w:rsidR="00F3362F">
        <w:t>9</w:t>
      </w:r>
      <w:r w:rsidR="00F001FB">
        <w:t>,</w:t>
      </w:r>
      <w:r w:rsidR="00D51FDB">
        <w:t>15</w:t>
      </w:r>
      <w:r w:rsidR="00AF2899">
        <w:t xml:space="preserve"> sati</w:t>
      </w:r>
    </w:p>
    <w:p w:rsidRDefault="00267A35" w:rsidP="0017521A" w:rsidR="00267A35">
      <w:pPr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headerReference w:type="default" r:id="rId10"/>
      <w:foot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0907" w:rsidR="00DD0907">
      <w:pPr>
        <w:spacing w:after="0"/>
      </w:pPr>
      <w:r>
        <w:separator/>
      </w:r>
    </w:p>
  </w:endnote>
  <w:endnote w:id="0" w:type="continuationSeparator">
    <w:p w:rsidRDefault="00DD0907" w:rsidR="00DD090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907" w:rsidR="001349C2">
    <w:pPr>
      <w:pStyle w:val="Podnoje"/>
    </w:pPr>
  </w:p>
  <w:p w:rsidRDefault="00DD0907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0907" w:rsidR="00DD0907">
      <w:pPr>
        <w:spacing w:after="0"/>
      </w:pPr>
      <w:r>
        <w:separator/>
      </w:r>
    </w:p>
  </w:footnote>
  <w:footnote w:id="0" w:type="continuationSeparator">
    <w:p w:rsidRDefault="00DD0907" w:rsidR="00DD090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4BA0" w:rsidP="0026170B" w:rsidR="0026170B">
    <w:pPr>
      <w:jc w:val="right"/>
    </w:pPr>
    <w:r>
      <w:t>Poslovni broj: 7 St-920/18-21</w:t>
    </w:r>
  </w:p>
  <w:p w:rsidRDefault="00145992" w:rsidP="0026170B" w:rsidR="00145992" w:rsidRPr="0026170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1650D"/>
    <w:rsid w:val="00053199"/>
    <w:rsid w:val="000534F3"/>
    <w:rsid w:val="000A47C2"/>
    <w:rsid w:val="000B3BF3"/>
    <w:rsid w:val="000D0B62"/>
    <w:rsid w:val="000D3A8D"/>
    <w:rsid w:val="000E0F86"/>
    <w:rsid w:val="000F58F2"/>
    <w:rsid w:val="00120D6D"/>
    <w:rsid w:val="00126BAB"/>
    <w:rsid w:val="00145992"/>
    <w:rsid w:val="00151386"/>
    <w:rsid w:val="0017521A"/>
    <w:rsid w:val="001E5178"/>
    <w:rsid w:val="00210C8A"/>
    <w:rsid w:val="00245B36"/>
    <w:rsid w:val="00250945"/>
    <w:rsid w:val="0026170B"/>
    <w:rsid w:val="00263E96"/>
    <w:rsid w:val="00267A35"/>
    <w:rsid w:val="002904C5"/>
    <w:rsid w:val="002A5EDA"/>
    <w:rsid w:val="002B1E07"/>
    <w:rsid w:val="002B479A"/>
    <w:rsid w:val="002C0072"/>
    <w:rsid w:val="002C1367"/>
    <w:rsid w:val="002D5D94"/>
    <w:rsid w:val="002E42C0"/>
    <w:rsid w:val="00303079"/>
    <w:rsid w:val="003615BE"/>
    <w:rsid w:val="00367CF0"/>
    <w:rsid w:val="00384E2F"/>
    <w:rsid w:val="003C2959"/>
    <w:rsid w:val="003C3E69"/>
    <w:rsid w:val="003D5346"/>
    <w:rsid w:val="003E199A"/>
    <w:rsid w:val="003E6418"/>
    <w:rsid w:val="00414109"/>
    <w:rsid w:val="00425568"/>
    <w:rsid w:val="00447890"/>
    <w:rsid w:val="004663CA"/>
    <w:rsid w:val="00487830"/>
    <w:rsid w:val="004B10E7"/>
    <w:rsid w:val="004B2E52"/>
    <w:rsid w:val="004B44D0"/>
    <w:rsid w:val="004C5730"/>
    <w:rsid w:val="004E7A4D"/>
    <w:rsid w:val="004F6A42"/>
    <w:rsid w:val="005035D7"/>
    <w:rsid w:val="00544A24"/>
    <w:rsid w:val="00577562"/>
    <w:rsid w:val="00577924"/>
    <w:rsid w:val="00581D4A"/>
    <w:rsid w:val="005914EB"/>
    <w:rsid w:val="006014C2"/>
    <w:rsid w:val="00613B28"/>
    <w:rsid w:val="00641D8D"/>
    <w:rsid w:val="00671168"/>
    <w:rsid w:val="006754F6"/>
    <w:rsid w:val="006B0753"/>
    <w:rsid w:val="00740DD0"/>
    <w:rsid w:val="0074666B"/>
    <w:rsid w:val="00762667"/>
    <w:rsid w:val="00790075"/>
    <w:rsid w:val="007C2BF9"/>
    <w:rsid w:val="007D67FE"/>
    <w:rsid w:val="0082166A"/>
    <w:rsid w:val="00836472"/>
    <w:rsid w:val="008B5369"/>
    <w:rsid w:val="00916F32"/>
    <w:rsid w:val="00920BB3"/>
    <w:rsid w:val="00931D5D"/>
    <w:rsid w:val="009A6EBC"/>
    <w:rsid w:val="009B1B08"/>
    <w:rsid w:val="009B4BA0"/>
    <w:rsid w:val="009D3B1F"/>
    <w:rsid w:val="00A16B61"/>
    <w:rsid w:val="00A263E1"/>
    <w:rsid w:val="00AD3D52"/>
    <w:rsid w:val="00AF2899"/>
    <w:rsid w:val="00B1249F"/>
    <w:rsid w:val="00B30149"/>
    <w:rsid w:val="00B4532A"/>
    <w:rsid w:val="00B45ADD"/>
    <w:rsid w:val="00B764FB"/>
    <w:rsid w:val="00B87E9B"/>
    <w:rsid w:val="00B923A8"/>
    <w:rsid w:val="00BA1E1E"/>
    <w:rsid w:val="00BC33EC"/>
    <w:rsid w:val="00BD593F"/>
    <w:rsid w:val="00BD6710"/>
    <w:rsid w:val="00BE3EB2"/>
    <w:rsid w:val="00BF4F20"/>
    <w:rsid w:val="00CF6786"/>
    <w:rsid w:val="00D278E5"/>
    <w:rsid w:val="00D433B5"/>
    <w:rsid w:val="00D51FDB"/>
    <w:rsid w:val="00D71B7C"/>
    <w:rsid w:val="00D86AB7"/>
    <w:rsid w:val="00DD0907"/>
    <w:rsid w:val="00DE2124"/>
    <w:rsid w:val="00E23BEE"/>
    <w:rsid w:val="00E329A9"/>
    <w:rsid w:val="00EA6665"/>
    <w:rsid w:val="00ED0F27"/>
    <w:rsid w:val="00ED3129"/>
    <w:rsid w:val="00EE0081"/>
    <w:rsid w:val="00EE0487"/>
    <w:rsid w:val="00EF1C30"/>
    <w:rsid w:val="00F001FB"/>
    <w:rsid w:val="00F3362F"/>
    <w:rsid w:val="00F57E1C"/>
    <w:rsid w:val="00F6743C"/>
    <w:rsid w:val="00F832D4"/>
    <w:rsid w:val="00F92444"/>
    <w:rsid w:val="00F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2D4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customStyle="true" w:styleId="st1" w:type="character">
    <w:name w:val="st1"/>
    <w:basedOn w:val="Zadanifontodlomka"/>
    <w:rsid w:val="007D67FE"/>
  </w:style>
  <w:style w:styleId="Tekstrezerviranogmjesta" w:type="character">
    <w:name w:val="Placeholder Text"/>
    <w:basedOn w:val="Zadanifontodlomka"/>
    <w:uiPriority w:val="99"/>
    <w:semiHidden/>
    <w:rsid w:val="002C13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13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367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2D4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customStyle="1" w:styleId="st1" w:type="character">
    <w:name w:val="st1"/>
    <w:basedOn w:val="Zadanifontodlomka"/>
    <w:rsid w:val="007D67FE"/>
  </w:style>
  <w:style w:styleId="Tekstrezerviranogmjesta" w:type="character">
    <w:name w:val="Placeholder Text"/>
    <w:basedOn w:val="Zadanifontodlomka"/>
    <w:uiPriority w:val="99"/>
    <w:semiHidden/>
    <w:rsid w:val="002C13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13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367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5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2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90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9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136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01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7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76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796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08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068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0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64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420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St-920/2018</izvorni_sadrzaj>
    <derivirana_varijabla naziv="DomainObject.Predmet.OznakaBroj_1">St-920/2018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JURO j.d.o.o. za proizvodnju i trgovinu zastupanog po punomoćniku Darko Matijević</izvorni_sadrzaj>
    <derivirana_varijabla naziv="DomainObject.Predmet.ProtustrankaFormated_1">  JURO j.d.o.o. za proizvodnju i trgovinu zastupanog po punomoćniku Darko Matijević</derivirana_varijabla>
  </DomainObject.Predmet.ProtustrankaFormated>
  <DomainObject.Predmet.ProtustrankaFormatedOIB>
    <izvorni_sadrzaj>  JURO j.d.o.o. za proizvodnju i trgovinu, OIB 25239158739 zastupanog po punomoćniku Darko Matijević</izvorni_sadrzaj>
    <derivirana_varijabla naziv="DomainObject.Predmet.ProtustrankaFormatedOIB_1">  JURO j.d.o.o. za proizvodnju i trgovinu, OIB 25239158739 zastupanog po punomoćniku Darko Matijević</derivirana_varijabla>
  </DomainObject.Predmet.ProtustrankaFormatedOIB>
  <DomainObject.Predmet.ProtustrankaFormatedWithAdress>
    <izvorni_sadrzaj> JURO j.d.o.o. za proizvodnju i trgovinu, Anina 3, 32100 Vinkovci zastupanog po punomoćniku Darko Matijević</izvorni_sadrzaj>
    <derivirana_varijabla naziv="DomainObject.Predmet.ProtustrankaFormatedWithAdress_1"> JURO j.d.o.o. za proizvodnju i trgovinu, Anina 3, 32100 Vinkovci zastupanog po punomoćniku Darko Matijević</derivirana_varijabla>
  </DomainObject.Predmet.ProtustrankaFormatedWithAdress>
  <DomainObject.Predmet.ProtustrankaFormatedWithAdressOIB>
    <izvorni_sadrzaj> JURO j.d.o.o. za proizvodnju i trgovinu, OIB 25239158739, Anina 3, 32100 Vinkovci zastupanog po punomoćniku Darko Matijević</izvorni_sadrzaj>
    <derivirana_varijabla naziv="DomainObject.Predmet.ProtustrankaFormatedWithAdressOIB_1"> JURO j.d.o.o. za proizvodnju i trgovinu, OIB 25239158739, Anina 3, 32100 Vinkovci zastupanog po punomoćniku Darko Matijević</derivirana_varijabla>
  </DomainObject.Predmet.ProtustrankaFormatedWithAdressOIB>
  <DomainObject.Predmet.ProtustrankaWithAdress>
    <izvorni_sadrzaj>JURO j.d.o.o. za proizvodnju i trgovinu Anina 3, 32100 Vinkovci</izvorni_sadrzaj>
    <derivirana_varijabla naziv="DomainObject.Predmet.ProtustrankaWithAdress_1">JURO j.d.o.o. za proizvodnju i trgovinu Anina 3, 32100 Vinkovci</derivirana_varijabla>
  </DomainObject.Predmet.ProtustrankaWithAdress>
  <DomainObject.Predmet.ProtustrankaWithAdressOIB>
    <izvorni_sadrzaj>JURO j.d.o.o. za proizvodnju i trgovinu, OIB 25239158739, Anina 3, 32100 Vinkovci</izvorni_sadrzaj>
    <derivirana_varijabla naziv="DomainObject.Predmet.ProtustrankaWithAdressOIB_1">JURO j.d.o.o. za proizvodnju i trgovinu, OIB 25239158739, Anina 3, 32100 Vinkovci</derivirana_varijabla>
  </DomainObject.Predmet.ProtustrankaWithAdressOIB>
  <DomainObject.Predmet.ProtustrankaNazivFormated>
    <izvorni_sadrzaj>JURO j.d.o.o. za proizvodnju i trgovinu</izvorni_sadrzaj>
    <derivirana_varijabla naziv="DomainObject.Predmet.ProtustrankaNazivFormated_1">JURO j.d.o.o. za proizvodnju i trgovinu</derivirana_varijabla>
  </DomainObject.Predmet.ProtustrankaNazivFormated>
  <DomainObject.Predmet.ProtustrankaNazivFormatedOIB>
    <izvorni_sadrzaj>JURO j.d.o.o. za proizvodnju i trgovinu, OIB 25239158739</izvorni_sadrzaj>
    <derivirana_varijabla naziv="DomainObject.Predmet.ProtustrankaNazivFormatedOIB_1">JURO j.d.o.o. za proizvodnju i trgovinu, OIB 25239158739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JURO j.d.o.o. za proizvodnju i trgovinu zastupanog po punomoćniku Darko Matijević</item>
    </izvorni_sadrzaj>
    <derivirana_varijabla naziv="DomainObject.Predmet.ProtuStrankaListFormated_1">
      <item>JURO j.d.o.o. za proizvodnju i trgovinu zastupanog po punomoćniku Darko Matijević</item>
    </derivirana_varijabla>
  </DomainObject.Predmet.ProtuStrankaListFormated>
  <DomainObject.Predmet.ProtuStrankaListFormatedOIB>
    <izvorni_sadrzaj>
      <item>JURO j.d.o.o. za proizvodnju i trgovinu, OIB 25239158739 zastupanog po punomoćniku Darko Matijević</item>
    </izvorni_sadrzaj>
    <derivirana_varijabla naziv="DomainObject.Predmet.ProtuStrankaListFormatedOIB_1">
      <item>JURO j.d.o.o. za proizvodnju i trgovinu, OIB 25239158739 zastupanog po punomoćniku Darko Matijević</item>
    </derivirana_varijabla>
  </DomainObject.Predmet.ProtuStrankaListFormatedOIB>
  <DomainObject.Predmet.ProtuStrankaListFormatedWithAdress>
    <izvorni_sadrzaj>
      <item>JURO j.d.o.o. za proizvodnju i trgovinu, Anina 3, 32100 Vinkovci zastupanog po punomoćniku Darko Matijević</item>
    </izvorni_sadrzaj>
    <derivirana_varijabla naziv="DomainObject.Predmet.ProtuStrankaListFormatedWithAdress_1">
      <item>JURO j.d.o.o. za proizvodnju i trgovinu, Anina 3, 32100 Vinkovci zastupanog po punomoćniku Darko Matijević</item>
    </derivirana_varijabla>
  </DomainObject.Predmet.ProtuStrankaListFormatedWithAdress>
  <DomainObject.Predmet.ProtuStrankaListFormatedWithAdressOIB>
    <izvorni_sadrzaj>
      <item>JURO j.d.o.o. za proizvodnju i trgovinu, OIB 25239158739, Anina 3, 32100 Vinkovci zastupanog po punomoćniku Darko Matijević</item>
    </izvorni_sadrzaj>
    <derivirana_varijabla naziv="DomainObject.Predmet.ProtuStrankaListFormatedWithAdressOIB_1">
      <item>JURO j.d.o.o. za proizvodnju i trgovinu, OIB 25239158739, Anina 3, 32100 Vinkovci zastupanog po punomoćniku Darko Matijević</item>
    </derivirana_varijabla>
  </DomainObject.Predmet.ProtuStrankaListFormatedWithAdressOIB>
  <DomainObject.Predmet.ProtuStrankaListNazivFormated>
    <izvorni_sadrzaj>
      <item>JURO j.d.o.o. za proizvodnju i trgovinu</item>
    </izvorni_sadrzaj>
    <derivirana_varijabla naziv="DomainObject.Predmet.ProtuStrankaListNazivFormated_1">
      <item>JURO j.d.o.o. za proizvodnju i trgovinu</item>
    </derivirana_varijabla>
  </DomainObject.Predmet.ProtuStrankaListNazivFormated>
  <DomainObject.Predmet.ProtuStrankaListNazivFormatedOIB>
    <izvorni_sadrzaj>
      <item>JURO j.d.o.o. za proizvodnju i trgovinu, OIB 25239158739</item>
    </izvorni_sadrzaj>
    <derivirana_varijabla naziv="DomainObject.Predmet.ProtuStrankaListNazivFormatedOIB_1">
      <item>JURO j.d.o.o. za proizvodnju i trgovinu, OIB 25239158739</item>
    </derivirana_varijabla>
  </DomainObject.Predmet.ProtuStrankaListNazivFormatedOIB>
  <DomainObject.Predmet.OstaliListFormated>
    <izvorni_sadrzaj>
      <item>Darko Matijević punomoćnik sudionika u postupku JURO j.d.o.o. za proizvodnju i trgovinu</item>
      <item>Županijsko državno odvjetništvo u Vukovaru</item>
    </izvorni_sadrzaj>
    <derivirana_varijabla naziv="DomainObject.Predmet.OstaliListFormated_1">
      <item>Darko Matijević punomoćnik sudionika u postupku JURO j.d.o.o. za proizvodnju i trgovinu</item>
      <item>Županijsko državno odvjetništvo u Vukovaru</item>
    </derivirana_varijabla>
  </DomainObject.Predmet.OstaliListFormated>
  <DomainObject.Predmet.OstaliListFormatedOIB>
    <izvorni_sadrzaj>
      <item>Darko Matijević, OIB 80353798926 punomoćnik sudionika u postupku JURO j.d.o.o. za proizvodnju i trgovinu</item>
      <item>Županijsko državno odvjetništvo u Vukovaru, OIB 81618487055</item>
    </izvorni_sadrzaj>
    <derivirana_varijabla naziv="DomainObject.Predmet.OstaliListFormatedOIB_1">
      <item>Darko Matijević, OIB 80353798926 punomoćnik sudionika u postupku JURO j.d.o.o. za proizvodnju i trgovinu</item>
      <item>Županijsko državno odvjetništvo u Vukovaru, OIB 81618487055</item>
    </derivirana_varijabla>
  </DomainObject.Predmet.OstaliListFormatedOIB>
  <DomainObject.Predmet.OstaliListFormatedWithAdress>
    <izvorni_sadrzaj>
      <item>Darko Matijević, Slavija 44 A, 32100 Vinkovci punomoćnik sudionika u postupku JURO j.d.o.o. za proizvodnju i trgovinu</item>
      <item>Županijsko državno odvjetništvo u Vukovaru, Ulica Andrije Hebranga 2, 32000 Vukovar</item>
    </izvorni_sadrzaj>
    <derivirana_varijabla naziv="DomainObject.Predmet.OstaliListFormatedWithAdress_1">
      <item>Darko Matijević, Slavija 44 A, 32100 Vinkovci punomoćnik sudionika u postupku JURO j.d.o.o. za proizvodnju i trgovinu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Darko Matijević, OIB 80353798926, Slavija 44 A, 32100 Vinkovci punomoćnik sudionika u postupku JURO j.d.o.o. za proizvodnju i trgovinu</item>
      <item>Županijsko državno odvjetništvo u Vukovaru, OIB 81618487055, Ulica Andrije Hebranga 2, 32000 Vukovar</item>
    </izvorni_sadrzaj>
    <derivirana_varijabla naziv="DomainObject.Predmet.OstaliListFormatedWithAdressOIB_1">
      <item>Darko Matijević, OIB 80353798926, Slavija 44 A, 32100 Vinkovci punomoćnik sudionika u postupku JURO j.d.o.o. za proizvodnju i trgovinu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Darko Matijević</item>
      <item>Županijsko državno odvjetništvo u Vukovaru</item>
    </izvorni_sadrzaj>
    <derivirana_varijabla naziv="DomainObject.Predmet.OstaliListNazivFormated_1">
      <item>Darko Matijević</item>
      <item>Županijsko državno odvjetništvo u Vukovaru</item>
    </derivirana_varijabla>
  </DomainObject.Predmet.OstaliListNazivFormated>
  <DomainObject.Predmet.OstaliListNazivFormatedOIB>
    <izvorni_sadrzaj>
      <item>Darko Matijević, OIB 80353798926</item>
      <item>Županijsko državno odvjetništvo u Vukovaru, OIB 81618487055</item>
    </izvorni_sadrzaj>
    <derivirana_varijabla naziv="DomainObject.Predmet.OstaliListNazivFormatedOIB_1">
      <item>Darko Matijević, OIB 80353798926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JURO j.d.o.o. za proizvodnju i trgovinu</izvorni_sadrzaj>
    <derivirana_varijabla naziv="DomainObject.Predmet.ProtustrankaIDrugi_1">JURO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JURO j.d.o.o. za proizvodnju i trgovinu, OIB 25239158739, Anina 3, 32100 Vinkovci</izvorni_sadrzaj>
    <derivirana_varijabla naziv="DomainObject.Predmet.ProtustrankaIDrugiAdressOIB_1">JURO j.d.o.o. za proizvodnju i trgovinu, OIB 25239158739, Anina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JURO j.d.o.o. za proizvodnju i trgovinu</item>
      <item>Darko Matijević</item>
      <item>Županijsko državno odvjetništvo u Vukovaru</item>
    </izvorni_sadrzaj>
    <derivirana_varijabla naziv="DomainObject.Predmet.SudioniciListNaziv_1">
      <item>FINA RC OSIJEK</item>
      <item>JURO j.d.o.o. za proizvodnju i trgovinu</item>
      <item>Darko Matijević</item>
      <item>Županijsko državno odvjetništvo u Vukovaru</item>
    </derivirana_varijabla>
  </DomainObject.Predmet.SudioniciListNaziv>
  <DomainObject.Predmet.SudioniciListAdressOIB>
    <izvorni_sadrzaj>
      <item>FINA RC OSIJEK, OIB 85821130368</item>
      <item>JURO j.d.o.o. za proizvodnju i trgovinu, OIB 25239158739, Anina 3,32100 Vinkovci</item>
      <item>Darko Matijević, OIB 80353798926, Slavija 44 A,32100 Vinkovci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JURO j.d.o.o. za proizvodnju i trgovinu, OIB 25239158739, Anina 3,32100 Vinkovci</item>
      <item>Darko Matijević, OIB 80353798926, Slavija 44 A,32100 Vinkovci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25239158739</item>
      <item>, OIB 80353798926</item>
      <item>, OIB 81618487055</item>
    </izvorni_sadrzaj>
    <derivirana_varijabla naziv="DomainObject.Predmet.SudioniciListNazivOIB_1">
      <item>, OIB 85821130368</item>
      <item>, OIB 25239158739</item>
      <item>, OIB 80353798926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prosinca 2018.</izvorni_sadrzaj>
    <derivirana_varijabla naziv="DomainObject.Predmet.DatumZadnjeOdrzaneSudskeRadnje_1">3. prosinca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St-920/2018-11</izvorni_sadrzaj>
    <derivirana_varijabla naziv="DomainObject.PredzadnjaOdlukaIzPredmeta.Oznaka_1">St-920/2018-11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9BEEC3-0037-43ED-9D51-16E25FC3BF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179</properties:Words>
  <properties:Characters>989</properties:Characters>
  <properties:Lines>39</properties:Lines>
  <properties:Paragraphs>22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cp:lastPrinted>2018-12-18T06:47:00Z</cp:lastPrinted>
  <dcterms:modified xmlns:xsi="http://www.w3.org/2001/XMLSchema-instance" xsi:type="dcterms:W3CDTF">2018-12-19T12:51:00Z</dcterms:modified>
  <cp:revision>177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Ostalo (920-18 (-21) ZZ.docx)</vt:lpwstr>
  </prop:property>
  <prop:property name="CC_coloring" pid="5" fmtid="{D5CDD505-2E9C-101B-9397-08002B2CF9AE}">
    <vt:bool>true</vt:bool>
  </prop:property>
</prop:Properties>
</file>