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f653" w14:paraId="873f653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AC31C0" w:rsidP="00AC31C0" w:rsidR="00AC31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Pr="00AA2C2A">
        <w:rPr>
          <w:rFonts w:hAnsi="Times New Roman" w:ascii="Times New Roman"/>
          <w:szCs w:val="24"/>
          <w:lang w:val="hr-HR"/>
        </w:rPr>
        <w:t>MEDICAL FITNESS j.d.o.o. za usluge, OIB: 39938308864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AA2C2A">
        <w:rPr>
          <w:rFonts w:hAnsi="Times New Roman" w:ascii="Times New Roman"/>
          <w:szCs w:val="24"/>
          <w:lang w:val="hr-HR"/>
        </w:rPr>
        <w:t xml:space="preserve">Dolec Podokićki (Grad Samobor), Dolec Podokićki 5, </w:t>
      </w:r>
      <w:r w:rsidRPr="00AC4E4E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27. rujna</w:t>
      </w:r>
      <w:r w:rsidRPr="00AC4E4E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AC31C0" w:rsidRPr="00AA2C2A">
        <w:rPr>
          <w:rFonts w:hAnsi="Times New Roman" w:ascii="Times New Roman"/>
          <w:szCs w:val="24"/>
          <w:lang w:val="hr-HR"/>
        </w:rPr>
        <w:t>MEDICAL FITNESS j.d.o.o. za usluge, OIB: 39938308864</w:t>
      </w:r>
      <w:r w:rsidR="00AC31C0">
        <w:rPr>
          <w:rFonts w:hAnsi="Times New Roman" w:ascii="Times New Roman"/>
          <w:szCs w:val="24"/>
          <w:lang w:val="hr-HR"/>
        </w:rPr>
        <w:t xml:space="preserve">, </w:t>
      </w:r>
      <w:r w:rsidR="00AC31C0" w:rsidRPr="00AA2C2A">
        <w:rPr>
          <w:rFonts w:hAnsi="Times New Roman" w:ascii="Times New Roman"/>
          <w:szCs w:val="24"/>
          <w:lang w:val="hr-HR"/>
        </w:rPr>
        <w:t>Dolec Podokićki (Grad Samobor), Dolec Podokićki 5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AC31C0">
        <w:rPr>
          <w:rFonts w:hAnsi="Times New Roman" w:ascii="Times New Roman"/>
          <w:szCs w:val="24"/>
          <w:lang w:val="hr-HR"/>
        </w:rPr>
        <w:t>MARTIN LUKIN iz Zagreba, Gračanska cesta 145f, OIB: 12398076495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750760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veljače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AC31C0"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AC31C0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B33BFB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Predlagatelj, Financijska agencija, RC Zagreb, </w:t>
      </w:r>
      <w:r w:rsidR="00B33BFB">
        <w:rPr>
          <w:rFonts w:hAnsi="Times New Roman" w:ascii="Times New Roman"/>
          <w:szCs w:val="24"/>
          <w:lang w:val="hr-HR"/>
        </w:rPr>
        <w:t>Podružnica Karlovac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AC31C0">
        <w:rPr>
          <w:rFonts w:hAnsi="Times New Roman" w:ascii="Times New Roman"/>
          <w:szCs w:val="24"/>
          <w:lang w:val="hr-HR"/>
        </w:rPr>
        <w:t>Martin Lukin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C31C0">
        <w:rPr>
          <w:rFonts w:hAnsi="Times New Roman" w:ascii="Times New Roman"/>
          <w:szCs w:val="24"/>
          <w:lang w:val="hr-HR"/>
        </w:rPr>
        <w:t>MEDICAL FITNESS j.</w:t>
      </w:r>
      <w:r w:rsidR="00D12560">
        <w:rPr>
          <w:rFonts w:hAnsi="Times New Roman" w:ascii="Times New Roman"/>
          <w:szCs w:val="24"/>
          <w:lang w:val="hr-HR"/>
        </w:rPr>
        <w:t>d.o.o.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Zakonski zastupnik dužnika, </w:t>
      </w:r>
      <w:r w:rsidR="00AC31C0">
        <w:rPr>
          <w:rFonts w:hAnsi="Times New Roman" w:ascii="Times New Roman"/>
          <w:szCs w:val="24"/>
          <w:lang w:val="hr-HR"/>
        </w:rPr>
        <w:t>Tihomir Šolčić</w:t>
      </w:r>
    </w:p>
    <w:p w:rsidRDefault="00B33BFB" w:rsidP="00B33BFB" w:rsidR="00B33BFB" w:rsidRPr="003500A5">
      <w:pPr>
        <w:pStyle w:val="Odlomakpopisa"/>
        <w:ind w:left="1080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AC31C0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B33BFB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BB7CB7">
        <w:rPr>
          <w:rFonts w:hAnsi="Times New Roman" w:ascii="Times New Roman"/>
          <w:szCs w:val="24"/>
          <w:lang w:val="hr-HR"/>
        </w:rPr>
        <w:t>, a niti je postupio po Rješenju</w:t>
      </w:r>
      <w:r>
        <w:rPr>
          <w:rFonts w:hAnsi="Times New Roman" w:ascii="Times New Roman"/>
          <w:szCs w:val="24"/>
          <w:lang w:val="hr-HR"/>
        </w:rPr>
        <w:t xml:space="preserve"> i zaključku ovog suda od </w:t>
      </w:r>
      <w:r w:rsidR="00AC31C0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B33BFB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2016. godine, nije dostavio niti popis imovine i obveza kod dužnika, a niti financijskog 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</w:t>
      </w:r>
      <w:r w:rsidR="00FE1476">
        <w:rPr>
          <w:rFonts w:hAnsi="Times New Roman" w:ascii="Times New Roman"/>
          <w:szCs w:val="24"/>
          <w:lang w:val="hr-HR"/>
        </w:rPr>
        <w:t xml:space="preserve"> cilj mu je sukladno odredbi članka</w:t>
      </w:r>
      <w:r>
        <w:rPr>
          <w:rFonts w:hAnsi="Times New Roman" w:ascii="Times New Roman"/>
          <w:szCs w:val="24"/>
          <w:lang w:val="hr-HR"/>
        </w:rPr>
        <w:t xml:space="preserve"> 2. SZ-a unovčiti imovinu i njome namiriti dužnikove vjerovnike, a dužnik se nije očitovao koju imovinu ima dužnik,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>nika, to je temeljem odredbe članka</w:t>
      </w:r>
      <w:r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AC31C0">
        <w:rPr>
          <w:rFonts w:hAnsi="Times New Roman" w:ascii="Times New Roman"/>
          <w:szCs w:val="24"/>
          <w:lang w:val="hr-HR"/>
        </w:rPr>
        <w:t>27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BB7CB7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12105F">
        <w:rPr>
          <w:rFonts w:hAnsi="Times New Roman" w:ascii="Times New Roman"/>
          <w:szCs w:val="24"/>
          <w:lang w:val="hr-HR"/>
        </w:rPr>
        <w:t xml:space="preserve">Nevenka Siladi </w:t>
      </w:r>
      <w:r w:rsidRPr="00960517">
        <w:rPr>
          <w:rFonts w:hAnsi="Times New Roman" w:ascii="Times New Roman"/>
          <w:szCs w:val="24"/>
          <w:lang w:val="hr-HR"/>
        </w:rPr>
        <w:t>Rstić</w:t>
      </w:r>
      <w:r w:rsidR="00613CC1">
        <w:rPr>
          <w:rFonts w:hAnsi="Times New Roman" w:ascii="Times New Roman"/>
          <w:szCs w:val="24"/>
          <w:lang w:val="hr-HR"/>
        </w:rPr>
        <w:t>, v.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13CC1">
        <w:rPr>
          <w:rFonts w:hAnsi="Times New Roman" w:ascii="Times New Roman"/>
          <w:szCs w:val="24"/>
          <w:lang w:val="hr-HR"/>
        </w:rPr>
        <w:t>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3500A5">
        <w:rPr>
          <w:rFonts w:hAnsi="Times New Roman" w:ascii="Times New Roman"/>
          <w:szCs w:val="24"/>
          <w:lang w:val="hr-HR"/>
        </w:rPr>
        <w:t>Ana Brlek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12105F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12105F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342006" w:rsidP="00342006" w:rsidR="003420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 w:rsidR="00AC31C0">
      <w:rPr>
        <w:rFonts w:hAnsi="Times New Roman" w:ascii="Times New Roman"/>
        <w:szCs w:val="24"/>
        <w:lang w:val="hr-HR"/>
      </w:rPr>
      <w:t>1732</w:t>
    </w:r>
    <w:r>
      <w:rPr>
        <w:rFonts w:hAnsi="Times New Roman" w:ascii="Times New Roman"/>
        <w:szCs w:val="24"/>
        <w:lang w:val="hr-HR"/>
      </w:rPr>
      <w:t>/16-</w:t>
    </w:r>
    <w:r w:rsidR="00AC31C0">
      <w:rPr>
        <w:rFonts w:hAnsi="Times New Roman" w:ascii="Times New Roman"/>
        <w:sz w:val="20"/>
        <w:szCs w:val="24"/>
        <w:lang w:val="hr-HR"/>
      </w:rPr>
      <w:t>11</w:t>
    </w:r>
  </w:p>
  <w:p w:rsidRDefault="00704B09" w:rsidP="0034200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AC31C0">
      <w:rPr>
        <w:rFonts w:hAnsi="Times New Roman" w:ascii="Times New Roman"/>
        <w:szCs w:val="24"/>
        <w:lang w:val="hr-HR"/>
      </w:rPr>
      <w:t>1732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750760">
      <w:rPr>
        <w:rFonts w:hAnsi="Times New Roman" w:ascii="Times New Roman"/>
        <w:szCs w:val="24"/>
        <w:lang w:val="hr-HR"/>
      </w:rPr>
      <w:t>6</w:t>
    </w:r>
    <w:r>
      <w:rPr>
        <w:rFonts w:hAnsi="Times New Roman" w:ascii="Times New Roman"/>
        <w:szCs w:val="24"/>
        <w:lang w:val="hr-HR"/>
      </w:rPr>
      <w:t>-</w:t>
    </w:r>
    <w:r w:rsidR="00AC31C0">
      <w:rPr>
        <w:rFonts w:hAnsi="Times New Roman" w:ascii="Times New Roman"/>
        <w:sz w:val="20"/>
        <w:szCs w:val="24"/>
        <w:lang w:val="hr-HR"/>
      </w:rPr>
      <w:t>11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2105F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200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09C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1C0"/>
    <w:rsid w:val="00AC3CEC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33BFB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0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9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9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9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9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20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9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9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9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9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St-1732/2016-11</izvorni_sadrzaj>
    <derivirana_varijabla naziv="DomainObject.Oznaka_1">St-1732/2016-11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MEDICAL FITNESS jednostavno društvo s ograničenom odgovornošću za usluge zastupanog po punomoćniku Tihomir Šolčić</izvorni_sadrzaj>
    <derivirana_varijabla naziv="DomainObject.Predmet.ProtustrankaFormated_1">  MEDICAL FITNESS jednostavno društvo s ograničenom odgovornošću za usluge zastupanog po punomoćniku Tihomir Šolčić</derivirana_varijabla>
  </DomainObject.Predmet.ProtustrankaFormated>
  <DomainObject.Predmet.ProtustrankaFormatedOIB>
    <izvorni_sadrzaj>  MEDICAL FITNESS jednostavno društvo s ograničenom odgovornošću za usluge, OIB 39938308864 zastupanog po punomoćniku Tihomir Šolčić</izvorni_sadrzaj>
    <derivirana_varijabla naziv="DomainObject.Predmet.ProtustrankaFormatedOIB_1">  MEDICAL FITNESS jednostavno društvo s ograničenom odgovornošću za usluge, OIB 39938308864 zastupanog po punomoćniku Tihomir Šolčić</derivirana_varijabla>
  </DomainObject.Predmet.ProtustrankaFormatedOIB>
  <DomainObject.Predmet.ProtustrankaFormatedWithAdress>
    <izvorni_sadrzaj> MEDICAL FITNESS jednostavno društvo s ograničenom odgovornošću za usluge, Dolec Podokićki 5, 10435 Dolec Podokićki zastupanog po punomoćniku Tihomir Šolčić</izvorni_sadrzaj>
    <derivirana_varijabla naziv="DomainObject.Predmet.ProtustrankaFormatedWithAdress_1"> MEDICAL FITNESS jednostavno društvo s ograničenom odgovornošću za usluge, Dolec Podokićki 5, 10435 Dolec Podokićki zastupanog po punomoćniku Tihomir Šolčić</derivirana_varijabla>
  </DomainObject.Predmet.ProtustrankaFormatedWithAdress>
  <DomainObject.Predmet.ProtustrankaFormatedWithAdressOIB>
    <izvorni_sadrzaj> MEDICAL FITNESS jednostavno društvo s ograničenom odgovornošću za usluge, OIB 39938308864, Dolec Podokićki 5, 10435 Dolec Podokićki zastupanog po punomoćniku Tihomir Šolčić</izvorni_sadrzaj>
    <derivirana_varijabla naziv="DomainObject.Predmet.ProtustrankaFormatedWithAdressOIB_1"> MEDICAL FITNESS jednostavno društvo s ograničenom odgovornošću za usluge, OIB 39938308864, Dolec Podokićki 5, 10435 Dolec Podokićki zastupanog po punomoćniku Tihomir Šolčić</derivirana_varijabla>
  </DomainObject.Predmet.ProtustrankaFormatedWithAdressOIB>
  <DomainObject.Predmet.ProtustrankaWithAdress>
    <izvorni_sadrzaj>MEDICAL FITNESS jednostavno društvo s ograničenom odgovornošću za usluge Dolec Podokićki 5, 10435 Dolec Podokićki</izvorni_sadrzaj>
    <derivirana_varijabla naziv="DomainObject.Predmet.ProtustrankaWithAdress_1">MEDICAL FITNESS jednostavno društvo s ograničenom odgovornošću za usluge Dolec Podokićki 5, 10435 Dolec Podokićki</derivirana_varijabla>
  </DomainObject.Predmet.ProtustrankaWithAdress>
  <DomainObject.Predmet.ProtustrankaWithAdressOIB>
    <izvorni_sadrzaj>MEDICAL FITNESS jednostavno društvo s ograničenom odgovornošću za usluge, OIB 39938308864, Dolec Podokićki 5, 10435 Dolec Podokićki</izvorni_sadrzaj>
    <derivirana_varijabla naziv="DomainObject.Predmet.ProtustrankaWithAdressOIB_1">MEDICAL FITNESS jednostavno društvo s ograničenom odgovornošću za usluge, OIB 39938308864, Dolec Podokićki 5, 10435 Dolec Podokićki</derivirana_varijabla>
  </DomainObject.Predmet.ProtustrankaWithAdressOIB>
  <DomainObject.Predmet.ProtustrankaNazivFormated>
    <izvorni_sadrzaj>MEDICAL FITNESS jednostavno društvo s ograničenom odgovornošću za usluge</izvorni_sadrzaj>
    <derivirana_varijabla naziv="DomainObject.Predmet.ProtustrankaNazivFormated_1">MEDICAL FITNESS jednostavno društvo s ograničenom odgovornošću za usluge</derivirana_varijabla>
  </DomainObject.Predmet.ProtustrankaNazivFormated>
  <DomainObject.Predmet.ProtustrankaNazivFormatedOIB>
    <izvorni_sadrzaj>MEDICAL FITNESS jednostavno društvo s ograničenom odgovornošću za usluge, OIB 39938308864</izvorni_sadrzaj>
    <derivirana_varijabla naziv="DomainObject.Predmet.ProtustrankaNazivFormatedOIB_1">MEDICAL FITNESS jednostavno društvo s ograničenom odgovornošću za usluge, OIB 39938308864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MEDICAL FITNESS jednostavno društvo s ograničenom odgovornošću za usluge zastupanog po punomoćniku Tihomir Šolčić</item>
    </izvorni_sadrzaj>
    <derivirana_varijabla naziv="DomainObject.Predmet.ProtuStrankaListFormated_1">
      <item>MEDICAL FITNESS jednostavno društvo s ograničenom odgovornošću za usluge zastupanog po punomoćniku Tihomir Šolčić</item>
    </derivirana_varijabla>
  </DomainObject.Predmet.ProtuStrankaListFormated>
  <DomainObject.Predmet.ProtuStrankaListFormatedOIB>
    <izvorni_sadrzaj>
      <item>MEDICAL FITNESS jednostavno društvo s ograničenom odgovornošću za usluge, OIB 39938308864 zastupanog po punomoćniku Tihomir Šolčić</item>
    </izvorni_sadrzaj>
    <derivirana_varijabla naziv="DomainObject.Predmet.ProtuStrankaListFormatedOIB_1">
      <item>MEDICAL FITNESS jednostavno društvo s ograničenom odgovornošću za usluge, OIB 39938308864 zastupanog po punomoćniku Tihomir Šolčić</item>
    </derivirana_varijabla>
  </DomainObject.Predmet.ProtuStrankaListFormatedOIB>
  <DomainObject.Predmet.ProtuStrankaListFormatedWithAdress>
    <izvorni_sadrzaj>
      <item>MEDICAL FITNESS jednostavno društvo s ograničenom odgovornošću za usluge, Dolec Podokićki 5, 10435 Dolec Podokićki zastupanog po punomoćniku Tihomir Šolčić</item>
    </izvorni_sadrzaj>
    <derivirana_varijabla naziv="DomainObject.Predmet.ProtuStrankaListFormatedWithAdress_1">
      <item>MEDICAL FITNESS jednostavno društvo s ograničenom odgovornošću za usluge, Dolec Podokićki 5, 10435 Dolec Podokićki zastupanog po punomoćniku Tihomir Šolčić</item>
    </derivirana_varijabla>
  </DomainObject.Predmet.ProtuStrankaListFormatedWithAdress>
  <DomainObject.Predmet.ProtuStrankaListFormatedWithAdressOIB>
    <izvorni_sadrzaj>
      <item>MEDICAL FITNESS jednostavno društvo s ograničenom odgovornošću za usluge, OIB 39938308864, Dolec Podokićki 5, 10435 Dolec Podokićki zastupanog po punomoćniku Tihomir Šolčić</item>
    </izvorni_sadrzaj>
    <derivirana_varijabla naziv="DomainObject.Predmet.ProtuStrankaListFormatedWithAdressOIB_1">
      <item>MEDICAL FITNESS jednostavno društvo s ograničenom odgovornošću za usluge, OIB 39938308864, Dolec Podokićki 5, 10435 Dolec Podokićki zastupanog po punomoćniku Tihomir Šolčić</item>
    </derivirana_varijabla>
  </DomainObject.Predmet.ProtuStrankaListFormatedWithAdressOIB>
  <DomainObject.Predmet.ProtuStrankaListNazivFormated>
    <izvorni_sadrzaj>
      <item>MEDICAL FITNESS jednostavno društvo s ograničenom odgovornošću za usluge</item>
    </izvorni_sadrzaj>
    <derivirana_varijabla naziv="DomainObject.Predmet.ProtuStrankaListNazivFormated_1">
      <item>MEDICAL FITNESS jednostavno društvo s ograničenom odgovornošću za usluge</item>
    </derivirana_varijabla>
  </DomainObject.Predmet.ProtuStrankaListNazivFormated>
  <DomainObject.Predmet.ProtuStrankaListNazivFormatedOIB>
    <izvorni_sadrzaj>
      <item>MEDICAL FITNESS jednostavno društvo s ograničenom odgovornošću za usluge, OIB 39938308864</item>
    </izvorni_sadrzaj>
    <derivirana_varijabla naziv="DomainObject.Predmet.ProtuStrankaListNazivFormatedOIB_1">
      <item>MEDICAL FITNESS jednostavno društvo s ograničenom odgovornošću za usluge, OIB 39938308864</item>
    </derivirana_varijabla>
  </DomainObject.Predmet.ProtuStrankaListNazivFormatedOIB>
  <DomainObject.Predmet.OstaliListFormated>
    <izvorni_sadrzaj>
      <item>Tihomir Šolčić punomoćnik sudionika u postupku MEDICAL FITNESS jednostavno društvo s ograničenom odgovornošću za usluge</item>
    </izvorni_sadrzaj>
    <derivirana_varijabla naziv="DomainObject.Predmet.OstaliListFormated_1">
      <item>Tihomir Šolčić punomoćnik sudionika u postupku MEDICAL FITNESS jednostavno društvo s ograničenom odgovornošću za usluge</item>
    </derivirana_varijabla>
  </DomainObject.Predmet.OstaliListFormated>
  <DomainObject.Predmet.OstaliListFormatedOIB>
    <izvorni_sadrzaj>
      <item>Tihomir Šolčić, OIB 81124945796 punomoćnik sudionika u postupku MEDICAL FITNESS jednostavno društvo s ograničenom odgovornošću za usluge</item>
    </izvorni_sadrzaj>
    <derivirana_varijabla naziv="DomainObject.Predmet.OstaliListFormatedOIB_1">
      <item>Tihomir Šolčić, OIB 81124945796 punomoćnik sudionika u postupku MEDICAL FITNESS jednostavno društvo s ograničenom odgovornošću za usluge</item>
    </derivirana_varijabla>
  </DomainObject.Predmet.OstaliListFormatedOIB>
  <DomainObject.Predmet.OstaliListFormatedWithAdress>
    <izvorni_sadrzaj>
      <item>Tihomir Šolčić, Dolec Podokićki 5, 10435 Dolec Podokićki punomoćnik sudionika u postupku MEDICAL FITNESS jednostavno društvo s ograničenom odgovornošću za usluge</item>
    </izvorni_sadrzaj>
    <derivirana_varijabla naziv="DomainObject.Predmet.OstaliListFormatedWithAdress_1">
      <item>Tihomir Šolčić, Dolec Podokićki 5, 10435 Dolec Podokićki punomoćnik sudionika u postupku MEDICAL FITNESS jednostavno društvo s ograničenom odgovornošću za usluge</item>
    </derivirana_varijabla>
  </DomainObject.Predmet.OstaliListFormatedWithAdress>
  <DomainObject.Predmet.OstaliListFormatedWithAdressOIB>
    <izvorni_sadrzaj>
      <item>Tihomir Šolčić, OIB 81124945796, Dolec Podokićki 5, 10435 Dolec Podokićki punomoćnik sudionika u postupku MEDICAL FITNESS jednostavno društvo s ograničenom odgovornošću za usluge</item>
    </izvorni_sadrzaj>
    <derivirana_varijabla naziv="DomainObject.Predmet.OstaliListFormatedWithAdressOIB_1">
      <item>Tihomir Šolčić, OIB 81124945796, Dolec Podokićki 5, 10435 Dolec Podokićki punomoćnik sudionika u postupku MEDICAL FITNESS jednostavno društvo s ograničenom odgovornošću za usluge</item>
    </derivirana_varijabla>
  </DomainObject.Predmet.OstaliListFormatedWithAdressOIB>
  <DomainObject.Predmet.OstaliListNazivFormated>
    <izvorni_sadrzaj>
      <item>Tihomir Šolčić</item>
    </izvorni_sadrzaj>
    <derivirana_varijabla naziv="DomainObject.Predmet.OstaliListNazivFormated_1">
      <item>Tihomir Šolčić</item>
    </derivirana_varijabla>
  </DomainObject.Predmet.OstaliListNazivFormated>
  <DomainObject.Predmet.OstaliListNazivFormatedOIB>
    <izvorni_sadrzaj>
      <item>Tihomir Šolčić, OIB 81124945796</item>
    </izvorni_sadrzaj>
    <derivirana_varijabla naziv="DomainObject.Predmet.OstaliListNazivFormatedOIB_1">
      <item>Tihomir Šolčić, OIB 81124945796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St-1732/2016-11</izvorni_sadrzaj>
    <derivirana_varijabla naziv="DomainObject.PoslovniBrojDokumenta_1">St-1732/2016-11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MEDICAL FITNESS jednostavno društvo s ograničenom odgovornošću za usluge</izvorni_sadrzaj>
    <derivirana_varijabla naziv="DomainObject.Predmet.ProtustrankaIDrugi_1">MEDICAL FITNESS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MEDICAL FITNESS jednostavno društvo s ograničenom odgovornošću za usluge, OIB 39938308864, Dolec Podokićki 5, 10435 Dolec Podokićki</izvorni_sadrzaj>
    <derivirana_varijabla naziv="DomainObject.Predmet.ProtustrankaIDrugiAdressOIB_1">MEDICAL FITNESS jednostavno društvo s ograničenom odgovornošću za usluge, OIB 39938308864, Dolec Podokićki 5, 10435 Dolec Podokićki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MEDICAL FITNESS jednostavno društvo s ograničenom odgovornošću za usluge</item>
      <item>Tihomir Šolčić</item>
    </izvorni_sadrzaj>
    <derivirana_varijabla naziv="DomainObject.Predmet.SudioniciListNaziv_1">
      <item>FINA Regionalni centar Zagreb</item>
      <item>MEDICAL FITNESS jednostavno društvo s ograničenom odgovornošću za usluge</item>
      <item>Tihomir Šolčić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</izvorni_sadrzaj>
    <derivirana_varijabla naziv="DomainObject.Predmet.SudioniciListAdressOIB_1"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39938308864</item>
      <item>, OIB 81124945796</item>
    </izvorni_sadrzaj>
    <derivirana_varijabla naziv="DomainObject.Predmet.SudioniciListNazivOIB_1">
      <item>, OIB 85821130368</item>
      <item>, OIB 39938308864</item>
      <item>, OIB 81124945796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627</properties:Words>
  <properties:Characters>3351</properties:Characters>
  <properties:Lines>79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2016-09-26T13:35:00Z</dcterms:created>
  <dc:creator>Sudsko vijeæe</dc:creator>
  <cp:lastModifiedBy>Ana Brlek</cp:lastModifiedBy>
  <cp:lastPrinted>2016-09-27T11:06:00Z</cp:lastPrinted>
  <dcterms:modified xmlns:xsi="http://www.w3.org/2001/XMLSchema-instance" xsi:type="dcterms:W3CDTF">2016-09-27T11:06:00Z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St-1732/2016-11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