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2f77" w14:paraId="42d2f77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1D29AD">
        <w:t>1059/18-3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1D29AD">
        <w:rPr>
          <w:b/>
        </w:rPr>
        <w:t xml:space="preserve">HEADLINES j.d.o.o. Đakovo, H. </w:t>
      </w:r>
      <w:proofErr w:type="spellStart"/>
      <w:r w:rsidR="001D29AD">
        <w:rPr>
          <w:b/>
        </w:rPr>
        <w:t>Kolomana</w:t>
      </w:r>
      <w:proofErr w:type="spellEnd"/>
      <w:r w:rsidR="001D29AD">
        <w:rPr>
          <w:b/>
        </w:rPr>
        <w:t xml:space="preserve"> 63, OIB: 83736224134, MBS: 030191356</w:t>
      </w:r>
      <w:r w:rsidR="006D606B">
        <w:t>, dana</w:t>
      </w:r>
      <w:r w:rsidR="004A6AAF">
        <w:t xml:space="preserve"> </w:t>
      </w:r>
      <w:r w:rsidR="001D29AD">
        <w:t>28. rujna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1D29AD">
        <w:t xml:space="preserve">Karolina Josipović, Đakovo, Hercega </w:t>
      </w:r>
      <w:proofErr w:type="spellStart"/>
      <w:r w:rsidR="001D29AD">
        <w:t>Kolomana</w:t>
      </w:r>
      <w:proofErr w:type="spellEnd"/>
      <w:r w:rsidR="001D29AD">
        <w:t xml:space="preserve"> 63, OIB: 82349039889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1D29AD">
        <w:t>8500</w:t>
      </w:r>
      <w:r w:rsidR="006E35F4" w:rsidRPr="00833ACB">
        <w:rPr>
          <w:b/>
        </w:rPr>
        <w:t>-</w:t>
      </w:r>
      <w:r w:rsidR="001D29AD">
        <w:rPr>
          <w:b/>
        </w:rPr>
        <w:t>1059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1D29AD">
        <w:rPr>
          <w:b/>
        </w:rPr>
        <w:t xml:space="preserve">HEADLINES j.d.o.o. Đakovo, H. </w:t>
      </w:r>
      <w:proofErr w:type="spellStart"/>
      <w:r w:rsidR="001D29AD">
        <w:rPr>
          <w:b/>
        </w:rPr>
        <w:t>Kolomana</w:t>
      </w:r>
      <w:proofErr w:type="spellEnd"/>
      <w:r w:rsidR="001D29AD">
        <w:rPr>
          <w:b/>
        </w:rPr>
        <w:t xml:space="preserve"> 63, OIB: 83736224134, MBS: 030191356</w:t>
      </w:r>
      <w:r w:rsidR="001D29AD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1D29AD">
        <w:t xml:space="preserve">Karolina Josipović, Đakovo, Hercega </w:t>
      </w:r>
      <w:proofErr w:type="spellStart"/>
      <w:r w:rsidR="001D29AD">
        <w:t>Kolomana</w:t>
      </w:r>
      <w:proofErr w:type="spellEnd"/>
      <w:r w:rsidR="001D29AD">
        <w:t xml:space="preserve"> 63, OIB: 82349039889 </w:t>
      </w:r>
      <w:r w:rsidR="00343305">
        <w:t xml:space="preserve">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343305" w:rsidP="0085153E" w:rsidR="00A55821">
      <w:pPr>
        <w:ind w:firstLine="720"/>
        <w:jc w:val="both"/>
      </w:pPr>
      <w:r>
        <w:t xml:space="preserve">3.    </w:t>
      </w:r>
      <w:r w:rsidR="00A55821">
        <w:t xml:space="preserve">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1D29AD">
        <w:t xml:space="preserve">Karolina Josipović, Đakovo, Hercega </w:t>
      </w:r>
      <w:proofErr w:type="spellStart"/>
      <w:r w:rsidR="001D29AD">
        <w:t>Kolomana</w:t>
      </w:r>
      <w:proofErr w:type="spellEnd"/>
      <w:r w:rsidR="001D29AD">
        <w:t xml:space="preserve"> 63, OIB: 82349039889</w:t>
      </w:r>
      <w:r w:rsidR="00A55821"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1D29AD">
        <w:t xml:space="preserve">Karolina Josipović, Đakovo, Hercega </w:t>
      </w:r>
      <w:proofErr w:type="spellStart"/>
      <w:r w:rsidR="001D29AD">
        <w:t>Kolomana</w:t>
      </w:r>
      <w:proofErr w:type="spellEnd"/>
      <w:r w:rsidR="001D29AD">
        <w:t xml:space="preserve"> 63, OIB: 82349039889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257B3A" w:rsidP="00A55821" w:rsidR="00257B3A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1D29AD" w:rsidP="001D29AD" w:rsidR="001D29AD">
      <w:pPr>
        <w:jc w:val="right"/>
      </w:pPr>
      <w:r>
        <w:t>Broj: 6 St-1059/18-3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1D29AD">
        <w:t xml:space="preserve">Karolina Josipović, Đakovo, Hercega </w:t>
      </w:r>
      <w:proofErr w:type="spellStart"/>
      <w:r w:rsidR="001D29AD">
        <w:t>Kolomana</w:t>
      </w:r>
      <w:proofErr w:type="spellEnd"/>
      <w:r w:rsidR="001D29AD">
        <w:t xml:space="preserve"> 63, OIB: 82349039889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D29AD">
        <w:t>28. rujna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275BD0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1D29AD">
        <w:t xml:space="preserve">Karolina Josipović, Đakovo, Hercega </w:t>
      </w:r>
      <w:proofErr w:type="spellStart"/>
      <w:r w:rsidR="001D29AD">
        <w:t>Kolomana</w:t>
      </w:r>
      <w:proofErr w:type="spellEnd"/>
      <w:r w:rsidR="001D29AD">
        <w:t xml:space="preserve"> 63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1D29AD">
        <w:t>28.10.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3FA" w:rsidR="005A43FA">
      <w:r>
        <w:separator/>
      </w:r>
    </w:p>
  </w:endnote>
  <w:endnote w:id="0" w:type="continuationSeparator">
    <w:p w:rsidRDefault="005A43FA" w:rsidR="005A4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3FA" w:rsidR="005A43FA">
      <w:r>
        <w:separator/>
      </w:r>
    </w:p>
  </w:footnote>
  <w:footnote w:id="0" w:type="continuationSeparator">
    <w:p w:rsidRDefault="005A43FA" w:rsidR="005A43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08D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29AD"/>
    <w:rsid w:val="001E75FC"/>
    <w:rsid w:val="002142C7"/>
    <w:rsid w:val="0021564C"/>
    <w:rsid w:val="00215870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C08DB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E5065"/>
    <w:rsid w:val="00500BBD"/>
    <w:rsid w:val="0055624C"/>
    <w:rsid w:val="005A43FA"/>
    <w:rsid w:val="005B403D"/>
    <w:rsid w:val="005E5D90"/>
    <w:rsid w:val="00607E75"/>
    <w:rsid w:val="006139EC"/>
    <w:rsid w:val="006235FB"/>
    <w:rsid w:val="00626B1D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F6F99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044F5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08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0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08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0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St-1059/2018</izvorni_sadrzaj>
    <derivirana_varijabla naziv="DomainObject.Predmet.OznakaBroj_1">St-1059/2018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HEADLINES j.d.o.o. za frizersko-kozmetičke usluge</izvorni_sadrzaj>
    <derivirana_varijabla naziv="DomainObject.Predmet.ProtustrankaFormated_1">  HEADLINES j.d.o.o. za frizersko-kozmetičke usluge</derivirana_varijabla>
  </DomainObject.Predmet.ProtustrankaFormated>
  <DomainObject.Predmet.ProtustrankaFormatedOIB>
    <izvorni_sadrzaj>  HEADLINES j.d.o.o. za frizersko-kozmetičke usluge, OIB 83736224134</izvorni_sadrzaj>
    <derivirana_varijabla naziv="DomainObject.Predmet.ProtustrankaFormatedOIB_1">  HEADLINES j.d.o.o. za frizersko-kozmetičke usluge, OIB 83736224134</derivirana_varijabla>
  </DomainObject.Predmet.ProtustrankaFormatedOIB>
  <DomainObject.Predmet.ProtustrankaFormatedWithAdress>
    <izvorni_sadrzaj> HEADLINES j.d.o.o. za frizersko-kozmetičke usluge, Hercega Kolomana 63, 31400 Đakovo</izvorni_sadrzaj>
    <derivirana_varijabla naziv="DomainObject.Predmet.ProtustrankaFormatedWithAdress_1"> HEADLINES j.d.o.o. za frizersko-kozmetičke usluge, Hercega Kolomana 63, 31400 Đakovo</derivirana_varijabla>
  </DomainObject.Predmet.ProtustrankaFormatedWithAdress>
  <DomainObject.Predmet.ProtustrankaFormatedWithAdressOIB>
    <izvorni_sadrzaj> HEADLINES j.d.o.o. za frizersko-kozmetičke usluge, OIB 83736224134, Hercega Kolomana 63, 31400 Đakovo</izvorni_sadrzaj>
    <derivirana_varijabla naziv="DomainObject.Predmet.ProtustrankaFormatedWithAdressOIB_1"> HEADLINES j.d.o.o. za frizersko-kozmetičke usluge, OIB 83736224134, Hercega Kolomana 63, 31400 Đakovo</derivirana_varijabla>
  </DomainObject.Predmet.ProtustrankaFormatedWithAdressOIB>
  <DomainObject.Predmet.ProtustrankaWithAdress>
    <izvorni_sadrzaj>HEADLINES j.d.o.o. za frizersko-kozmetičke usluge Hercega Kolomana 63, 31400 Đakovo</izvorni_sadrzaj>
    <derivirana_varijabla naziv="DomainObject.Predmet.ProtustrankaWithAdress_1">HEADLINES j.d.o.o. za frizersko-kozmetičke usluge Hercega Kolomana 63, 31400 Đakovo</derivirana_varijabla>
  </DomainObject.Predmet.ProtustrankaWithAdress>
  <DomainObject.Predmet.ProtustrankaWithAdressOIB>
    <izvorni_sadrzaj>HEADLINES j.d.o.o. za frizersko-kozmetičke usluge, OIB 83736224134, Hercega Kolomana 63, 31400 Đakovo</izvorni_sadrzaj>
    <derivirana_varijabla naziv="DomainObject.Predmet.ProtustrankaWithAdressOIB_1">HEADLINES j.d.o.o. za frizersko-kozmetičke usluge, OIB 83736224134, Hercega Kolomana 63, 31400 Đakovo</derivirana_varijabla>
  </DomainObject.Predmet.ProtustrankaWithAdressOIB>
  <DomainObject.Predmet.ProtustrankaNazivFormated>
    <izvorni_sadrzaj>HEADLINES j.d.o.o. za frizersko-kozmetičke usluge</izvorni_sadrzaj>
    <derivirana_varijabla naziv="DomainObject.Predmet.ProtustrankaNazivFormated_1">HEADLINES j.d.o.o. za frizersko-kozmetičke usluge</derivirana_varijabla>
  </DomainObject.Predmet.ProtustrankaNazivFormated>
  <DomainObject.Predmet.ProtustrankaNazivFormatedOIB>
    <izvorni_sadrzaj>HEADLINES j.d.o.o. za frizersko-kozmetičke usluge, OIB 83736224134</izvorni_sadrzaj>
    <derivirana_varijabla naziv="DomainObject.Predmet.ProtustrankaNazivFormatedOIB_1">HEADLINES j.d.o.o. za frizersko-kozmetičke usluge, OIB 83736224134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HEADLINES j.d.o.o. za frizersko-kozmetičke usluge</item>
    </izvorni_sadrzaj>
    <derivirana_varijabla naziv="DomainObject.Predmet.ProtuStrankaListFormated_1">
      <item>HEADLINES j.d.o.o. za frizersko-kozmetičke usluge</item>
    </derivirana_varijabla>
  </DomainObject.Predmet.ProtuStrankaListFormated>
  <DomainObject.Predmet.ProtuStrankaListFormatedOIB>
    <izvorni_sadrzaj>
      <item>HEADLINES j.d.o.o. za frizersko-kozmetičke usluge, OIB 83736224134</item>
    </izvorni_sadrzaj>
    <derivirana_varijabla naziv="DomainObject.Predmet.ProtuStrankaListFormatedOIB_1">
      <item>HEADLINES j.d.o.o. za frizersko-kozmetičke usluge, OIB 83736224134</item>
    </derivirana_varijabla>
  </DomainObject.Predmet.ProtuStrankaListFormatedOIB>
  <DomainObject.Predmet.ProtuStrankaListFormatedWithAdress>
    <izvorni_sadrzaj>
      <item>HEADLINES j.d.o.o. za frizersko-kozmetičke usluge, Hercega Kolomana 63, 31400 Đakovo</item>
    </izvorni_sadrzaj>
    <derivirana_varijabla naziv="DomainObject.Predmet.ProtuStrankaListFormatedWithAdress_1">
      <item>HEADLINES j.d.o.o. za frizersko-kozmetičke usluge, Hercega Kolomana 63, 31400 Đakovo</item>
    </derivirana_varijabla>
  </DomainObject.Predmet.ProtuStrankaListFormatedWithAdress>
  <DomainObject.Predmet.ProtuStrankaListFormatedWithAdressOIB>
    <izvorni_sadrzaj>
      <item>HEADLINES j.d.o.o. za frizersko-kozmetičke usluge, OIB 83736224134, Hercega Kolomana 63, 31400 Đakovo</item>
    </izvorni_sadrzaj>
    <derivirana_varijabla naziv="DomainObject.Predmet.ProtuStrankaListFormatedWithAdressOIB_1">
      <item>HEADLINES j.d.o.o. za frizersko-kozmetičke usluge, OIB 83736224134, Hercega Kolomana 63, 31400 Đakovo</item>
    </derivirana_varijabla>
  </DomainObject.Predmet.ProtuStrankaListFormatedWithAdressOIB>
  <DomainObject.Predmet.ProtuStrankaListNazivFormated>
    <izvorni_sadrzaj>
      <item>HEADLINES j.d.o.o. za frizersko-kozmetičke usluge</item>
    </izvorni_sadrzaj>
    <derivirana_varijabla naziv="DomainObject.Predmet.ProtuStrankaListNazivFormated_1">
      <item>HEADLINES j.d.o.o. za frizersko-kozmetičke usluge</item>
    </derivirana_varijabla>
  </DomainObject.Predmet.ProtuStrankaListNazivFormated>
  <DomainObject.Predmet.ProtuStrankaListNazivFormatedOIB>
    <izvorni_sadrzaj>
      <item>HEADLINES j.d.o.o. za frizersko-kozmetičke usluge, OIB 83736224134</item>
    </izvorni_sadrzaj>
    <derivirana_varijabla naziv="DomainObject.Predmet.ProtuStrankaListNazivFormatedOIB_1">
      <item>HEADLINES j.d.o.o. za frizersko-kozmetičke usluge, OIB 83736224134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HEADLINES j.d.o.o. za frizersko-kozmetičke usluge</izvorni_sadrzaj>
    <derivirana_varijabla naziv="DomainObject.Predmet.ProtustrankaIDrugi_1">HEADLINES j.d.o.o. za frizersko-kozmetičke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HEADLINES j.d.o.o. za frizersko-kozmetičke usluge, OIB 83736224134, Hercega Kolomana 63, 31400 Đakovo</izvorni_sadrzaj>
    <derivirana_varijabla naziv="DomainObject.Predmet.ProtustrankaIDrugiAdressOIB_1">HEADLINES j.d.o.o. za frizersko-kozmetičke usluge, OIB 83736224134, Hercega Kolomana 63,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HEADLINES j.d.o.o. za frizersko-kozmetičke usluge</item>
    </izvorni_sadrzaj>
    <derivirana_varijabla naziv="DomainObject.Predmet.SudioniciListNaziv_1">
      <item>FINA RC OSIJEK</item>
      <item>HEADLINES j.d.o.o. za frizersko-kozmetičke usluge</item>
    </derivirana_varijabla>
  </DomainObject.Predmet.SudioniciListNaziv>
  <DomainObject.Predmet.SudioniciListAdressOIB>
    <izvorni_sadrzaj>
      <item>FINA RC OSIJEK, OIB 85821130368</item>
      <item>HEADLINES j.d.o.o. za frizersko-kozmetičke usluge, OIB 83736224134, Hercega Kolomana 63,31400 Đakovo</item>
    </izvorni_sadrzaj>
    <derivirana_varijabla naziv="DomainObject.Predmet.SudioniciListAdressOIB_1">
      <item>FINA RC OSIJEK, OIB 85821130368</item>
      <item>HEADLINES j.d.o.o. za frizersko-kozmetičke usluge, OIB 83736224134, Hercega Kolomana 63,31400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83736224134</item>
    </izvorni_sadrzaj>
    <derivirana_varijabla naziv="DomainObject.Predmet.SudioniciListNazivOIB_1">
      <item>, OIB 85821130368</item>
      <item>, OIB 83736224134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E65B94-B15C-4AB1-AAF9-2B5B9A920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2442</properties:Characters>
  <properties:Lines>124</properties:Lines>
  <properties:Paragraphs>25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2018-09-28T06:45:00Z</cp:lastPrinted>
  <dcterms:modified xmlns:xsi="http://www.w3.org/2001/XMLSchema-instance" xsi:type="dcterms:W3CDTF">2018-09-28T06:46:00Z</dcterms:modified>
  <cp:revision>30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