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0271" w14:paraId="b0b0271" w:rsidRDefault="000D6134" w:rsidP="00120463" w:rsidR="000D6134">
      <w:pPr>
        <w15:collapsed w:val="false"/>
        <w:rPr>
          <w:b/>
        </w:rPr>
      </w:pPr>
      <w:bookmarkStart w:name="_GoBack" w:id="0"/>
      <w:bookmarkEnd w:id="0"/>
    </w:p>
    <w:p w:rsidRDefault="000D6134" w:rsidP="00120463" w:rsidR="000D6134">
      <w:pPr>
        <w:rPr>
          <w:b/>
        </w:rPr>
      </w:pPr>
    </w:p>
    <w:p w:rsidRDefault="000D6134" w:rsidP="00120463" w:rsidR="000D6134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1258AF" w:rsidP="00A86937" w:rsidR="001258AF">
      <w:pPr>
        <w:ind w:firstLine="360"/>
        <w:jc w:val="right"/>
        <w:rPr>
          <w:b/>
        </w:rPr>
      </w:pPr>
      <w:r w:rsidRPr="001258AF">
        <w:rPr>
          <w:b/>
        </w:rPr>
        <w:t xml:space="preserve">SINIŠA VAMPOVAC, Virovitica, </w:t>
      </w:r>
    </w:p>
    <w:p w:rsidRDefault="001258AF" w:rsidP="00A86937" w:rsidR="00A86937" w:rsidRPr="001258AF">
      <w:pPr>
        <w:ind w:firstLine="360"/>
        <w:jc w:val="right"/>
        <w:rPr>
          <w:b/>
        </w:rPr>
      </w:pPr>
      <w:r w:rsidRPr="001258AF">
        <w:rPr>
          <w:b/>
        </w:rPr>
        <w:t>Ulica Ivan Gundulića 37</w:t>
      </w:r>
    </w:p>
    <w:p w:rsidRDefault="00C57477" w:rsidP="00A75CA0" w:rsidR="00C5747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A86937">
        <w:t>211</w:t>
      </w:r>
      <w:r w:rsidR="001A7D41">
        <w:t>/</w:t>
      </w:r>
      <w:r w:rsidR="0053063B">
        <w:t>1</w:t>
      </w:r>
      <w:r w:rsidR="00FB0A5F">
        <w:t>6</w:t>
      </w:r>
      <w:r w:rsidR="00753F74" w:rsidRPr="00B0613D">
        <w:t>-</w:t>
      </w:r>
      <w:r w:rsidR="00FB0A5F">
        <w:t>4</w:t>
      </w:r>
      <w:r w:rsidR="001A7D41">
        <w:t xml:space="preserve"> </w:t>
      </w:r>
      <w:r w:rsidRPr="00B0613D">
        <w:t xml:space="preserve">od </w:t>
      </w:r>
      <w:r w:rsidR="00A86937">
        <w:t>19</w:t>
      </w:r>
      <w:r w:rsidR="00BE7BE4">
        <w:t>. veljače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258AF">
        <w:t>NATURALIS SOMNIS j.d.o.o. za proizvodnju, trgovinu i usluge</w:t>
      </w:r>
      <w:r w:rsidR="001258AF" w:rsidRPr="005526C8">
        <w:t>,</w:t>
      </w:r>
      <w:r w:rsidR="001258AF">
        <w:t xml:space="preserve"> Zadar, Frane Alfirevića 17, OIB:91993336328</w:t>
      </w:r>
      <w:r w:rsidR="00C57477">
        <w:t xml:space="preserve">. </w:t>
      </w:r>
    </w:p>
    <w:p w:rsidRDefault="00120463" w:rsidP="00A75CA0" w:rsidR="00120463" w:rsidRPr="00B0613D">
      <w:pPr>
        <w:ind w:left="360"/>
        <w:jc w:val="both"/>
      </w:pPr>
    </w:p>
    <w:p w:rsidRDefault="00120463" w:rsidP="000D6134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CC06E6">
        <w:t>17. ožujka</w:t>
      </w:r>
      <w:r w:rsidR="000D6134">
        <w:t xml:space="preserve"> 2016. u </w:t>
      </w:r>
      <w:r w:rsidR="00CC06E6">
        <w:t xml:space="preserve">9,00 </w:t>
      </w:r>
      <w:r w:rsidRPr="00B0613D">
        <w:t xml:space="preserve">sati,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D6134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CC06E6">
        <w:t>17. ožujka</w:t>
      </w:r>
      <w:r w:rsidR="000D6134">
        <w:t xml:space="preserve"> 2016. u </w:t>
      </w:r>
      <w:r w:rsidR="00CC06E6">
        <w:t>9,10</w:t>
      </w:r>
      <w:r w:rsidR="000D6134" w:rsidRPr="00B0613D"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86937">
        <w:t>19</w:t>
      </w:r>
      <w:r w:rsidR="00BE7BE4">
        <w:t>. veljače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D6134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D6134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1258AF">
      <w:t>175/16-12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742F0"/>
    <w:rsid w:val="00081A73"/>
    <w:rsid w:val="00092648"/>
    <w:rsid w:val="000978C4"/>
    <w:rsid w:val="000D613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258AF"/>
    <w:rsid w:val="00153865"/>
    <w:rsid w:val="00157572"/>
    <w:rsid w:val="001A7D41"/>
    <w:rsid w:val="001B7DF8"/>
    <w:rsid w:val="001C637E"/>
    <w:rsid w:val="001D4440"/>
    <w:rsid w:val="001F70CD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86937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477"/>
    <w:rsid w:val="00C57528"/>
    <w:rsid w:val="00C6342D"/>
    <w:rsid w:val="00C675F5"/>
    <w:rsid w:val="00C71E24"/>
    <w:rsid w:val="00C87703"/>
    <w:rsid w:val="00CC06E6"/>
    <w:rsid w:val="00CC3007"/>
    <w:rsid w:val="00CD2F2B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F7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0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0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0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0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1F7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0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0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0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0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01FB6-FA1D-496C-9389-19DA01EC8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848</properties:Characters>
  <properties:Lines>39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2016-02-19T07:47:00Z</dcterms:created>
  <dc:creator>Ardena Bajlo</dc:creator>
  <cp:lastModifiedBy>Merlina Klišmanić</cp:lastModifiedBy>
  <cp:lastPrinted>2016-02-22T13:13:00Z</cp:lastPrinted>
  <dcterms:modified xmlns:xsi="http://www.w3.org/2001/XMLSchema-instance" xsi:type="dcterms:W3CDTF">2016-02-23T08:00:00Z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