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a679" w14:paraId="8c5a679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ind w:firstLine="708" w:left="708"/>
        <w:rPr>
          <w:color w:val="000000"/>
          <w:sz w:val="22"/>
          <w:szCs w:val="22"/>
        </w:rPr>
      </w:pP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R="00B63E65" w:rsidRPr="00D9256D">
      <w:pPr>
        <w:pStyle w:val="Naslov1"/>
        <w:rPr>
          <w:b w:val="false"/>
          <w:sz w:val="22"/>
          <w:szCs w:val="22"/>
        </w:rPr>
      </w:pPr>
      <w:r w:rsidRPr="00D9256D">
        <w:rPr>
          <w:sz w:val="22"/>
          <w:szCs w:val="22"/>
        </w:rPr>
        <w:t>Posl.br. 6-St.</w:t>
      </w:r>
      <w:r w:rsidR="0080200A">
        <w:rPr>
          <w:sz w:val="22"/>
          <w:szCs w:val="22"/>
        </w:rPr>
        <w:t>174</w:t>
      </w:r>
      <w:r w:rsidRPr="00D9256D">
        <w:rPr>
          <w:sz w:val="22"/>
          <w:szCs w:val="22"/>
        </w:rPr>
        <w:t>/</w:t>
      </w:r>
      <w:r w:rsidR="005D7D53">
        <w:rPr>
          <w:sz w:val="22"/>
          <w:szCs w:val="22"/>
        </w:rPr>
        <w:t>20</w:t>
      </w:r>
      <w:r w:rsidRPr="00D9256D">
        <w:rPr>
          <w:sz w:val="22"/>
          <w:szCs w:val="22"/>
        </w:rPr>
        <w:t>1</w:t>
      </w:r>
      <w:r w:rsidR="0080200A">
        <w:rPr>
          <w:sz w:val="22"/>
          <w:szCs w:val="22"/>
        </w:rPr>
        <w:t>4</w:t>
      </w:r>
      <w:r w:rsidRPr="00D9256D">
        <w:rPr>
          <w:sz w:val="22"/>
          <w:szCs w:val="22"/>
        </w:rPr>
        <w:t>-</w:t>
      </w:r>
      <w:r w:rsidR="0080200A">
        <w:rPr>
          <w:sz w:val="22"/>
          <w:szCs w:val="22"/>
        </w:rPr>
        <w:t>93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B22769"/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B63E65" w:rsidP="00B22BBD" w:rsidR="00B63E65" w:rsidRPr="00D9256D">
      <w:pPr>
        <w:ind w:firstLine="720"/>
        <w:jc w:val="both"/>
        <w:rPr>
          <w:sz w:val="22"/>
          <w:szCs w:val="22"/>
        </w:rPr>
      </w:pPr>
      <w:r w:rsidRPr="00D9256D">
        <w:rPr>
          <w:sz w:val="22"/>
          <w:szCs w:val="22"/>
        </w:rPr>
        <w:t>Trgovački sud u Splitu, Stalna služba u Dubrovniku,  po stečajnom sucu tog suda Srđanu Gavraniću, kao sucu pojedincu, u stečajno</w:t>
      </w:r>
      <w:r>
        <w:rPr>
          <w:sz w:val="22"/>
          <w:szCs w:val="22"/>
        </w:rPr>
        <w:t>m p</w:t>
      </w:r>
      <w:r w:rsidRPr="00D9256D">
        <w:rPr>
          <w:sz w:val="22"/>
          <w:szCs w:val="22"/>
        </w:rPr>
        <w:t>ostupk</w:t>
      </w:r>
      <w:r>
        <w:rPr>
          <w:sz w:val="22"/>
          <w:szCs w:val="22"/>
        </w:rPr>
        <w:t>u</w:t>
      </w:r>
      <w:r w:rsidRPr="00D9256D">
        <w:rPr>
          <w:sz w:val="22"/>
          <w:szCs w:val="22"/>
        </w:rPr>
        <w:t xml:space="preserve"> nad dužnikom </w:t>
      </w:r>
      <w:r w:rsidR="0080200A" w:rsidRPr="0080200A">
        <w:rPr>
          <w:sz w:val="22"/>
          <w:szCs w:val="22"/>
        </w:rPr>
        <w:t xml:space="preserve">SPORT GRADNJA društvo s ograničenom odgovornošću za graditeljstvo, trgovinu i usluge "u stečaju", Ploče, Trg kralja Zvonimira 11, MBS 090011311, OIB: 89824127013, zastupano po stečajnom upravitelju Jozu Bagariću iz Ploča, </w:t>
      </w:r>
      <w:r w:rsidR="001D1058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80200A">
        <w:rPr>
          <w:sz w:val="22"/>
          <w:szCs w:val="22"/>
        </w:rPr>
        <w:t>17</w:t>
      </w:r>
      <w:r w:rsidR="00865156">
        <w:rPr>
          <w:sz w:val="22"/>
          <w:szCs w:val="22"/>
        </w:rPr>
        <w:t xml:space="preserve">. </w:t>
      </w:r>
      <w:r w:rsidR="003A595F">
        <w:rPr>
          <w:sz w:val="22"/>
          <w:szCs w:val="22"/>
        </w:rPr>
        <w:t>svibnja</w:t>
      </w:r>
      <w:r w:rsidRPr="00D9256D">
        <w:rPr>
          <w:sz w:val="22"/>
          <w:szCs w:val="22"/>
        </w:rPr>
        <w:t xml:space="preserve"> 201</w:t>
      </w:r>
      <w:r w:rsidR="005D7D53">
        <w:rPr>
          <w:sz w:val="22"/>
          <w:szCs w:val="22"/>
        </w:rPr>
        <w:t>7</w:t>
      </w:r>
      <w:r w:rsidRPr="00D9256D">
        <w:rPr>
          <w:sz w:val="22"/>
          <w:szCs w:val="22"/>
        </w:rPr>
        <w:t>. godine</w:t>
      </w:r>
    </w:p>
    <w:p w:rsidRDefault="00B63E65" w:rsidP="00B22BBD" w:rsidR="00B63E65" w:rsidRPr="000736E5">
      <w:pPr>
        <w:jc w:val="both"/>
        <w:rPr>
          <w:sz w:val="16"/>
          <w:szCs w:val="16"/>
        </w:rPr>
      </w:pPr>
    </w:p>
    <w:p w:rsidRDefault="00B63E65" w:rsidP="00B22BBD" w:rsidR="00B63E65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B77288" w:rsidR="00B63E65" w:rsidRPr="00923F4E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to:</w:t>
      </w:r>
    </w:p>
    <w:p w:rsidRDefault="0080200A" w:rsidP="0080200A" w:rsidR="00B63E65" w:rsidRPr="001D1058">
      <w:pPr>
        <w:pStyle w:val="Odlomakpopisa"/>
        <w:numPr>
          <w:ilvl w:val="0"/>
          <w:numId w:val="11"/>
        </w:numPr>
        <w:ind w:firstLine="0" w:left="0"/>
        <w:jc w:val="both"/>
        <w:rPr>
          <w:szCs w:val="24"/>
        </w:rPr>
      </w:pPr>
      <w:r w:rsidRPr="0080200A">
        <w:rPr>
          <w:sz w:val="22"/>
          <w:szCs w:val="22"/>
        </w:rPr>
        <w:t>5859/16 STAMBENO-POSLOVNA ZGRADA U METKOVIĆU, LAMELA L-3, L-4, 1. ETAŽA 4/100, Poslovni prostor PP1, u prizemlju, ulaz sa zapadne i istočne strane u stambeno poslovnoj zgradi lamela L 3 u Metkoviću, ul. Industrijska bb, sagrađena na čes. zem. 5859/16, ukupne neto korisne površine 92,00 m2, u elaboratu etažiranja označen crvenom bojom, upisano u z.ul. 4934 K.O. Metković, poduložak 1,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096D14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6</w:t>
      </w:r>
      <w:r w:rsidR="00B63E65" w:rsidRPr="00865156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lipnja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 w:rsidR="00865156" w:rsidRPr="00865156">
        <w:rPr>
          <w:b/>
          <w:sz w:val="22"/>
          <w:szCs w:val="22"/>
          <w:u w:val="single"/>
        </w:rPr>
        <w:t>7</w:t>
      </w:r>
      <w:r w:rsidR="00B63E65" w:rsidRPr="00865156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10</w:t>
      </w:r>
      <w:r w:rsidR="009474C3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00</w:t>
      </w:r>
      <w:r w:rsidR="00B63E65" w:rsidRPr="00865156">
        <w:rPr>
          <w:b/>
          <w:sz w:val="22"/>
          <w:szCs w:val="22"/>
          <w:u w:val="single"/>
        </w:rPr>
        <w:t xml:space="preserve"> sati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>u sudnici 2 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096D14">
        <w:rPr>
          <w:sz w:val="22"/>
          <w:szCs w:val="22"/>
        </w:rPr>
        <w:t>17</w:t>
      </w:r>
      <w:r w:rsidR="00122CE0">
        <w:rPr>
          <w:sz w:val="22"/>
          <w:szCs w:val="22"/>
        </w:rPr>
        <w:t xml:space="preserve">. </w:t>
      </w:r>
      <w:r w:rsidR="009474C3">
        <w:rPr>
          <w:sz w:val="22"/>
          <w:szCs w:val="22"/>
        </w:rPr>
        <w:t>svibnja</w:t>
      </w:r>
      <w:r w:rsidRPr="00F260DC">
        <w:rPr>
          <w:sz w:val="22"/>
          <w:szCs w:val="22"/>
        </w:rPr>
        <w:t xml:space="preserve"> 201</w:t>
      </w:r>
      <w:r w:rsidR="00216EB9">
        <w:rPr>
          <w:sz w:val="22"/>
          <w:szCs w:val="22"/>
        </w:rPr>
        <w:t>7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216EB9" w:rsidP="00B77288" w:rsidR="00216EB9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 w:rsidRPr="00896C3F">
        <w:rPr>
          <w:b/>
          <w:sz w:val="22"/>
          <w:szCs w:val="22"/>
        </w:rPr>
        <w:t>DN-</w:t>
      </w:r>
      <w:r w:rsidRPr="003B46D8">
        <w:rPr>
          <w:b/>
          <w:sz w:val="22"/>
          <w:szCs w:val="22"/>
        </w:rPr>
        <w:t xml:space="preserve">a </w:t>
      </w:r>
      <w:r>
        <w:rPr>
          <w:sz w:val="22"/>
          <w:szCs w:val="22"/>
        </w:rPr>
        <w:t>(</w:t>
      </w:r>
      <w:r w:rsidR="00D006EA">
        <w:rPr>
          <w:sz w:val="22"/>
          <w:szCs w:val="22"/>
        </w:rPr>
        <w:t>0</w:t>
      </w:r>
      <w:r w:rsidR="009474C3">
        <w:rPr>
          <w:sz w:val="22"/>
          <w:szCs w:val="22"/>
        </w:rPr>
        <w:t>5</w:t>
      </w:r>
      <w:r w:rsidR="00D006EA">
        <w:rPr>
          <w:sz w:val="22"/>
          <w:szCs w:val="22"/>
        </w:rPr>
        <w:t>.0</w:t>
      </w:r>
      <w:r w:rsidR="009474C3">
        <w:rPr>
          <w:sz w:val="22"/>
          <w:szCs w:val="22"/>
        </w:rPr>
        <w:t>5</w:t>
      </w:r>
      <w:r w:rsidRPr="003B46D8">
        <w:rPr>
          <w:sz w:val="22"/>
          <w:szCs w:val="22"/>
        </w:rPr>
        <w:t>.201</w:t>
      </w:r>
      <w:r w:rsidR="00216EB9">
        <w:rPr>
          <w:sz w:val="22"/>
          <w:szCs w:val="22"/>
        </w:rPr>
        <w:t>7</w:t>
      </w:r>
      <w:r w:rsidRPr="003B46D8">
        <w:rPr>
          <w:sz w:val="22"/>
          <w:szCs w:val="22"/>
        </w:rPr>
        <w:t>.g.)</w:t>
      </w:r>
      <w:r w:rsidRPr="003B46D8">
        <w:rPr>
          <w:b/>
          <w:sz w:val="22"/>
          <w:szCs w:val="22"/>
        </w:rPr>
        <w:t>:</w:t>
      </w:r>
    </w:p>
    <w:p w:rsidRDefault="00B63E65" w:rsidP="000D5A79" w:rsidR="00B63E65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0D5A79">
        <w:rPr>
          <w:sz w:val="22"/>
          <w:szCs w:val="22"/>
        </w:rPr>
        <w:t xml:space="preserve">, </w:t>
      </w:r>
    </w:p>
    <w:p w:rsidRDefault="009B45FA" w:rsidP="009B45FA" w:rsidR="00190D8C">
      <w:pPr>
        <w:numPr>
          <w:ilvl w:val="0"/>
          <w:numId w:val="10"/>
        </w:numPr>
        <w:jc w:val="both"/>
        <w:rPr>
          <w:sz w:val="22"/>
          <w:szCs w:val="22"/>
        </w:rPr>
      </w:pPr>
      <w:r w:rsidRPr="00190D8C">
        <w:rPr>
          <w:sz w:val="22"/>
          <w:szCs w:val="22"/>
        </w:rPr>
        <w:t xml:space="preserve">PRIVREDNA BANKA ZAGREB d.d., </w:t>
      </w:r>
      <w:r w:rsidR="00190D8C" w:rsidRPr="00190D8C">
        <w:rPr>
          <w:sz w:val="22"/>
          <w:szCs w:val="22"/>
        </w:rPr>
        <w:t>Zagreb</w:t>
      </w:r>
      <w:r w:rsidRPr="00190D8C">
        <w:rPr>
          <w:sz w:val="22"/>
          <w:szCs w:val="22"/>
        </w:rPr>
        <w:t>,</w:t>
      </w:r>
      <w:r w:rsidR="00190D8C" w:rsidRPr="00190D8C">
        <w:rPr>
          <w:sz w:val="22"/>
          <w:szCs w:val="22"/>
        </w:rPr>
        <w:t xml:space="preserve"> </w:t>
      </w:r>
    </w:p>
    <w:p w:rsidRDefault="009B45FA" w:rsidP="009B45FA" w:rsidR="007E1D0F">
      <w:pPr>
        <w:numPr>
          <w:ilvl w:val="0"/>
          <w:numId w:val="10"/>
        </w:numPr>
        <w:jc w:val="both"/>
        <w:rPr>
          <w:sz w:val="22"/>
          <w:szCs w:val="22"/>
        </w:rPr>
      </w:pPr>
      <w:r w:rsidRPr="00190D8C">
        <w:rPr>
          <w:sz w:val="22"/>
          <w:szCs w:val="22"/>
        </w:rPr>
        <w:t xml:space="preserve">REPUBLIKA HRVATSKA po ŽDO Dubrovnik, Građansko-upravni odjel, </w:t>
      </w:r>
    </w:p>
    <w:p w:rsidRDefault="009B45FA" w:rsidP="009B45FA" w:rsidR="009B45FA" w:rsidRPr="00190D8C">
      <w:pPr>
        <w:numPr>
          <w:ilvl w:val="0"/>
          <w:numId w:val="10"/>
        </w:numPr>
        <w:jc w:val="both"/>
        <w:rPr>
          <w:sz w:val="22"/>
          <w:szCs w:val="22"/>
        </w:rPr>
      </w:pPr>
      <w:r w:rsidRPr="00190D8C">
        <w:rPr>
          <w:sz w:val="22"/>
          <w:szCs w:val="22"/>
        </w:rPr>
        <w:t>Miroslav Prusac, Metković, p</w:t>
      </w:r>
      <w:r w:rsidRPr="00190D8C">
        <w:rPr>
          <w:sz w:val="20"/>
        </w:rPr>
        <w:t xml:space="preserve"> </w:t>
      </w:r>
      <w:r w:rsidRPr="00190D8C">
        <w:rPr>
          <w:sz w:val="22"/>
          <w:szCs w:val="22"/>
        </w:rPr>
        <w:t>po punomoćniku Srećku Iliću, odvjetniku u odvjetničkom društvu Ilić, Orehovac i partneri d.o.o., Zagreb, Smičiklasova 18,</w:t>
      </w:r>
      <w:r w:rsidR="00190D8C" w:rsidRPr="00190D8C">
        <w:rPr>
          <w:sz w:val="22"/>
          <w:szCs w:val="22"/>
        </w:rPr>
        <w:t xml:space="preserve"> </w:t>
      </w:r>
    </w:p>
    <w:p w:rsidRDefault="00216EB9" w:rsidP="00216EB9" w:rsidR="00216EB9" w:rsidRPr="00216EB9">
      <w:pPr>
        <w:numPr>
          <w:ilvl w:val="0"/>
          <w:numId w:val="10"/>
        </w:num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e oglasna ploča.  </w:t>
      </w:r>
    </w:p>
    <w:p w:rsidRDefault="00B63E65" w:rsidP="00214D23" w:rsidR="00B63E65" w:rsidRPr="00D9256D">
      <w:pPr>
        <w:jc w:val="both"/>
        <w:rPr>
          <w:sz w:val="22"/>
          <w:szCs w:val="22"/>
        </w:rPr>
      </w:pPr>
    </w:p>
    <w:sectPr w:rsidSect="003B46D8" w:rsidR="00B63E65" w:rsidRPr="00D9256D">
      <w:headerReference w:type="even" r:id="rId11"/>
      <w:headerReference w:type="default" r:id="rId12"/>
      <w:pgSz w:h="16838" w:w="11906"/>
      <w:pgMar w:gutter="0" w:footer="720" w:header="720" w:left="1843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5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R="00B63E65" w:rsidRPr="00190D8C">
    <w:pPr>
      <w:pStyle w:val="Zaglavlje"/>
    </w:pPr>
    <w:r>
      <w:tab/>
      <w:t xml:space="preserve">                                                                            </w:t>
    </w:r>
    <w:r w:rsidR="00190D8C" w:rsidRPr="00190D8C">
      <w:rPr>
        <w:b/>
      </w:rPr>
      <w:t>Posl.br. 6-St.174/2014-93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D5A79"/>
    <w:rsid w:val="000D66D4"/>
    <w:rsid w:val="000F6701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D23"/>
    <w:rsid w:val="00216EB9"/>
    <w:rsid w:val="00226054"/>
    <w:rsid w:val="002A68BA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208B0"/>
    <w:rsid w:val="00420CF4"/>
    <w:rsid w:val="00472494"/>
    <w:rsid w:val="004C7DBB"/>
    <w:rsid w:val="004D568E"/>
    <w:rsid w:val="004F149A"/>
    <w:rsid w:val="00560F79"/>
    <w:rsid w:val="005707D5"/>
    <w:rsid w:val="00582217"/>
    <w:rsid w:val="005A296D"/>
    <w:rsid w:val="005A4EC4"/>
    <w:rsid w:val="005B6D33"/>
    <w:rsid w:val="005C12D8"/>
    <w:rsid w:val="005C3F89"/>
    <w:rsid w:val="005C7D48"/>
    <w:rsid w:val="005D7D53"/>
    <w:rsid w:val="005F322B"/>
    <w:rsid w:val="00615124"/>
    <w:rsid w:val="006478D2"/>
    <w:rsid w:val="006535A3"/>
    <w:rsid w:val="006A4C93"/>
    <w:rsid w:val="006B3CCE"/>
    <w:rsid w:val="006C0056"/>
    <w:rsid w:val="006F47D5"/>
    <w:rsid w:val="0071205D"/>
    <w:rsid w:val="00732EEF"/>
    <w:rsid w:val="007564B0"/>
    <w:rsid w:val="00764E34"/>
    <w:rsid w:val="007667EC"/>
    <w:rsid w:val="007939A1"/>
    <w:rsid w:val="007D7485"/>
    <w:rsid w:val="007E1D0F"/>
    <w:rsid w:val="007E73EC"/>
    <w:rsid w:val="007F7B7D"/>
    <w:rsid w:val="0080200A"/>
    <w:rsid w:val="00821053"/>
    <w:rsid w:val="00860EA0"/>
    <w:rsid w:val="00865156"/>
    <w:rsid w:val="00891D4D"/>
    <w:rsid w:val="0089626D"/>
    <w:rsid w:val="00896C3F"/>
    <w:rsid w:val="008F43F1"/>
    <w:rsid w:val="0091044D"/>
    <w:rsid w:val="00923F4E"/>
    <w:rsid w:val="009439F4"/>
    <w:rsid w:val="009442FA"/>
    <w:rsid w:val="009474C3"/>
    <w:rsid w:val="00967B51"/>
    <w:rsid w:val="00991921"/>
    <w:rsid w:val="009B2F8E"/>
    <w:rsid w:val="009B45FA"/>
    <w:rsid w:val="009F0B0D"/>
    <w:rsid w:val="00A13BAB"/>
    <w:rsid w:val="00A209F0"/>
    <w:rsid w:val="00A248D7"/>
    <w:rsid w:val="00A55B54"/>
    <w:rsid w:val="00A64641"/>
    <w:rsid w:val="00A96A9F"/>
    <w:rsid w:val="00AA6998"/>
    <w:rsid w:val="00AC55AD"/>
    <w:rsid w:val="00AE094B"/>
    <w:rsid w:val="00B22769"/>
    <w:rsid w:val="00B22BBD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44BF4"/>
    <w:rsid w:val="00C94C51"/>
    <w:rsid w:val="00CA6A50"/>
    <w:rsid w:val="00CF1126"/>
    <w:rsid w:val="00CF3714"/>
    <w:rsid w:val="00D006EA"/>
    <w:rsid w:val="00D26050"/>
    <w:rsid w:val="00D705E8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A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A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A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A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359</properties:Words>
  <properties:Characters>1893</properties:Characters>
  <properties:Lines>68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2017-05-17T12:31:00Z</dcterms:created>
  <dc:creator>Ante Kačić</dc:creator>
  <cp:lastModifiedBy>Srđan Gavranić</cp:lastModifiedBy>
  <cp:lastPrinted>2017-05-17T13:04:00Z</cp:lastPrinted>
  <dcterms:modified xmlns:xsi="http://www.w3.org/2001/XMLSchema-instance" xsi:type="dcterms:W3CDTF">2017-05-17T13:05:00Z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