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a9604" w14:paraId="52a9604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34035" w:rsidP="00334035" w:rsidR="00334035" w:rsidRPr="00334035">
      <w:pPr>
        <w:spacing w:after="0"/>
        <w:jc w:val="both"/>
        <w:rPr>
          <w:rFonts w:cs="Times New Roman" w:eastAsia="Times New Roman"/>
          <w:b/>
          <w:szCs w:val="20"/>
        </w:rPr>
      </w:pPr>
      <w:r w:rsidRPr="00334035">
        <w:rPr>
          <w:rFonts w:cs="Times New Roman" w:eastAsia="Times New Roman"/>
          <w:b/>
        </w:rPr>
        <w:t xml:space="preserve">    </w:t>
      </w:r>
      <w:r w:rsidRPr="00334035">
        <w:rPr>
          <w:rFonts w:cs="Times New Roman" w:eastAsia="Times New Roman"/>
          <w:b/>
          <w:lang w:val="en-US"/>
        </w:rPr>
        <w:t xml:space="preserve">REPUBLIKA HRVATSKA </w:t>
      </w:r>
      <w:r w:rsidRPr="00334035">
        <w:rPr>
          <w:rFonts w:cs="Times New Roman" w:eastAsia="Times New Roman"/>
        </w:rPr>
        <w:t xml:space="preserve">                                                       </w:t>
      </w:r>
      <w:proofErr w:type="spellStart"/>
      <w:r w:rsidRPr="00334035">
        <w:rPr>
          <w:rFonts w:cs="Times New Roman" w:eastAsia="Times New Roman"/>
          <w:b/>
          <w:lang w:val="en-US"/>
        </w:rPr>
        <w:t>Broj</w:t>
      </w:r>
      <w:proofErr w:type="spellEnd"/>
      <w:r w:rsidRPr="00334035">
        <w:rPr>
          <w:rFonts w:cs="Times New Roman" w:eastAsia="Times New Roman"/>
          <w:b/>
        </w:rPr>
        <w:t xml:space="preserve">: 14. </w:t>
      </w:r>
      <w:proofErr w:type="gramStart"/>
      <w:r w:rsidRPr="00334035">
        <w:rPr>
          <w:rFonts w:cs="Times New Roman" w:eastAsia="Times New Roman"/>
          <w:b/>
          <w:lang w:val="en-US"/>
        </w:rPr>
        <w:t>St</w:t>
      </w:r>
      <w:r w:rsidRPr="00334035">
        <w:rPr>
          <w:rFonts w:cs="Times New Roman" w:eastAsia="Times New Roman"/>
          <w:b/>
        </w:rPr>
        <w:t>-70/2010.</w:t>
      </w:r>
      <w:proofErr w:type="gramEnd"/>
    </w:p>
    <w:p w:rsidRDefault="00334035" w:rsidP="00334035" w:rsidR="00334035" w:rsidRPr="00334035">
      <w:pPr>
        <w:spacing w:after="0"/>
        <w:jc w:val="both"/>
        <w:rPr>
          <w:rFonts w:cs="Times New Roman" w:eastAsia="Times New Roman"/>
        </w:rPr>
      </w:pPr>
      <w:r w:rsidRPr="00334035">
        <w:rPr>
          <w:rFonts w:cs="Times New Roman" w:eastAsia="Times New Roman"/>
          <w:b/>
          <w:lang w:val="en-US"/>
        </w:rPr>
        <w:t xml:space="preserve"> TRGOVA</w:t>
      </w:r>
      <w:r w:rsidRPr="00334035">
        <w:rPr>
          <w:rFonts w:cs="Times New Roman" w:eastAsia="Times New Roman"/>
          <w:b/>
        </w:rPr>
        <w:t>Č</w:t>
      </w:r>
      <w:r w:rsidRPr="00334035">
        <w:rPr>
          <w:rFonts w:cs="Times New Roman" w:eastAsia="Times New Roman"/>
          <w:b/>
          <w:lang w:val="en-US"/>
        </w:rPr>
        <w:t xml:space="preserve">KI SUD U SPLITU </w:t>
      </w:r>
      <w:r w:rsidRPr="00334035">
        <w:rPr>
          <w:rFonts w:cs="Times New Roman" w:eastAsia="Times New Roman"/>
        </w:rPr>
        <w:t xml:space="preserve">         </w:t>
      </w:r>
    </w:p>
    <w:p w:rsidRDefault="00334035" w:rsidP="00334035" w:rsidR="00334035" w:rsidRPr="00334035">
      <w:pPr>
        <w:spacing w:after="0"/>
        <w:jc w:val="both"/>
        <w:rPr>
          <w:rFonts w:cs="Times New Roman" w:eastAsia="Times New Roman"/>
          <w:b/>
          <w:szCs w:val="20"/>
        </w:rPr>
      </w:pPr>
      <w:proofErr w:type="spellStart"/>
      <w:r w:rsidRPr="00334035">
        <w:rPr>
          <w:rFonts w:cs="Times New Roman" w:eastAsia="Times New Roman"/>
          <w:b/>
        </w:rPr>
        <w:t>Sukoišanska</w:t>
      </w:r>
      <w:proofErr w:type="spellEnd"/>
      <w:r w:rsidRPr="00334035">
        <w:rPr>
          <w:rFonts w:cs="Times New Roman" w:eastAsia="Times New Roman"/>
          <w:b/>
        </w:rPr>
        <w:t xml:space="preserve"> 6. - 21 000  S P L I T    </w:t>
      </w:r>
      <w:r w:rsidRPr="00334035">
        <w:rPr>
          <w:rFonts w:cs="Times New Roman" w:eastAsia="Times New Roman"/>
          <w:b/>
        </w:rPr>
        <w:tab/>
      </w:r>
      <w:r w:rsidRPr="00334035">
        <w:rPr>
          <w:rFonts w:cs="Times New Roman" w:eastAsia="Times New Roman"/>
        </w:rPr>
        <w:tab/>
      </w:r>
      <w:r w:rsidRPr="00334035">
        <w:rPr>
          <w:rFonts w:cs="Times New Roman" w:eastAsia="Times New Roman"/>
        </w:rPr>
        <w:tab/>
        <w:t xml:space="preserve">                                     </w:t>
      </w:r>
    </w:p>
    <w:p w:rsidRDefault="00334035" w:rsidP="00334035" w:rsidR="00334035" w:rsidRPr="00334035">
      <w:pPr>
        <w:spacing w:after="0"/>
        <w:rPr>
          <w:rFonts w:cs="Times New Roman" w:eastAsia="Times New Roman"/>
          <w:szCs w:val="20"/>
        </w:rPr>
      </w:pPr>
    </w:p>
    <w:p w:rsidRDefault="00334035" w:rsidP="00334035" w:rsidR="00334035" w:rsidRPr="00334035">
      <w:pPr>
        <w:spacing w:after="0"/>
        <w:rPr>
          <w:rFonts w:cs="Times New Roman" w:eastAsia="Times New Roman"/>
          <w:szCs w:val="20"/>
        </w:rPr>
      </w:pPr>
    </w:p>
    <w:p w:rsidRDefault="00334035" w:rsidP="00334035" w:rsidR="00334035" w:rsidRPr="00334035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  <w:r w:rsidRPr="00334035">
        <w:rPr>
          <w:rFonts w:cs="Times New Roman" w:eastAsia="Arial Unicode MS"/>
          <w:b/>
          <w:bCs/>
          <w:szCs w:val="20"/>
        </w:rPr>
        <w:t>R E P U B L I K A    H R V A T S K A</w:t>
      </w:r>
    </w:p>
    <w:p w:rsidRDefault="00334035" w:rsidP="00334035" w:rsidR="00334035" w:rsidRPr="00334035">
      <w:pPr>
        <w:spacing w:after="0"/>
        <w:rPr>
          <w:rFonts w:cs="Times New Roman" w:eastAsia="Times New Roman"/>
          <w:szCs w:val="20"/>
        </w:rPr>
      </w:pPr>
    </w:p>
    <w:p w:rsidRDefault="00334035" w:rsidP="00334035" w:rsidR="00334035" w:rsidRPr="00334035">
      <w:pPr>
        <w:spacing w:after="0"/>
        <w:rPr>
          <w:rFonts w:cs="Times New Roman" w:eastAsia="Times New Roman"/>
          <w:szCs w:val="20"/>
        </w:rPr>
      </w:pPr>
    </w:p>
    <w:p w:rsidRDefault="00334035" w:rsidP="00334035" w:rsidR="00334035" w:rsidRPr="00334035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  <w:r w:rsidRPr="00334035">
        <w:rPr>
          <w:rFonts w:cs="Times New Roman" w:eastAsia="Arial Unicode MS"/>
          <w:b/>
          <w:bCs/>
          <w:szCs w:val="20"/>
        </w:rPr>
        <w:t>R J E Š E N J E</w:t>
      </w:r>
    </w:p>
    <w:p w:rsidRDefault="00334035" w:rsidP="00334035" w:rsidR="00334035" w:rsidRPr="00334035">
      <w:pPr>
        <w:spacing w:after="0"/>
        <w:rPr>
          <w:rFonts w:cs="Times New Roman" w:eastAsia="Times New Roman"/>
          <w:szCs w:val="20"/>
          <w:lang w:eastAsia="hr-HR" w:val="de-DE"/>
        </w:rPr>
      </w:pPr>
    </w:p>
    <w:p w:rsidRDefault="00334035" w:rsidP="00334035" w:rsidR="00334035" w:rsidRPr="00334035">
      <w:pPr>
        <w:spacing w:after="0"/>
        <w:rPr>
          <w:rFonts w:cs="Times New Roman" w:eastAsia="Times New Roman"/>
          <w:szCs w:val="20"/>
          <w:lang w:eastAsia="hr-HR" w:val="de-DE"/>
        </w:rPr>
      </w:pPr>
    </w:p>
    <w:p w:rsidRDefault="00334035" w:rsidP="00334035" w:rsidR="00334035" w:rsidRPr="00334035">
      <w:pPr>
        <w:spacing w:after="0"/>
        <w:jc w:val="both"/>
        <w:rPr>
          <w:rFonts w:cs="Times New Roman" w:eastAsia="Times New Roman"/>
          <w:szCs w:val="20"/>
        </w:rPr>
      </w:pPr>
      <w:r w:rsidRPr="00334035">
        <w:rPr>
          <w:rFonts w:cs="Times New Roman" w:eastAsia="Times New Roman"/>
          <w:szCs w:val="20"/>
          <w:lang w:val="en-US"/>
        </w:rPr>
        <w:tab/>
      </w:r>
      <w:proofErr w:type="spellStart"/>
      <w:r w:rsidRPr="00334035">
        <w:rPr>
          <w:rFonts w:cs="Times New Roman" w:eastAsia="Times New Roman"/>
          <w:szCs w:val="20"/>
          <w:lang w:val="en-US"/>
        </w:rPr>
        <w:t>Trgovački</w:t>
      </w:r>
      <w:proofErr w:type="spellEnd"/>
      <w:r w:rsidRPr="00334035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334035">
        <w:rPr>
          <w:rFonts w:cs="Times New Roman" w:eastAsia="Times New Roman"/>
          <w:szCs w:val="20"/>
          <w:lang w:val="en-US"/>
        </w:rPr>
        <w:t>sud</w:t>
      </w:r>
      <w:proofErr w:type="spellEnd"/>
      <w:r w:rsidRPr="00334035">
        <w:rPr>
          <w:rFonts w:cs="Times New Roman" w:eastAsia="Times New Roman"/>
          <w:szCs w:val="20"/>
          <w:lang w:val="en-US"/>
        </w:rPr>
        <w:t xml:space="preserve"> u </w:t>
      </w:r>
      <w:proofErr w:type="spellStart"/>
      <w:r w:rsidRPr="00334035">
        <w:rPr>
          <w:rFonts w:cs="Times New Roman" w:eastAsia="Times New Roman"/>
          <w:szCs w:val="20"/>
          <w:lang w:val="en-US"/>
        </w:rPr>
        <w:t>Splitu</w:t>
      </w:r>
      <w:proofErr w:type="spellEnd"/>
      <w:r w:rsidRPr="00334035">
        <w:rPr>
          <w:rFonts w:cs="Times New Roman" w:eastAsia="Times New Roman"/>
          <w:szCs w:val="20"/>
          <w:lang w:val="en-US"/>
        </w:rPr>
        <w:t xml:space="preserve">, </w:t>
      </w:r>
      <w:proofErr w:type="spellStart"/>
      <w:r w:rsidRPr="00334035">
        <w:rPr>
          <w:rFonts w:cs="Times New Roman" w:eastAsia="Times New Roman"/>
          <w:szCs w:val="20"/>
          <w:lang w:val="en-US"/>
        </w:rPr>
        <w:t>po</w:t>
      </w:r>
      <w:proofErr w:type="spellEnd"/>
      <w:r w:rsidRPr="00334035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334035">
        <w:rPr>
          <w:rFonts w:cs="Times New Roman" w:eastAsia="Times New Roman"/>
          <w:szCs w:val="20"/>
          <w:lang w:val="en-US"/>
        </w:rPr>
        <w:t>stečajnom</w:t>
      </w:r>
      <w:proofErr w:type="spellEnd"/>
      <w:r w:rsidRPr="00334035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334035">
        <w:rPr>
          <w:rFonts w:cs="Times New Roman" w:eastAsia="Times New Roman"/>
          <w:szCs w:val="20"/>
          <w:lang w:val="en-US"/>
        </w:rPr>
        <w:t>sudcu</w:t>
      </w:r>
      <w:proofErr w:type="spellEnd"/>
      <w:r w:rsidRPr="00334035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334035">
        <w:rPr>
          <w:rFonts w:cs="Times New Roman" w:eastAsia="Times New Roman"/>
          <w:szCs w:val="20"/>
          <w:lang w:val="en-US"/>
        </w:rPr>
        <w:t>Jozi</w:t>
      </w:r>
      <w:proofErr w:type="spellEnd"/>
      <w:r w:rsidRPr="00334035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334035">
        <w:rPr>
          <w:rFonts w:cs="Times New Roman" w:eastAsia="Times New Roman"/>
          <w:szCs w:val="20"/>
          <w:lang w:val="en-US"/>
        </w:rPr>
        <w:t>Ćaleti</w:t>
      </w:r>
      <w:proofErr w:type="spellEnd"/>
      <w:r w:rsidRPr="00334035">
        <w:rPr>
          <w:rFonts w:cs="Times New Roman" w:eastAsia="Times New Roman"/>
          <w:szCs w:val="20"/>
          <w:lang w:val="en-US"/>
        </w:rPr>
        <w:t xml:space="preserve">, u </w:t>
      </w:r>
      <w:proofErr w:type="spellStart"/>
      <w:r w:rsidRPr="00334035">
        <w:rPr>
          <w:rFonts w:cs="Times New Roman" w:eastAsia="Times New Roman"/>
          <w:szCs w:val="20"/>
          <w:lang w:val="en-US"/>
        </w:rPr>
        <w:t>stečajnom</w:t>
      </w:r>
      <w:proofErr w:type="spellEnd"/>
      <w:r w:rsidRPr="00334035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334035">
        <w:rPr>
          <w:rFonts w:cs="Times New Roman" w:eastAsia="Times New Roman"/>
          <w:szCs w:val="20"/>
          <w:lang w:val="en-US"/>
        </w:rPr>
        <w:t>postupku</w:t>
      </w:r>
      <w:proofErr w:type="spellEnd"/>
      <w:r w:rsidRPr="00334035">
        <w:rPr>
          <w:rFonts w:cs="Times New Roman" w:eastAsia="Times New Roman"/>
          <w:szCs w:val="20"/>
          <w:lang w:val="en-US"/>
        </w:rPr>
        <w:t xml:space="preserve"> </w:t>
      </w:r>
      <w:proofErr w:type="spellStart"/>
      <w:proofErr w:type="gramStart"/>
      <w:r w:rsidRPr="00334035">
        <w:rPr>
          <w:rFonts w:cs="Times New Roman" w:eastAsia="Times New Roman"/>
          <w:szCs w:val="20"/>
          <w:lang w:val="en-US"/>
        </w:rPr>
        <w:t>nad</w:t>
      </w:r>
      <w:proofErr w:type="spellEnd"/>
      <w:proofErr w:type="gramEnd"/>
      <w:r w:rsidRPr="00334035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334035">
        <w:rPr>
          <w:rFonts w:cs="Times New Roman" w:eastAsia="Times New Roman"/>
          <w:szCs w:val="20"/>
          <w:lang w:val="en-US"/>
        </w:rPr>
        <w:t>stečajnim</w:t>
      </w:r>
      <w:proofErr w:type="spellEnd"/>
      <w:r w:rsidRPr="00334035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334035">
        <w:rPr>
          <w:rFonts w:cs="Times New Roman" w:eastAsia="Times New Roman"/>
          <w:szCs w:val="20"/>
          <w:lang w:val="en-US"/>
        </w:rPr>
        <w:t>Dužnikom</w:t>
      </w:r>
      <w:proofErr w:type="spellEnd"/>
      <w:r w:rsidRPr="00334035">
        <w:rPr>
          <w:rFonts w:cs="Times New Roman" w:eastAsia="Times New Roman"/>
          <w:szCs w:val="20"/>
          <w:lang w:val="en-US"/>
        </w:rPr>
        <w:t xml:space="preserve">: MONTER PROJEKT, </w:t>
      </w:r>
      <w:proofErr w:type="spellStart"/>
      <w:r w:rsidRPr="00334035">
        <w:rPr>
          <w:rFonts w:cs="Times New Roman" w:eastAsia="Times New Roman"/>
          <w:szCs w:val="20"/>
          <w:lang w:val="en-US"/>
        </w:rPr>
        <w:t>d.o.o</w:t>
      </w:r>
      <w:proofErr w:type="spellEnd"/>
      <w:r w:rsidRPr="00334035">
        <w:rPr>
          <w:rFonts w:cs="Times New Roman" w:eastAsia="Times New Roman"/>
          <w:szCs w:val="20"/>
          <w:lang w:val="en-US"/>
        </w:rPr>
        <w:t xml:space="preserve">., „u </w:t>
      </w:r>
      <w:proofErr w:type="spellStart"/>
      <w:r w:rsidRPr="00334035">
        <w:rPr>
          <w:rFonts w:cs="Times New Roman" w:eastAsia="Times New Roman"/>
          <w:szCs w:val="20"/>
          <w:lang w:val="en-US"/>
        </w:rPr>
        <w:t>stečaju</w:t>
      </w:r>
      <w:proofErr w:type="spellEnd"/>
      <w:r w:rsidRPr="00334035">
        <w:rPr>
          <w:rFonts w:cs="Times New Roman" w:eastAsia="Times New Roman"/>
          <w:szCs w:val="20"/>
          <w:lang w:val="en-US"/>
        </w:rPr>
        <w:t xml:space="preserve">“, Split (Grad Split), </w:t>
      </w:r>
      <w:proofErr w:type="spellStart"/>
      <w:r w:rsidRPr="00334035">
        <w:rPr>
          <w:rFonts w:cs="Times New Roman" w:eastAsia="Times New Roman"/>
          <w:szCs w:val="20"/>
          <w:lang w:val="en-US"/>
        </w:rPr>
        <w:t>Poljička</w:t>
      </w:r>
      <w:proofErr w:type="spellEnd"/>
      <w:r w:rsidRPr="00334035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334035">
        <w:rPr>
          <w:rFonts w:cs="Times New Roman" w:eastAsia="Times New Roman"/>
          <w:szCs w:val="20"/>
          <w:lang w:val="en-US"/>
        </w:rPr>
        <w:t>cesta</w:t>
      </w:r>
      <w:proofErr w:type="spellEnd"/>
      <w:r w:rsidRPr="00334035">
        <w:rPr>
          <w:rFonts w:cs="Times New Roman" w:eastAsia="Times New Roman"/>
          <w:szCs w:val="20"/>
          <w:lang w:val="en-US"/>
        </w:rPr>
        <w:t xml:space="preserve"> 39, OIB: 02734084556. </w:t>
      </w:r>
      <w:proofErr w:type="gramStart"/>
      <w:r w:rsidRPr="00334035">
        <w:rPr>
          <w:rFonts w:cs="Times New Roman" w:eastAsia="Times New Roman"/>
          <w:szCs w:val="20"/>
          <w:lang w:val="en-US"/>
        </w:rPr>
        <w:t>(</w:t>
      </w:r>
      <w:proofErr w:type="spellStart"/>
      <w:r w:rsidRPr="00334035">
        <w:rPr>
          <w:rFonts w:cs="Times New Roman" w:eastAsia="Times New Roman"/>
          <w:szCs w:val="20"/>
          <w:lang w:val="en-US"/>
        </w:rPr>
        <w:t>Dužnik</w:t>
      </w:r>
      <w:proofErr w:type="spellEnd"/>
      <w:r w:rsidRPr="00334035">
        <w:rPr>
          <w:rFonts w:cs="Times New Roman" w:eastAsia="Times New Roman"/>
          <w:szCs w:val="20"/>
          <w:lang w:val="en-US"/>
        </w:rPr>
        <w:t xml:space="preserve">, </w:t>
      </w:r>
      <w:proofErr w:type="spellStart"/>
      <w:r w:rsidRPr="00334035">
        <w:rPr>
          <w:rFonts w:cs="Times New Roman" w:eastAsia="Times New Roman"/>
          <w:szCs w:val="20"/>
          <w:lang w:val="en-US"/>
        </w:rPr>
        <w:t>stečajni</w:t>
      </w:r>
      <w:proofErr w:type="spellEnd"/>
      <w:r w:rsidRPr="00334035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334035">
        <w:rPr>
          <w:rFonts w:cs="Times New Roman" w:eastAsia="Times New Roman"/>
          <w:szCs w:val="20"/>
          <w:lang w:val="en-US"/>
        </w:rPr>
        <w:t>Dužnik</w:t>
      </w:r>
      <w:proofErr w:type="spellEnd"/>
      <w:r w:rsidRPr="00334035">
        <w:rPr>
          <w:rFonts w:cs="Times New Roman" w:eastAsia="Times New Roman"/>
          <w:szCs w:val="20"/>
          <w:lang w:val="en-US"/>
        </w:rPr>
        <w:t xml:space="preserve">), </w:t>
      </w:r>
      <w:proofErr w:type="spellStart"/>
      <w:r w:rsidRPr="00334035">
        <w:rPr>
          <w:rFonts w:cs="Times New Roman" w:eastAsia="Times New Roman"/>
          <w:szCs w:val="20"/>
          <w:lang w:val="en-US"/>
        </w:rPr>
        <w:t>kojeg</w:t>
      </w:r>
      <w:proofErr w:type="spellEnd"/>
      <w:r w:rsidRPr="00334035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334035">
        <w:rPr>
          <w:rFonts w:cs="Times New Roman" w:eastAsia="Times New Roman"/>
          <w:szCs w:val="20"/>
          <w:lang w:val="en-US"/>
        </w:rPr>
        <w:t>zastupa</w:t>
      </w:r>
      <w:proofErr w:type="spellEnd"/>
      <w:r w:rsidRPr="00334035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334035">
        <w:rPr>
          <w:rFonts w:cs="Times New Roman" w:eastAsia="Times New Roman"/>
          <w:szCs w:val="20"/>
          <w:lang w:val="en-US"/>
        </w:rPr>
        <w:t>stečajni</w:t>
      </w:r>
      <w:proofErr w:type="spellEnd"/>
      <w:r w:rsidRPr="00334035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334035">
        <w:rPr>
          <w:rFonts w:cs="Times New Roman" w:eastAsia="Times New Roman"/>
          <w:szCs w:val="20"/>
          <w:lang w:val="en-US"/>
        </w:rPr>
        <w:t>upravitelj</w:t>
      </w:r>
      <w:proofErr w:type="spellEnd"/>
      <w:r w:rsidRPr="00334035">
        <w:rPr>
          <w:rFonts w:cs="Times New Roman" w:eastAsia="Times New Roman"/>
          <w:szCs w:val="20"/>
          <w:lang w:val="en-US"/>
        </w:rPr>
        <w:t xml:space="preserve"> Dragan </w:t>
      </w:r>
      <w:proofErr w:type="spellStart"/>
      <w:r w:rsidRPr="00334035">
        <w:rPr>
          <w:rFonts w:cs="Times New Roman" w:eastAsia="Times New Roman"/>
          <w:szCs w:val="20"/>
          <w:lang w:val="en-US"/>
        </w:rPr>
        <w:t>Bijelić</w:t>
      </w:r>
      <w:proofErr w:type="spellEnd"/>
      <w:r w:rsidRPr="00334035">
        <w:rPr>
          <w:rFonts w:cs="Times New Roman" w:eastAsia="Times New Roman"/>
          <w:szCs w:val="20"/>
          <w:lang w:val="en-US"/>
        </w:rPr>
        <w:t xml:space="preserve">, </w:t>
      </w:r>
      <w:proofErr w:type="spellStart"/>
      <w:r w:rsidRPr="00334035">
        <w:rPr>
          <w:rFonts w:cs="Times New Roman" w:eastAsia="Times New Roman"/>
          <w:szCs w:val="20"/>
          <w:lang w:val="en-US"/>
        </w:rPr>
        <w:t>iz</w:t>
      </w:r>
      <w:proofErr w:type="spellEnd"/>
      <w:r w:rsidRPr="00334035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334035">
        <w:rPr>
          <w:rFonts w:cs="Times New Roman" w:eastAsia="Times New Roman"/>
          <w:szCs w:val="20"/>
          <w:lang w:val="en-US"/>
        </w:rPr>
        <w:t>Šibenika</w:t>
      </w:r>
      <w:proofErr w:type="spellEnd"/>
      <w:r w:rsidRPr="00334035">
        <w:rPr>
          <w:rFonts w:cs="Times New Roman" w:eastAsia="Times New Roman"/>
          <w:szCs w:val="20"/>
          <w:lang w:val="en-US"/>
        </w:rPr>
        <w:t xml:space="preserve">, </w:t>
      </w:r>
      <w:proofErr w:type="spellStart"/>
      <w:r w:rsidRPr="00334035">
        <w:rPr>
          <w:rFonts w:cs="Times New Roman" w:eastAsia="Times New Roman"/>
          <w:szCs w:val="20"/>
          <w:lang w:val="en-US"/>
        </w:rPr>
        <w:t>odlučujući</w:t>
      </w:r>
      <w:proofErr w:type="spellEnd"/>
      <w:r w:rsidRPr="00334035">
        <w:rPr>
          <w:rFonts w:cs="Times New Roman" w:eastAsia="Times New Roman"/>
          <w:szCs w:val="20"/>
          <w:lang w:val="en-US"/>
        </w:rPr>
        <w:t xml:space="preserve"> o </w:t>
      </w:r>
      <w:proofErr w:type="spellStart"/>
      <w:r w:rsidRPr="00334035">
        <w:rPr>
          <w:rFonts w:cs="Times New Roman" w:eastAsia="Times New Roman"/>
          <w:szCs w:val="20"/>
          <w:lang w:val="en-US"/>
        </w:rPr>
        <w:t>povlačenju</w:t>
      </w:r>
      <w:proofErr w:type="spellEnd"/>
      <w:r w:rsidRPr="00334035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334035">
        <w:rPr>
          <w:rFonts w:cs="Times New Roman" w:eastAsia="Times New Roman"/>
          <w:szCs w:val="20"/>
          <w:lang w:val="en-US"/>
        </w:rPr>
        <w:t>žalbe</w:t>
      </w:r>
      <w:proofErr w:type="spellEnd"/>
      <w:r w:rsidRPr="00334035">
        <w:rPr>
          <w:rFonts w:cs="Times New Roman" w:eastAsia="Times New Roman"/>
          <w:szCs w:val="20"/>
          <w:lang w:val="en-US"/>
        </w:rPr>
        <w:t xml:space="preserve">, </w:t>
      </w:r>
      <w:proofErr w:type="spellStart"/>
      <w:r w:rsidRPr="00334035">
        <w:rPr>
          <w:rFonts w:cs="Times New Roman" w:eastAsia="Times New Roman"/>
          <w:szCs w:val="20"/>
          <w:lang w:val="en-US"/>
        </w:rPr>
        <w:t>izvanraspravno</w:t>
      </w:r>
      <w:proofErr w:type="spellEnd"/>
      <w:r w:rsidRPr="00334035">
        <w:rPr>
          <w:rFonts w:cs="Times New Roman" w:eastAsia="Times New Roman"/>
          <w:szCs w:val="20"/>
          <w:lang w:val="en-US"/>
        </w:rPr>
        <w:t>, 03.</w:t>
      </w:r>
      <w:proofErr w:type="gramEnd"/>
      <w:r w:rsidRPr="00334035">
        <w:rPr>
          <w:rFonts w:cs="Times New Roman" w:eastAsia="Times New Roman"/>
          <w:szCs w:val="20"/>
          <w:lang w:val="en-US"/>
        </w:rPr>
        <w:t xml:space="preserve"> </w:t>
      </w:r>
      <w:proofErr w:type="spellStart"/>
      <w:proofErr w:type="gramStart"/>
      <w:r w:rsidRPr="00334035">
        <w:rPr>
          <w:rFonts w:cs="Times New Roman" w:eastAsia="Times New Roman"/>
          <w:szCs w:val="20"/>
          <w:lang w:val="en-US"/>
        </w:rPr>
        <w:t>studenog</w:t>
      </w:r>
      <w:proofErr w:type="spellEnd"/>
      <w:proofErr w:type="gramEnd"/>
      <w:r w:rsidRPr="00334035">
        <w:rPr>
          <w:rFonts w:cs="Times New Roman" w:eastAsia="Times New Roman"/>
          <w:szCs w:val="20"/>
          <w:lang w:val="en-US"/>
        </w:rPr>
        <w:t xml:space="preserve"> 2017,</w:t>
      </w:r>
    </w:p>
    <w:p w:rsidRDefault="00334035" w:rsidP="00334035" w:rsidR="00334035" w:rsidRPr="003340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334035" w:rsidP="00334035" w:rsidR="00334035" w:rsidRPr="00334035">
      <w:pPr>
        <w:spacing w:after="0"/>
        <w:ind w:left="360"/>
        <w:jc w:val="center"/>
        <w:rPr>
          <w:rFonts w:cs="Times New Roman" w:eastAsia="Times New Roman"/>
          <w:szCs w:val="20"/>
          <w:lang w:eastAsia="hr-HR"/>
        </w:rPr>
      </w:pPr>
      <w:r w:rsidRPr="00334035">
        <w:rPr>
          <w:rFonts w:cs="Times New Roman" w:eastAsia="Times New Roman"/>
          <w:lang w:eastAsia="hr-HR"/>
        </w:rPr>
        <w:t xml:space="preserve">r i j e š i o    j e                                               </w:t>
      </w:r>
    </w:p>
    <w:p w:rsidRDefault="00334035" w:rsidP="00334035" w:rsidR="00334035" w:rsidRPr="003340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334035" w:rsidP="00334035" w:rsidR="00334035" w:rsidRPr="003340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334035" w:rsidP="00334035" w:rsidR="00334035" w:rsidRPr="00334035">
      <w:pPr>
        <w:spacing w:after="0"/>
        <w:jc w:val="both"/>
        <w:rPr>
          <w:rFonts w:cs="Times New Roman" w:eastAsia="Times New Roman"/>
          <w:lang w:eastAsia="hr-HR"/>
        </w:rPr>
      </w:pPr>
      <w:r w:rsidRPr="00334035">
        <w:rPr>
          <w:rFonts w:cs="Times New Roman" w:eastAsia="Times New Roman"/>
          <w:b/>
          <w:bCs/>
          <w:lang w:eastAsia="hr-HR"/>
        </w:rPr>
        <w:t xml:space="preserve">          </w:t>
      </w:r>
      <w:r w:rsidRPr="00334035">
        <w:rPr>
          <w:rFonts w:cs="Times New Roman" w:eastAsia="Times New Roman"/>
          <w:bCs/>
          <w:lang w:eastAsia="hr-HR"/>
        </w:rPr>
        <w:t>U</w:t>
      </w:r>
      <w:r w:rsidRPr="00334035">
        <w:rPr>
          <w:rFonts w:cs="Times New Roman" w:eastAsia="Times New Roman"/>
          <w:lang w:eastAsia="hr-HR"/>
        </w:rPr>
        <w:t>tvrđuje se kako je stečajni/</w:t>
      </w:r>
      <w:proofErr w:type="spellStart"/>
      <w:r w:rsidRPr="00334035">
        <w:rPr>
          <w:rFonts w:cs="Times New Roman" w:eastAsia="Times New Roman"/>
          <w:lang w:eastAsia="hr-HR"/>
        </w:rPr>
        <w:t>razlučni</w:t>
      </w:r>
      <w:proofErr w:type="spellEnd"/>
      <w:r w:rsidRPr="00334035">
        <w:rPr>
          <w:rFonts w:cs="Times New Roman" w:eastAsia="Times New Roman"/>
          <w:lang w:eastAsia="hr-HR"/>
        </w:rPr>
        <w:t xml:space="preserve"> vjerovnik: CENTAR BANKA, d.d., u stečaju, Zagreb, </w:t>
      </w:r>
      <w:proofErr w:type="spellStart"/>
      <w:r w:rsidRPr="00334035">
        <w:rPr>
          <w:rFonts w:cs="Times New Roman" w:eastAsia="Times New Roman"/>
          <w:lang w:eastAsia="hr-HR"/>
        </w:rPr>
        <w:t>Heinzelova</w:t>
      </w:r>
      <w:proofErr w:type="spellEnd"/>
      <w:r w:rsidRPr="00334035">
        <w:rPr>
          <w:rFonts w:cs="Times New Roman" w:eastAsia="Times New Roman"/>
          <w:lang w:eastAsia="hr-HR"/>
        </w:rPr>
        <w:t xml:space="preserve"> 47A, OIB: 89296739230. (dalje: Vjerovnik), povukao Žalbu izjavljenu protiv Rješenja ovog Suda o zaključenju ovoga stečajnog postupka, od 17. listopada 2017, broj: gornji pa se smatra kako ista Žalba i nije bila podnijeta.</w:t>
      </w:r>
    </w:p>
    <w:p w:rsidRDefault="00334035" w:rsidP="00334035" w:rsidR="00334035" w:rsidRPr="003340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334035" w:rsidP="00334035" w:rsidR="00334035" w:rsidRPr="00334035">
      <w:pPr>
        <w:keepNext/>
        <w:spacing w:after="0"/>
        <w:jc w:val="center"/>
        <w:outlineLvl w:val="0"/>
        <w:rPr>
          <w:rFonts w:cs="Times New Roman" w:eastAsia="Arial Unicode MS"/>
          <w:lang w:eastAsia="hr-HR"/>
        </w:rPr>
      </w:pPr>
      <w:r w:rsidRPr="00334035">
        <w:rPr>
          <w:rFonts w:cs="Times New Roman" w:eastAsia="Arial Unicode MS"/>
          <w:lang w:eastAsia="hr-HR"/>
        </w:rPr>
        <w:t>Obrazloženje</w:t>
      </w:r>
    </w:p>
    <w:p w:rsidRDefault="00334035" w:rsidP="00334035" w:rsidR="00334035" w:rsidRPr="003340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334035" w:rsidP="00334035" w:rsidR="00334035" w:rsidRPr="003340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334035" w:rsidP="00334035" w:rsidR="00334035" w:rsidRPr="00334035">
      <w:pPr>
        <w:spacing w:after="0"/>
        <w:jc w:val="both"/>
        <w:rPr>
          <w:rFonts w:cs="Times New Roman" w:eastAsia="Times New Roman"/>
        </w:rPr>
      </w:pPr>
      <w:r w:rsidRPr="00334035">
        <w:rPr>
          <w:rFonts w:cs="Times New Roman" w:eastAsia="Times New Roman"/>
          <w:lang w:val="en-US"/>
        </w:rPr>
        <w:t xml:space="preserve">          </w:t>
      </w:r>
      <w:proofErr w:type="spellStart"/>
      <w:r w:rsidRPr="00334035">
        <w:rPr>
          <w:rFonts w:cs="Times New Roman" w:eastAsia="Times New Roman"/>
          <w:lang w:val="en-US"/>
        </w:rPr>
        <w:t>Rje</w:t>
      </w:r>
      <w:proofErr w:type="spellEnd"/>
      <w:r w:rsidRPr="00334035">
        <w:rPr>
          <w:rFonts w:cs="Times New Roman" w:eastAsia="Times New Roman"/>
        </w:rPr>
        <w:t>š</w:t>
      </w:r>
      <w:proofErr w:type="spellStart"/>
      <w:r w:rsidRPr="00334035">
        <w:rPr>
          <w:rFonts w:cs="Times New Roman" w:eastAsia="Times New Roman"/>
          <w:lang w:val="en-US"/>
        </w:rPr>
        <w:t>enjem</w:t>
      </w:r>
      <w:proofErr w:type="spellEnd"/>
      <w:r w:rsidRPr="00334035">
        <w:rPr>
          <w:rFonts w:cs="Times New Roman" w:eastAsia="Times New Roman"/>
          <w:lang w:val="en-US"/>
        </w:rPr>
        <w:t xml:space="preserve"> </w:t>
      </w:r>
      <w:proofErr w:type="spellStart"/>
      <w:r w:rsidRPr="00334035">
        <w:rPr>
          <w:rFonts w:cs="Times New Roman" w:eastAsia="Times New Roman"/>
          <w:lang w:val="en-US"/>
        </w:rPr>
        <w:t>ovog</w:t>
      </w:r>
      <w:proofErr w:type="spellEnd"/>
      <w:r w:rsidRPr="00334035">
        <w:rPr>
          <w:rFonts w:cs="Times New Roman" w:eastAsia="Times New Roman"/>
          <w:lang w:val="en-US"/>
        </w:rPr>
        <w:t xml:space="preserve"> </w:t>
      </w:r>
      <w:proofErr w:type="spellStart"/>
      <w:r w:rsidRPr="00334035">
        <w:rPr>
          <w:rFonts w:cs="Times New Roman" w:eastAsia="Times New Roman"/>
          <w:lang w:val="en-US"/>
        </w:rPr>
        <w:t>Suda</w:t>
      </w:r>
      <w:proofErr w:type="spellEnd"/>
      <w:r w:rsidRPr="00334035">
        <w:rPr>
          <w:rFonts w:cs="Times New Roman" w:eastAsia="Times New Roman"/>
          <w:lang w:val="en-US"/>
        </w:rPr>
        <w:t xml:space="preserve"> </w:t>
      </w:r>
      <w:proofErr w:type="gramStart"/>
      <w:r w:rsidRPr="00334035">
        <w:rPr>
          <w:rFonts w:cs="Times New Roman" w:eastAsia="Times New Roman"/>
          <w:lang w:val="en-US"/>
        </w:rPr>
        <w:t>od</w:t>
      </w:r>
      <w:proofErr w:type="gramEnd"/>
      <w:r w:rsidRPr="00334035">
        <w:rPr>
          <w:rFonts w:cs="Times New Roman" w:eastAsia="Times New Roman"/>
          <w:lang w:val="en-US"/>
        </w:rPr>
        <w:t xml:space="preserve"> </w:t>
      </w:r>
      <w:r w:rsidRPr="00334035">
        <w:rPr>
          <w:rFonts w:cs="Times New Roman" w:eastAsia="Times New Roman"/>
        </w:rPr>
        <w:t xml:space="preserve">25. svibnja 2012. </w:t>
      </w:r>
      <w:proofErr w:type="spellStart"/>
      <w:proofErr w:type="gramStart"/>
      <w:r w:rsidRPr="00334035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334035">
        <w:rPr>
          <w:rFonts w:cs="Times New Roman" w:eastAsia="Times New Roman"/>
          <w:lang w:val="en-US"/>
        </w:rPr>
        <w:t xml:space="preserve"> </w:t>
      </w:r>
      <w:proofErr w:type="spellStart"/>
      <w:r w:rsidRPr="00334035">
        <w:rPr>
          <w:rFonts w:cs="Times New Roman" w:eastAsia="Times New Roman"/>
          <w:lang w:val="en-US"/>
        </w:rPr>
        <w:t>broj</w:t>
      </w:r>
      <w:proofErr w:type="spellEnd"/>
      <w:r w:rsidRPr="00334035">
        <w:rPr>
          <w:rFonts w:cs="Times New Roman" w:eastAsia="Times New Roman"/>
        </w:rPr>
        <w:t xml:space="preserve">: 7. </w:t>
      </w:r>
      <w:r w:rsidRPr="00334035">
        <w:rPr>
          <w:rFonts w:cs="Times New Roman" w:eastAsia="Times New Roman"/>
          <w:lang w:val="en-US"/>
        </w:rPr>
        <w:t>St</w:t>
      </w:r>
      <w:r w:rsidRPr="00334035">
        <w:rPr>
          <w:rFonts w:cs="Times New Roman" w:eastAsia="Times New Roman"/>
        </w:rPr>
        <w:t xml:space="preserve">-70/2010, </w:t>
      </w:r>
      <w:proofErr w:type="spellStart"/>
      <w:r w:rsidRPr="00334035">
        <w:rPr>
          <w:rFonts w:cs="Times New Roman" w:eastAsia="Times New Roman"/>
          <w:lang w:val="en-US"/>
        </w:rPr>
        <w:t>otvoren</w:t>
      </w:r>
      <w:proofErr w:type="spellEnd"/>
      <w:r w:rsidRPr="00334035">
        <w:rPr>
          <w:rFonts w:cs="Times New Roman" w:eastAsia="Times New Roman"/>
          <w:lang w:val="en-US"/>
        </w:rPr>
        <w:t xml:space="preserve"> je </w:t>
      </w:r>
      <w:proofErr w:type="spellStart"/>
      <w:r w:rsidRPr="00334035">
        <w:rPr>
          <w:rFonts w:cs="Times New Roman" w:eastAsia="Times New Roman"/>
          <w:lang w:val="en-US"/>
        </w:rPr>
        <w:t>ste</w:t>
      </w:r>
      <w:proofErr w:type="spellEnd"/>
      <w:r w:rsidRPr="00334035">
        <w:rPr>
          <w:rFonts w:cs="Times New Roman" w:eastAsia="Times New Roman"/>
        </w:rPr>
        <w:t>č</w:t>
      </w:r>
      <w:proofErr w:type="spellStart"/>
      <w:r w:rsidRPr="00334035">
        <w:rPr>
          <w:rFonts w:cs="Times New Roman" w:eastAsia="Times New Roman"/>
          <w:lang w:val="en-US"/>
        </w:rPr>
        <w:t>ajni</w:t>
      </w:r>
      <w:proofErr w:type="spellEnd"/>
      <w:r w:rsidRPr="00334035">
        <w:rPr>
          <w:rFonts w:cs="Times New Roman" w:eastAsia="Times New Roman"/>
          <w:lang w:val="en-US"/>
        </w:rPr>
        <w:t xml:space="preserve"> </w:t>
      </w:r>
      <w:proofErr w:type="spellStart"/>
      <w:r w:rsidRPr="00334035">
        <w:rPr>
          <w:rFonts w:cs="Times New Roman" w:eastAsia="Times New Roman"/>
          <w:lang w:val="en-US"/>
        </w:rPr>
        <w:t>postupak</w:t>
      </w:r>
      <w:proofErr w:type="spellEnd"/>
      <w:r w:rsidRPr="00334035">
        <w:rPr>
          <w:rFonts w:cs="Times New Roman" w:eastAsia="Times New Roman"/>
          <w:lang w:val="en-US"/>
        </w:rPr>
        <w:t xml:space="preserve"> </w:t>
      </w:r>
      <w:proofErr w:type="spellStart"/>
      <w:r w:rsidRPr="00334035">
        <w:rPr>
          <w:rFonts w:cs="Times New Roman" w:eastAsia="Times New Roman"/>
          <w:lang w:val="en-US"/>
        </w:rPr>
        <w:t>nad</w:t>
      </w:r>
      <w:proofErr w:type="spellEnd"/>
      <w:r w:rsidRPr="00334035">
        <w:rPr>
          <w:rFonts w:cs="Times New Roman" w:eastAsia="Times New Roman"/>
          <w:lang w:val="en-US"/>
        </w:rPr>
        <w:t xml:space="preserve"> </w:t>
      </w:r>
      <w:proofErr w:type="spellStart"/>
      <w:r w:rsidRPr="00334035">
        <w:rPr>
          <w:rFonts w:cs="Times New Roman" w:eastAsia="Times New Roman"/>
          <w:lang w:val="en-US"/>
        </w:rPr>
        <w:t>uvodno</w:t>
      </w:r>
      <w:proofErr w:type="spellEnd"/>
      <w:r w:rsidRPr="00334035">
        <w:rPr>
          <w:rFonts w:cs="Times New Roman" w:eastAsia="Times New Roman"/>
          <w:lang w:val="en-US"/>
        </w:rPr>
        <w:t xml:space="preserve"> </w:t>
      </w:r>
      <w:proofErr w:type="spellStart"/>
      <w:r w:rsidRPr="00334035">
        <w:rPr>
          <w:rFonts w:cs="Times New Roman" w:eastAsia="Times New Roman"/>
          <w:lang w:val="en-US"/>
        </w:rPr>
        <w:t>navedenim</w:t>
      </w:r>
      <w:proofErr w:type="spellEnd"/>
      <w:r w:rsidRPr="00334035">
        <w:rPr>
          <w:rFonts w:cs="Times New Roman" w:eastAsia="Times New Roman"/>
          <w:lang w:val="en-US"/>
        </w:rPr>
        <w:t xml:space="preserve"> </w:t>
      </w:r>
      <w:proofErr w:type="spellStart"/>
      <w:r w:rsidRPr="00334035">
        <w:rPr>
          <w:rFonts w:cs="Times New Roman" w:eastAsia="Times New Roman"/>
          <w:lang w:val="en-US"/>
        </w:rPr>
        <w:t>trgova</w:t>
      </w:r>
      <w:proofErr w:type="spellEnd"/>
      <w:r w:rsidRPr="00334035">
        <w:rPr>
          <w:rFonts w:cs="Times New Roman" w:eastAsia="Times New Roman"/>
        </w:rPr>
        <w:t>č</w:t>
      </w:r>
      <w:proofErr w:type="spellStart"/>
      <w:r w:rsidRPr="00334035">
        <w:rPr>
          <w:rFonts w:cs="Times New Roman" w:eastAsia="Times New Roman"/>
          <w:lang w:val="en-US"/>
        </w:rPr>
        <w:t>kim</w:t>
      </w:r>
      <w:proofErr w:type="spellEnd"/>
      <w:r w:rsidRPr="00334035">
        <w:rPr>
          <w:rFonts w:cs="Times New Roman" w:eastAsia="Times New Roman"/>
          <w:lang w:val="en-US"/>
        </w:rPr>
        <w:t xml:space="preserve"> </w:t>
      </w:r>
      <w:proofErr w:type="spellStart"/>
      <w:r w:rsidRPr="00334035">
        <w:rPr>
          <w:rFonts w:cs="Times New Roman" w:eastAsia="Times New Roman"/>
          <w:lang w:val="en-US"/>
        </w:rPr>
        <w:t>dru</w:t>
      </w:r>
      <w:proofErr w:type="spellEnd"/>
      <w:r w:rsidRPr="00334035">
        <w:rPr>
          <w:rFonts w:cs="Times New Roman" w:eastAsia="Times New Roman"/>
        </w:rPr>
        <w:t>š</w:t>
      </w:r>
      <w:proofErr w:type="spellStart"/>
      <w:r w:rsidRPr="00334035">
        <w:rPr>
          <w:rFonts w:cs="Times New Roman" w:eastAsia="Times New Roman"/>
          <w:lang w:val="en-US"/>
        </w:rPr>
        <w:t>tvom</w:t>
      </w:r>
      <w:proofErr w:type="spellEnd"/>
      <w:r w:rsidRPr="00334035">
        <w:rPr>
          <w:rFonts w:cs="Times New Roman" w:eastAsia="Times New Roman"/>
          <w:lang w:val="en-US"/>
        </w:rPr>
        <w:t xml:space="preserve"> </w:t>
      </w:r>
      <w:proofErr w:type="spellStart"/>
      <w:r w:rsidRPr="00334035">
        <w:rPr>
          <w:rFonts w:cs="Times New Roman" w:eastAsia="Times New Roman"/>
          <w:lang w:val="en-US"/>
        </w:rPr>
        <w:t>kao</w:t>
      </w:r>
      <w:proofErr w:type="spellEnd"/>
      <w:r w:rsidRPr="00334035">
        <w:rPr>
          <w:rFonts w:cs="Times New Roman" w:eastAsia="Times New Roman"/>
          <w:lang w:val="en-US"/>
        </w:rPr>
        <w:t xml:space="preserve"> </w:t>
      </w:r>
      <w:proofErr w:type="spellStart"/>
      <w:r w:rsidRPr="00334035">
        <w:rPr>
          <w:rFonts w:cs="Times New Roman" w:eastAsia="Times New Roman"/>
          <w:lang w:val="en-US"/>
        </w:rPr>
        <w:t>ste</w:t>
      </w:r>
      <w:proofErr w:type="spellEnd"/>
      <w:r w:rsidRPr="00334035">
        <w:rPr>
          <w:rFonts w:cs="Times New Roman" w:eastAsia="Times New Roman"/>
        </w:rPr>
        <w:t>č</w:t>
      </w:r>
      <w:proofErr w:type="spellStart"/>
      <w:r w:rsidRPr="00334035">
        <w:rPr>
          <w:rFonts w:cs="Times New Roman" w:eastAsia="Times New Roman"/>
          <w:lang w:val="en-US"/>
        </w:rPr>
        <w:t>ajnim</w:t>
      </w:r>
      <w:proofErr w:type="spellEnd"/>
      <w:r w:rsidRPr="00334035">
        <w:rPr>
          <w:rFonts w:cs="Times New Roman" w:eastAsia="Times New Roman"/>
          <w:lang w:val="en-US"/>
        </w:rPr>
        <w:t xml:space="preserve"> Du</w:t>
      </w:r>
      <w:r w:rsidRPr="00334035">
        <w:rPr>
          <w:rFonts w:cs="Times New Roman" w:eastAsia="Times New Roman"/>
        </w:rPr>
        <w:t>ž</w:t>
      </w:r>
      <w:proofErr w:type="spellStart"/>
      <w:r w:rsidRPr="00334035">
        <w:rPr>
          <w:rFonts w:cs="Times New Roman" w:eastAsia="Times New Roman"/>
          <w:lang w:val="en-US"/>
        </w:rPr>
        <w:t>nikom</w:t>
      </w:r>
      <w:proofErr w:type="spellEnd"/>
      <w:r w:rsidRPr="00334035">
        <w:rPr>
          <w:rFonts w:cs="Times New Roman" w:eastAsia="Times New Roman"/>
          <w:lang w:val="en-US"/>
        </w:rPr>
        <w:t xml:space="preserve"> a </w:t>
      </w:r>
      <w:proofErr w:type="spellStart"/>
      <w:r w:rsidRPr="00334035">
        <w:rPr>
          <w:rFonts w:cs="Times New Roman" w:eastAsia="Times New Roman"/>
          <w:lang w:val="en-US"/>
        </w:rPr>
        <w:t>Rješenjem</w:t>
      </w:r>
      <w:proofErr w:type="spellEnd"/>
      <w:r w:rsidRPr="00334035">
        <w:rPr>
          <w:rFonts w:cs="Times New Roman" w:eastAsia="Times New Roman"/>
          <w:lang w:val="en-US"/>
        </w:rPr>
        <w:t xml:space="preserve"> </w:t>
      </w:r>
      <w:r w:rsidRPr="00334035">
        <w:rPr>
          <w:rFonts w:cs="Times New Roman" w:eastAsia="Times New Roman"/>
          <w:lang w:eastAsia="hr-HR"/>
        </w:rPr>
        <w:t>od 17. listopada 2017, broj: gornji, isti je stečajni postupak zaključen</w:t>
      </w:r>
      <w:r w:rsidRPr="00334035">
        <w:rPr>
          <w:rFonts w:cs="Times New Roman" w:eastAsia="Times New Roman"/>
        </w:rPr>
        <w:t xml:space="preserve">. </w:t>
      </w:r>
    </w:p>
    <w:p w:rsidRDefault="00334035" w:rsidP="00334035" w:rsidR="00334035" w:rsidRPr="00334035">
      <w:pPr>
        <w:spacing w:after="0"/>
        <w:jc w:val="both"/>
        <w:rPr>
          <w:rFonts w:cs="Times New Roman" w:eastAsia="Times New Roman"/>
          <w:lang w:val="en-US"/>
        </w:rPr>
      </w:pPr>
    </w:p>
    <w:p w:rsidRDefault="00334035" w:rsidP="00334035" w:rsidR="00334035" w:rsidRPr="00334035">
      <w:pPr>
        <w:spacing w:after="0"/>
        <w:jc w:val="both"/>
        <w:rPr>
          <w:rFonts w:cs="Times New Roman" w:eastAsia="Times New Roman"/>
          <w:lang w:val="en-US"/>
        </w:rPr>
      </w:pPr>
      <w:r w:rsidRPr="00334035">
        <w:rPr>
          <w:rFonts w:cs="Times New Roman" w:eastAsia="Times New Roman"/>
          <w:lang w:val="en-US"/>
        </w:rPr>
        <w:t xml:space="preserve">          </w:t>
      </w:r>
      <w:r w:rsidRPr="00334035">
        <w:rPr>
          <w:rFonts w:cs="Times New Roman" w:eastAsia="Times New Roman"/>
          <w:lang w:eastAsia="hr-HR"/>
        </w:rPr>
        <w:t xml:space="preserve">Protiv Rješenja o zaključenju stečajnog postupka, od 17. listopada 2017, broj: gornji, u izrijeci ovog Rješenja navedeni Vjerovnik je, kao </w:t>
      </w:r>
      <w:proofErr w:type="spellStart"/>
      <w:r w:rsidRPr="00334035">
        <w:rPr>
          <w:rFonts w:cs="Times New Roman" w:eastAsia="Times New Roman"/>
          <w:lang w:eastAsia="hr-HR"/>
        </w:rPr>
        <w:t>podredno</w:t>
      </w:r>
      <w:proofErr w:type="spellEnd"/>
      <w:r w:rsidRPr="00334035">
        <w:rPr>
          <w:rFonts w:cs="Times New Roman" w:eastAsia="Times New Roman"/>
          <w:lang w:eastAsia="hr-HR"/>
        </w:rPr>
        <w:t xml:space="preserve">, izjavio Žalbu, podneskom nadnevka: </w:t>
      </w:r>
      <w:r w:rsidRPr="00334035">
        <w:rPr>
          <w:rFonts w:cs="Times New Roman" w:eastAsia="Times New Roman"/>
          <w:i/>
          <w:lang w:eastAsia="hr-HR"/>
        </w:rPr>
        <w:t>U Zagrebu, 19. listopada 2017. godine</w:t>
      </w:r>
      <w:r w:rsidRPr="00334035">
        <w:rPr>
          <w:rFonts w:cs="Times New Roman" w:eastAsia="Times New Roman"/>
          <w:lang w:eastAsia="hr-HR"/>
        </w:rPr>
        <w:t xml:space="preserve"> a koji je u ovom Sudu fizički zaprimljeno 23. listopada 2017.</w:t>
      </w:r>
    </w:p>
    <w:p w:rsidRDefault="00334035" w:rsidP="00334035" w:rsidR="00334035" w:rsidRPr="00334035">
      <w:pPr>
        <w:spacing w:after="0"/>
        <w:jc w:val="both"/>
        <w:rPr>
          <w:rFonts w:cs="Times New Roman" w:eastAsia="Times New Roman"/>
          <w:lang w:val="en-US"/>
        </w:rPr>
      </w:pPr>
    </w:p>
    <w:p w:rsidRDefault="00334035" w:rsidP="00334035" w:rsidR="00334035" w:rsidRPr="00334035">
      <w:pPr>
        <w:spacing w:after="0"/>
        <w:jc w:val="both"/>
        <w:rPr>
          <w:rFonts w:cs="Times New Roman" w:eastAsia="Times New Roman"/>
          <w:lang w:eastAsia="hr-HR"/>
        </w:rPr>
      </w:pPr>
      <w:r w:rsidRPr="00334035">
        <w:rPr>
          <w:rFonts w:cs="Times New Roman" w:eastAsia="Times New Roman"/>
          <w:lang w:val="en-US"/>
        </w:rPr>
        <w:t xml:space="preserve">          </w:t>
      </w:r>
      <w:proofErr w:type="spellStart"/>
      <w:r w:rsidRPr="00334035">
        <w:rPr>
          <w:rFonts w:cs="Times New Roman" w:eastAsia="Times New Roman"/>
          <w:lang w:val="en-US"/>
        </w:rPr>
        <w:t>Podneskom</w:t>
      </w:r>
      <w:proofErr w:type="spellEnd"/>
      <w:r w:rsidRPr="00334035">
        <w:rPr>
          <w:rFonts w:cs="Times New Roman" w:eastAsia="Times New Roman"/>
          <w:lang w:val="en-US"/>
        </w:rPr>
        <w:t xml:space="preserve">, </w:t>
      </w:r>
      <w:r w:rsidRPr="00334035">
        <w:rPr>
          <w:rFonts w:cs="Times New Roman" w:eastAsia="Times New Roman"/>
          <w:lang w:eastAsia="hr-HR"/>
        </w:rPr>
        <w:t xml:space="preserve">nadnevka: </w:t>
      </w:r>
      <w:r w:rsidRPr="00334035">
        <w:rPr>
          <w:rFonts w:cs="Times New Roman" w:eastAsia="Times New Roman"/>
          <w:i/>
          <w:lang w:eastAsia="hr-HR"/>
        </w:rPr>
        <w:t>U Zagrebu, 26. listopada 2017. godine</w:t>
      </w:r>
      <w:r w:rsidRPr="00334035">
        <w:rPr>
          <w:rFonts w:cs="Times New Roman" w:eastAsia="Times New Roman"/>
          <w:lang w:eastAsia="hr-HR"/>
        </w:rPr>
        <w:t xml:space="preserve"> a koji je u ovom Sudu fizički zaprimljen 30. listopada 2017, isti je Vjerovnik istakao kako povlači Žalbu. </w:t>
      </w:r>
    </w:p>
    <w:p w:rsidRDefault="00334035" w:rsidP="00334035" w:rsidR="00334035" w:rsidRPr="003340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334035" w:rsidP="00334035" w:rsidR="00334035" w:rsidRPr="00334035">
      <w:pPr>
        <w:spacing w:after="0"/>
        <w:jc w:val="both"/>
        <w:rPr>
          <w:rFonts w:cs="Times New Roman" w:eastAsia="Times New Roman"/>
          <w:lang w:eastAsia="hr-HR"/>
        </w:rPr>
      </w:pPr>
      <w:r w:rsidRPr="00334035">
        <w:rPr>
          <w:rFonts w:cs="Times New Roman" w:eastAsia="Times New Roman"/>
          <w:lang w:val="en-US"/>
        </w:rPr>
        <w:t xml:space="preserve">          </w:t>
      </w:r>
      <w:r w:rsidRPr="00334035">
        <w:rPr>
          <w:rFonts w:cs="Times New Roman" w:eastAsia="Times New Roman"/>
          <w:lang w:eastAsia="hr-HR"/>
        </w:rPr>
        <w:t>Kako je isti Vjerovnik povukao izjavljenu Žalbu, to je Sud povlačenje utvrdio ovim Rješenjem, analogno primjenjujući odredbu članka 193, Zakona o parničnom postupku, (</w:t>
      </w:r>
      <w:r w:rsidRPr="00334035">
        <w:rPr>
          <w:rFonts w:cs="Times New Roman" w:eastAsia="Times New Roman"/>
          <w:i/>
          <w:lang w:eastAsia="hr-HR"/>
        </w:rPr>
        <w:t>Narodne novine</w:t>
      </w:r>
      <w:r w:rsidRPr="00334035">
        <w:rPr>
          <w:rFonts w:cs="Times New Roman" w:eastAsia="Times New Roman"/>
          <w:lang w:eastAsia="hr-HR"/>
        </w:rPr>
        <w:t>, br.: 148/11. – pročišćeni tekst, 25/13. i 89/14.-Odluka USRH, br.: U-I-885/2013., dalje: ZPP), koji su u ovome stečajnom postupku na odgovarajući način</w:t>
      </w:r>
    </w:p>
    <w:p w:rsidRDefault="00334035" w:rsidP="00334035" w:rsidR="00334035" w:rsidRPr="003340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334035" w:rsidP="00334035" w:rsidR="00334035" w:rsidRPr="003340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334035" w:rsidP="00334035" w:rsidR="00334035" w:rsidRPr="00334035">
      <w:pPr>
        <w:spacing w:after="0"/>
        <w:rPr>
          <w:rFonts w:cs="Times New Roman" w:eastAsia="Times New Roman"/>
          <w:b/>
          <w:lang w:eastAsia="hr-HR"/>
        </w:rPr>
      </w:pPr>
      <w:r w:rsidRPr="00334035">
        <w:rPr>
          <w:rFonts w:cs="Times New Roman" w:eastAsia="Times New Roman"/>
          <w:b/>
          <w:lang w:eastAsia="hr-HR"/>
        </w:rPr>
        <w:t xml:space="preserve">                                                                        - 2 -                                    Broj: 14. St-70/2010.</w:t>
      </w:r>
    </w:p>
    <w:p w:rsidRDefault="00334035" w:rsidP="00334035" w:rsidR="00334035" w:rsidRPr="003340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334035" w:rsidP="00334035" w:rsidR="00334035" w:rsidRPr="003340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334035" w:rsidP="00334035" w:rsidR="00334035" w:rsidRPr="003340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334035" w:rsidP="00334035" w:rsidR="00334035" w:rsidRPr="00334035">
      <w:pPr>
        <w:spacing w:after="0"/>
        <w:jc w:val="both"/>
        <w:rPr>
          <w:rFonts w:cs="Times New Roman" w:eastAsia="Times New Roman"/>
          <w:lang w:val="en-US"/>
        </w:rPr>
      </w:pPr>
      <w:r w:rsidRPr="00334035">
        <w:rPr>
          <w:rFonts w:cs="Times New Roman" w:eastAsia="Times New Roman"/>
          <w:lang w:eastAsia="hr-HR"/>
        </w:rPr>
        <w:t>primjenjuje temeljem članka 6, Stečajnog zakona (</w:t>
      </w:r>
      <w:r w:rsidRPr="00334035">
        <w:rPr>
          <w:rFonts w:cs="Times New Roman" w:eastAsia="Times New Roman"/>
          <w:i/>
          <w:lang w:eastAsia="hr-HR"/>
        </w:rPr>
        <w:t>Narodne novine,</w:t>
      </w:r>
      <w:r w:rsidRPr="00334035">
        <w:rPr>
          <w:rFonts w:cs="Times New Roman" w:eastAsia="Times New Roman"/>
          <w:lang w:eastAsia="hr-HR"/>
        </w:rPr>
        <w:t xml:space="preserve"> br.-i: od 44/96. do 133/12, dalje: </w:t>
      </w:r>
      <w:r w:rsidRPr="00334035">
        <w:rPr>
          <w:rFonts w:cs="Times New Roman" w:eastAsia="Times New Roman"/>
          <w:i/>
          <w:lang w:eastAsia="hr-HR"/>
        </w:rPr>
        <w:t>stari</w:t>
      </w:r>
      <w:r w:rsidRPr="00334035">
        <w:rPr>
          <w:rFonts w:cs="Times New Roman" w:eastAsia="Times New Roman"/>
          <w:lang w:eastAsia="hr-HR"/>
        </w:rPr>
        <w:t xml:space="preserve"> SZ) u vezi sa člankom 441, Stečajnog zakona (</w:t>
      </w:r>
      <w:r w:rsidRPr="00334035">
        <w:rPr>
          <w:rFonts w:cs="Times New Roman" w:eastAsia="Times New Roman"/>
          <w:i/>
          <w:lang w:eastAsia="hr-HR"/>
        </w:rPr>
        <w:t>Narodne novine,</w:t>
      </w:r>
      <w:r w:rsidRPr="00334035">
        <w:rPr>
          <w:rFonts w:cs="Times New Roman" w:eastAsia="Times New Roman"/>
          <w:lang w:eastAsia="hr-HR"/>
        </w:rPr>
        <w:t xml:space="preserve"> br.: 71/15, dalje: </w:t>
      </w:r>
      <w:r w:rsidRPr="00334035">
        <w:rPr>
          <w:rFonts w:cs="Times New Roman" w:eastAsia="Times New Roman"/>
          <w:i/>
          <w:lang w:eastAsia="hr-HR"/>
        </w:rPr>
        <w:t>novi</w:t>
      </w:r>
      <w:r w:rsidRPr="00334035">
        <w:rPr>
          <w:rFonts w:cs="Times New Roman" w:eastAsia="Times New Roman"/>
          <w:lang w:eastAsia="hr-HR"/>
        </w:rPr>
        <w:t xml:space="preserve"> SZ). </w:t>
      </w:r>
    </w:p>
    <w:p w:rsidRDefault="00334035" w:rsidP="00334035" w:rsidR="00334035" w:rsidRPr="00334035">
      <w:pPr>
        <w:spacing w:after="0"/>
        <w:jc w:val="both"/>
        <w:rPr>
          <w:rFonts w:cs="Times New Roman" w:eastAsia="Times New Roman"/>
          <w:lang w:val="en-US"/>
        </w:rPr>
      </w:pPr>
    </w:p>
    <w:p w:rsidRDefault="00334035" w:rsidP="00334035" w:rsidR="00334035" w:rsidRPr="00334035">
      <w:pPr>
        <w:spacing w:after="0"/>
        <w:jc w:val="both"/>
        <w:rPr>
          <w:rFonts w:cs="Times New Roman" w:eastAsia="Times New Roman"/>
          <w:lang w:val="en-US"/>
        </w:rPr>
      </w:pPr>
      <w:r w:rsidRPr="00334035">
        <w:rPr>
          <w:rFonts w:cs="Times New Roman" w:eastAsia="Times New Roman"/>
          <w:lang w:val="en-US"/>
        </w:rPr>
        <w:t xml:space="preserve">          </w:t>
      </w:r>
      <w:proofErr w:type="spellStart"/>
      <w:proofErr w:type="gramStart"/>
      <w:r w:rsidRPr="00334035">
        <w:rPr>
          <w:rFonts w:cs="Times New Roman" w:eastAsia="Times New Roman"/>
          <w:lang w:val="en-US"/>
        </w:rPr>
        <w:t>Sukladno</w:t>
      </w:r>
      <w:proofErr w:type="spellEnd"/>
      <w:r w:rsidRPr="00334035">
        <w:rPr>
          <w:rFonts w:cs="Times New Roman" w:eastAsia="Times New Roman"/>
          <w:lang w:val="en-US"/>
        </w:rPr>
        <w:t xml:space="preserve"> </w:t>
      </w:r>
      <w:proofErr w:type="spellStart"/>
      <w:r w:rsidRPr="00334035">
        <w:rPr>
          <w:rFonts w:cs="Times New Roman" w:eastAsia="Times New Roman"/>
          <w:lang w:val="en-US"/>
        </w:rPr>
        <w:t>navedenom</w:t>
      </w:r>
      <w:proofErr w:type="spellEnd"/>
      <w:r w:rsidRPr="00334035">
        <w:rPr>
          <w:rFonts w:cs="Times New Roman" w:eastAsia="Times New Roman"/>
          <w:lang w:val="en-US"/>
        </w:rPr>
        <w:t xml:space="preserve"> </w:t>
      </w:r>
      <w:proofErr w:type="spellStart"/>
      <w:r w:rsidRPr="00334035">
        <w:rPr>
          <w:rFonts w:cs="Times New Roman" w:eastAsia="Times New Roman"/>
          <w:lang w:val="en-US"/>
        </w:rPr>
        <w:t>i</w:t>
      </w:r>
      <w:proofErr w:type="spellEnd"/>
      <w:r w:rsidRPr="00334035">
        <w:rPr>
          <w:rFonts w:cs="Times New Roman" w:eastAsia="Times New Roman"/>
          <w:lang w:val="en-US"/>
        </w:rPr>
        <w:t xml:space="preserve"> </w:t>
      </w:r>
      <w:proofErr w:type="spellStart"/>
      <w:r w:rsidRPr="00334035">
        <w:rPr>
          <w:rFonts w:cs="Times New Roman" w:eastAsia="Times New Roman"/>
          <w:lang w:val="en-US"/>
        </w:rPr>
        <w:t>temeljem</w:t>
      </w:r>
      <w:proofErr w:type="spellEnd"/>
      <w:r w:rsidRPr="00334035">
        <w:rPr>
          <w:rFonts w:cs="Times New Roman" w:eastAsia="Times New Roman"/>
          <w:lang w:val="en-US"/>
        </w:rPr>
        <w:t xml:space="preserve"> </w:t>
      </w:r>
      <w:proofErr w:type="spellStart"/>
      <w:r w:rsidRPr="00334035">
        <w:rPr>
          <w:rFonts w:cs="Times New Roman" w:eastAsia="Times New Roman"/>
          <w:lang w:val="en-US"/>
        </w:rPr>
        <w:t>navedenih</w:t>
      </w:r>
      <w:proofErr w:type="spellEnd"/>
      <w:r w:rsidRPr="00334035">
        <w:rPr>
          <w:rFonts w:cs="Times New Roman" w:eastAsia="Times New Roman"/>
          <w:lang w:val="en-US"/>
        </w:rPr>
        <w:t xml:space="preserve"> </w:t>
      </w:r>
      <w:proofErr w:type="spellStart"/>
      <w:r w:rsidRPr="00334035">
        <w:rPr>
          <w:rFonts w:cs="Times New Roman" w:eastAsia="Times New Roman"/>
          <w:lang w:val="en-US"/>
        </w:rPr>
        <w:t>pozitivnih</w:t>
      </w:r>
      <w:proofErr w:type="spellEnd"/>
      <w:r w:rsidRPr="00334035">
        <w:rPr>
          <w:rFonts w:cs="Times New Roman" w:eastAsia="Times New Roman"/>
          <w:lang w:val="en-US"/>
        </w:rPr>
        <w:t xml:space="preserve"> </w:t>
      </w:r>
      <w:proofErr w:type="spellStart"/>
      <w:r w:rsidRPr="00334035">
        <w:rPr>
          <w:rFonts w:cs="Times New Roman" w:eastAsia="Times New Roman"/>
          <w:lang w:val="en-US"/>
        </w:rPr>
        <w:t>propisa</w:t>
      </w:r>
      <w:proofErr w:type="spellEnd"/>
      <w:r w:rsidRPr="00334035">
        <w:rPr>
          <w:rFonts w:cs="Times New Roman" w:eastAsia="Times New Roman"/>
          <w:lang w:val="en-US"/>
        </w:rPr>
        <w:t xml:space="preserve">, </w:t>
      </w:r>
      <w:proofErr w:type="spellStart"/>
      <w:r w:rsidRPr="00334035">
        <w:rPr>
          <w:rFonts w:cs="Times New Roman" w:eastAsia="Times New Roman"/>
          <w:lang w:val="en-US"/>
        </w:rPr>
        <w:t>riješeno</w:t>
      </w:r>
      <w:proofErr w:type="spellEnd"/>
      <w:r w:rsidRPr="00334035">
        <w:rPr>
          <w:rFonts w:cs="Times New Roman" w:eastAsia="Times New Roman"/>
          <w:lang w:val="en-US"/>
        </w:rPr>
        <w:t xml:space="preserve"> je </w:t>
      </w:r>
      <w:proofErr w:type="spellStart"/>
      <w:r w:rsidRPr="00334035">
        <w:rPr>
          <w:rFonts w:cs="Times New Roman" w:eastAsia="Times New Roman"/>
          <w:lang w:val="en-US"/>
        </w:rPr>
        <w:t>kao</w:t>
      </w:r>
      <w:proofErr w:type="spellEnd"/>
      <w:r w:rsidRPr="00334035">
        <w:rPr>
          <w:rFonts w:cs="Times New Roman" w:eastAsia="Times New Roman"/>
          <w:lang w:val="en-US"/>
        </w:rPr>
        <w:t xml:space="preserve"> u </w:t>
      </w:r>
      <w:proofErr w:type="spellStart"/>
      <w:r w:rsidRPr="00334035">
        <w:rPr>
          <w:rFonts w:cs="Times New Roman" w:eastAsia="Times New Roman"/>
          <w:lang w:val="en-US"/>
        </w:rPr>
        <w:t>izrijeci</w:t>
      </w:r>
      <w:proofErr w:type="spellEnd"/>
      <w:r w:rsidRPr="00334035">
        <w:rPr>
          <w:rFonts w:cs="Times New Roman" w:eastAsia="Times New Roman"/>
          <w:lang w:val="en-US"/>
        </w:rPr>
        <w:t xml:space="preserve"> </w:t>
      </w:r>
      <w:proofErr w:type="spellStart"/>
      <w:r w:rsidRPr="00334035">
        <w:rPr>
          <w:rFonts w:cs="Times New Roman" w:eastAsia="Times New Roman"/>
          <w:lang w:val="en-US"/>
        </w:rPr>
        <w:t>ovog</w:t>
      </w:r>
      <w:proofErr w:type="spellEnd"/>
      <w:r w:rsidRPr="00334035">
        <w:rPr>
          <w:rFonts w:cs="Times New Roman" w:eastAsia="Times New Roman"/>
          <w:lang w:val="en-US"/>
        </w:rPr>
        <w:t xml:space="preserve"> </w:t>
      </w:r>
      <w:proofErr w:type="spellStart"/>
      <w:r w:rsidRPr="00334035">
        <w:rPr>
          <w:rFonts w:cs="Times New Roman" w:eastAsia="Times New Roman"/>
          <w:lang w:val="en-US"/>
        </w:rPr>
        <w:t>Rješenja</w:t>
      </w:r>
      <w:proofErr w:type="spellEnd"/>
      <w:r w:rsidRPr="00334035">
        <w:rPr>
          <w:rFonts w:cs="Times New Roman" w:eastAsia="Times New Roman"/>
          <w:lang w:val="en-US"/>
        </w:rPr>
        <w:t>.</w:t>
      </w:r>
      <w:proofErr w:type="gramEnd"/>
    </w:p>
    <w:p w:rsidRDefault="00334035" w:rsidP="00334035" w:rsidR="00334035" w:rsidRPr="00334035">
      <w:pPr>
        <w:spacing w:after="0"/>
        <w:jc w:val="both"/>
        <w:rPr>
          <w:rFonts w:cs="Times New Roman" w:eastAsia="Times New Roman"/>
          <w:lang w:val="en-US"/>
        </w:rPr>
      </w:pPr>
    </w:p>
    <w:p w:rsidRDefault="00334035" w:rsidP="00334035" w:rsidR="00334035" w:rsidRPr="00334035">
      <w:pPr>
        <w:spacing w:after="0"/>
        <w:rPr>
          <w:rFonts w:cs="Times New Roman" w:eastAsia="Times New Roman"/>
          <w:lang w:eastAsia="hr-HR"/>
        </w:rPr>
      </w:pPr>
    </w:p>
    <w:p w:rsidRDefault="00334035" w:rsidP="00334035" w:rsidR="00334035" w:rsidRPr="00334035">
      <w:pPr>
        <w:spacing w:after="0"/>
        <w:jc w:val="center"/>
        <w:rPr>
          <w:rFonts w:cs="Times New Roman" w:eastAsia="Times New Roman"/>
          <w:lang w:eastAsia="hr-HR"/>
        </w:rPr>
      </w:pPr>
      <w:r w:rsidRPr="00334035">
        <w:rPr>
          <w:rFonts w:cs="Times New Roman" w:eastAsia="Times New Roman"/>
          <w:lang w:eastAsia="hr-HR"/>
        </w:rPr>
        <w:t>Split, 03. studenog 2017.</w:t>
      </w:r>
    </w:p>
    <w:p w:rsidRDefault="00334035" w:rsidP="00334035" w:rsidR="00334035" w:rsidRPr="00334035">
      <w:pPr>
        <w:spacing w:after="0"/>
        <w:rPr>
          <w:rFonts w:cs="Times New Roman" w:eastAsia="Times New Roman"/>
          <w:lang w:eastAsia="hr-HR"/>
        </w:rPr>
      </w:pPr>
    </w:p>
    <w:p w:rsidRDefault="00334035" w:rsidP="00334035" w:rsidR="00334035" w:rsidRPr="00334035">
      <w:pPr>
        <w:spacing w:after="0"/>
        <w:rPr>
          <w:rFonts w:cs="Times New Roman" w:eastAsia="Times New Roman"/>
          <w:lang w:eastAsia="hr-HR"/>
        </w:rPr>
      </w:pPr>
    </w:p>
    <w:p w:rsidRDefault="00334035" w:rsidP="00334035" w:rsidR="00334035" w:rsidRPr="00334035">
      <w:pPr>
        <w:spacing w:after="0"/>
        <w:rPr>
          <w:rFonts w:cs="Times New Roman" w:eastAsia="Times New Roman"/>
          <w:lang w:eastAsia="hr-HR"/>
        </w:rPr>
      </w:pPr>
      <w:r w:rsidRPr="00334035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STEČAJNI SUDAC:</w:t>
      </w:r>
    </w:p>
    <w:p w:rsidRDefault="00334035" w:rsidP="00334035" w:rsidR="00334035" w:rsidRPr="00334035">
      <w:pPr>
        <w:spacing w:after="0"/>
        <w:rPr>
          <w:rFonts w:cs="Times New Roman" w:eastAsia="Times New Roman"/>
          <w:lang w:eastAsia="hr-HR"/>
        </w:rPr>
      </w:pPr>
      <w:r w:rsidRPr="00334035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</w:t>
      </w:r>
      <w:smartTag w:element="PersonName" w:uri="urn:schemas-microsoft-com:office:smarttags">
        <w:r w:rsidRPr="00334035">
          <w:rPr>
            <w:rFonts w:cs="Times New Roman" w:eastAsia="Times New Roman"/>
            <w:lang w:eastAsia="hr-HR"/>
          </w:rPr>
          <w:t>Jozo Ćaleta</w:t>
        </w:r>
      </w:smartTag>
      <w:r w:rsidRPr="00334035">
        <w:rPr>
          <w:rFonts w:cs="Times New Roman" w:eastAsia="Times New Roman"/>
          <w:lang w:eastAsia="hr-HR"/>
        </w:rPr>
        <w:t>, v.r.,</w:t>
      </w:r>
    </w:p>
    <w:p w:rsidRDefault="00334035" w:rsidP="00334035" w:rsidR="00334035" w:rsidRPr="00334035">
      <w:pPr>
        <w:spacing w:after="0"/>
        <w:rPr>
          <w:rFonts w:cs="Times New Roman" w:eastAsia="Times New Roman"/>
          <w:lang w:eastAsia="hr-HR"/>
        </w:rPr>
      </w:pPr>
    </w:p>
    <w:p w:rsidRDefault="00334035" w:rsidP="00334035" w:rsidR="00334035" w:rsidRPr="00334035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334035" w:rsidP="00334035" w:rsidR="00334035" w:rsidRPr="00334035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334035" w:rsidP="00334035" w:rsidR="00334035" w:rsidRPr="00334035">
      <w:pPr>
        <w:spacing w:after="0"/>
        <w:jc w:val="both"/>
        <w:rPr>
          <w:rFonts w:cs="Times New Roman" w:eastAsia="Times New Roman"/>
          <w:lang w:eastAsia="hr-HR"/>
        </w:rPr>
      </w:pPr>
      <w:r w:rsidRPr="00334035">
        <w:rPr>
          <w:rFonts w:cs="Times New Roman" w:eastAsia="Times New Roman"/>
          <w:u w:val="single"/>
          <w:lang w:eastAsia="hr-HR"/>
        </w:rPr>
        <w:t>Pravna pouka:</w:t>
      </w:r>
      <w:r w:rsidRPr="00334035">
        <w:rPr>
          <w:rFonts w:cs="Times New Roman" w:eastAsia="Times New Roman"/>
          <w:lang w:eastAsia="hr-HR"/>
        </w:rPr>
        <w:t xml:space="preserve"> Protiv ovog Rješenja može se izjaviti žalba u roku od osam dana. Žalba se u tri primjeraka dostavlja ovom Sudu a o istoj žalbi u drugom stupnju odlučuje Visoki trgovački sud Republike Hrvatske u Zagrebu.</w:t>
      </w:r>
    </w:p>
    <w:p w:rsidRDefault="00334035" w:rsidP="00334035" w:rsidR="00334035" w:rsidRPr="00334035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334035" w:rsidP="00334035" w:rsidR="00334035" w:rsidRPr="00334035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334035" w:rsidP="00334035" w:rsidR="00334035" w:rsidRPr="00334035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334035" w:rsidP="00334035" w:rsidR="00334035" w:rsidRPr="00334035">
      <w:pPr>
        <w:spacing w:after="0"/>
        <w:rPr>
          <w:rFonts w:cs="Times New Roman" w:eastAsia="Times New Roman"/>
          <w:bCs/>
          <w:lang w:eastAsia="hr-HR"/>
        </w:rPr>
      </w:pPr>
      <w:r w:rsidRPr="00334035">
        <w:rPr>
          <w:rFonts w:cs="Times New Roman" w:eastAsia="Times New Roman"/>
          <w:b/>
          <w:bCs/>
          <w:lang w:eastAsia="hr-HR"/>
        </w:rPr>
        <w:t xml:space="preserve">DNA:  </w:t>
      </w:r>
      <w:r w:rsidRPr="00334035">
        <w:rPr>
          <w:rFonts w:cs="Times New Roman" w:eastAsia="Times New Roman"/>
          <w:bCs/>
          <w:lang w:eastAsia="hr-HR"/>
        </w:rPr>
        <w:t xml:space="preserve">  1.</w:t>
      </w:r>
      <w:r w:rsidRPr="00334035">
        <w:rPr>
          <w:rFonts w:cs="Times New Roman" w:eastAsia="Times New Roman"/>
          <w:b/>
          <w:bCs/>
          <w:lang w:eastAsia="hr-HR"/>
        </w:rPr>
        <w:t xml:space="preserve">  </w:t>
      </w:r>
      <w:r w:rsidRPr="00334035">
        <w:rPr>
          <w:rFonts w:cs="Times New Roman" w:eastAsia="Times New Roman"/>
          <w:bCs/>
          <w:lang w:eastAsia="hr-HR"/>
        </w:rPr>
        <w:t>S</w:t>
      </w:r>
      <w:r w:rsidRPr="00334035">
        <w:rPr>
          <w:rFonts w:cs="Times New Roman" w:eastAsia="Times New Roman"/>
          <w:lang w:eastAsia="hr-HR"/>
        </w:rPr>
        <w:t xml:space="preserve">tečajni upravitelj Dragan Bijelić, Šibenik, Put </w:t>
      </w:r>
      <w:proofErr w:type="spellStart"/>
      <w:r w:rsidRPr="00334035">
        <w:rPr>
          <w:rFonts w:cs="Times New Roman" w:eastAsia="Times New Roman"/>
          <w:lang w:eastAsia="hr-HR"/>
        </w:rPr>
        <w:t>Meterize</w:t>
      </w:r>
      <w:proofErr w:type="spellEnd"/>
      <w:r w:rsidRPr="00334035">
        <w:rPr>
          <w:rFonts w:cs="Times New Roman" w:eastAsia="Times New Roman"/>
          <w:lang w:eastAsia="hr-HR"/>
        </w:rPr>
        <w:t xml:space="preserve"> 25,</w:t>
      </w:r>
    </w:p>
    <w:p w:rsidRDefault="00334035" w:rsidP="00334035" w:rsidR="00334035" w:rsidRPr="00334035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334035">
        <w:rPr>
          <w:rFonts w:cs="Times New Roman" w:eastAsia="Times New Roman"/>
          <w:bCs/>
          <w:lang w:eastAsia="hr-HR"/>
        </w:rPr>
        <w:t xml:space="preserve">              2.  </w:t>
      </w:r>
      <w:r w:rsidRPr="00334035">
        <w:rPr>
          <w:rFonts w:cs="Times New Roman" w:eastAsia="Times New Roman"/>
          <w:lang w:eastAsia="hr-HR"/>
        </w:rPr>
        <w:t xml:space="preserve">CENTAR BANKA, d.d., u stečaju, Zagreb, </w:t>
      </w:r>
      <w:proofErr w:type="spellStart"/>
      <w:r w:rsidRPr="00334035">
        <w:rPr>
          <w:rFonts w:cs="Times New Roman" w:eastAsia="Times New Roman"/>
          <w:lang w:eastAsia="hr-HR"/>
        </w:rPr>
        <w:t>Heinzelova</w:t>
      </w:r>
      <w:proofErr w:type="spellEnd"/>
      <w:r w:rsidRPr="00334035">
        <w:rPr>
          <w:rFonts w:cs="Times New Roman" w:eastAsia="Times New Roman"/>
          <w:lang w:eastAsia="hr-HR"/>
        </w:rPr>
        <w:t xml:space="preserve"> 47A,</w:t>
      </w:r>
    </w:p>
    <w:p w:rsidRDefault="00334035" w:rsidP="00334035" w:rsidR="00334035" w:rsidRPr="00334035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334035">
        <w:rPr>
          <w:rFonts w:cs="Times New Roman" w:eastAsia="Times New Roman"/>
          <w:bCs/>
          <w:lang w:eastAsia="hr-HR"/>
        </w:rPr>
        <w:t xml:space="preserve">              3.  Mrežna stranica e- Oglasna ploča sudova - rok: 30. dana,</w:t>
      </w:r>
    </w:p>
    <w:p w:rsidRDefault="00334035" w:rsidP="00334035" w:rsidR="00334035" w:rsidRPr="00334035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334035">
        <w:rPr>
          <w:rFonts w:cs="Times New Roman" w:eastAsia="Times New Roman"/>
          <w:bCs/>
          <w:lang w:eastAsia="hr-HR"/>
        </w:rPr>
        <w:t xml:space="preserve">              4.  Spis.</w:t>
      </w:r>
    </w:p>
    <w:p w:rsidRDefault="00334035" w:rsidP="00334035" w:rsidR="00334035" w:rsidRPr="00334035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334035" w:rsidP="00334035" w:rsidR="00334035" w:rsidRPr="00334035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334035" w:rsidP="00334035" w:rsidR="00334035" w:rsidRPr="00334035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334035" w:rsidP="00334035" w:rsidR="00334035" w:rsidRPr="00334035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334035">
        <w:rPr>
          <w:rFonts w:cs="Times New Roman" w:eastAsia="Times New Roman"/>
          <w:bCs/>
          <w:lang w:eastAsia="hr-HR"/>
        </w:rPr>
        <w:t xml:space="preserve">Split, </w:t>
      </w:r>
      <w:r w:rsidRPr="00334035">
        <w:rPr>
          <w:rFonts w:cs="Times New Roman" w:eastAsia="Times New Roman"/>
          <w:lang w:eastAsia="hr-HR"/>
        </w:rPr>
        <w:t>03. studenog</w:t>
      </w:r>
      <w:r w:rsidRPr="00334035">
        <w:rPr>
          <w:rFonts w:cs="Times New Roman" w:eastAsia="Times New Roman"/>
          <w:bCs/>
          <w:lang w:eastAsia="hr-HR"/>
        </w:rPr>
        <w:t xml:space="preserve"> 2017.</w:t>
      </w:r>
    </w:p>
    <w:p w:rsidRDefault="00334035" w:rsidP="00334035" w:rsidR="00334035" w:rsidRPr="00334035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334035">
        <w:rPr>
          <w:rFonts w:cs="Times New Roman" w:eastAsia="Times New Roman"/>
          <w:bCs/>
          <w:lang w:eastAsia="hr-HR"/>
        </w:rPr>
        <w:t xml:space="preserve">                              </w:t>
      </w:r>
    </w:p>
    <w:p w:rsidRDefault="00334035" w:rsidP="00334035" w:rsidR="00334035" w:rsidRPr="00334035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334035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S U D A C:</w:t>
      </w:r>
    </w:p>
    <w:p w:rsidRDefault="00334035" w:rsidP="00334035" w:rsidR="00334035" w:rsidRPr="00334035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334035" w:rsidP="00334035" w:rsidR="00334035" w:rsidRPr="00334035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334035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Jozo Ćaleta,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035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7953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studenog 2017.</izvorni_sadrzaj>
    <derivirana_varijabla naziv="DomainObject.DatumDonosenjaOdluke_1">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St-70/2010-347</izvorni_sadrzaj>
    <derivirana_varijabla naziv="DomainObject.Oznaka_1">St-70/2010-347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</izvorni_sadrzaj>
    <derivirana_varijabla naziv="DomainObject.Predmet.Broj_1">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2010.</izvorni_sadrzaj>
    <derivirana_varijabla naziv="DomainObject.Predmet.DatumOsnivanja_1">16. studenog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listopada 2017.</izvorni_sadrzaj>
    <derivirana_varijabla naziv="DomainObject.Predmet.DatumRjesavanja_1">17. listopada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St-70/2010</izvorni_sadrzaj>
    <derivirana_varijabla naziv="DomainObject.Predmet.OznakaBroj_1">St-70/2010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Jozo</izvorni_sadrzaj>
    <derivirana_varijabla naziv="DomainObject.Predmet.PredmetRijesio.Ime_1">Jozo</derivirana_varijabla>
  </DomainObject.Predmet.PredmetRijesio.Ime>
  <DomainObject.Predmet.PredmetRijesio.Oib>
    <izvorni_sadrzaj>20900307305</izvorni_sadrzaj>
    <derivirana_varijabla naziv="DomainObject.Predmet.PredmetRijesio.Oib_1">20900307305</derivirana_varijabla>
  </DomainObject.Predmet.PredmetRijesio.Oib>
  <DomainObject.Predmet.PredmetRijesio.Prezime>
    <izvorni_sadrzaj>Ćaleta</izvorni_sadrzaj>
    <derivirana_varijabla naziv="DomainObject.Predmet.PredmetRijesio.Prezime_1">Ćaleta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MONTER PROJEKT, društvo s ograničenom odgovornošću za inženjering poslove u građevinarstvu "u stečaju"</izvorni_sadrzaj>
    <derivirana_varijabla naziv="DomainObject.Predmet.ProtustrankaFormated_1">  MONTER PROJEKT, društvo s ograničenom odgovornošću za inženjering poslove u građevinarstvu "u stečaju"</derivirana_varijabla>
  </DomainObject.Predmet.ProtustrankaFormated>
  <DomainObject.Predmet.ProtustrankaFormatedOIB>
    <izvorni_sadrzaj>  MONTER PROJEKT, društvo s ograničenom odgovornošću za inženjering poslove u građevinarstvu "u stečaju", OIB 02734084556</izvorni_sadrzaj>
    <derivirana_varijabla naziv="DomainObject.Predmet.ProtustrankaFormatedOIB_1">  MONTER PROJEKT, društvo s ograničenom odgovornošću za inženjering poslove u građevinarstvu "u stečaju", OIB 02734084556</derivirana_varijabla>
  </DomainObject.Predmet.ProtustrankaFormatedOIB>
  <DomainObject.Predmet.ProtustrankaFormatedWithAdress>
    <izvorni_sadrzaj> MONTER PROJEKT, društvo s ograničenom odgovornošću za inženjering poslove u građevinarstvu "u stečaju", Poljička cesta 39, 21000 Split</izvorni_sadrzaj>
    <derivirana_varijabla naziv="DomainObject.Predmet.ProtustrankaFormatedWithAdress_1"> MONTER PROJEKT, društvo s ograničenom odgovornošću za inženjering poslove u građevinarstvu "u stečaju", Poljička cesta 39, 21000 Split</derivirana_varijabla>
  </DomainObject.Predmet.ProtustrankaFormatedWithAdress>
  <DomainObject.Predmet.ProtustrankaFormatedWithAdressOIB>
    <izvorni_sadrzaj> MONTER PROJEKT, društvo s ograničenom odgovornošću za inženjering poslove u građevinarstvu "u stečaju", OIB 02734084556, Poljička cesta 39, 21000 Split</izvorni_sadrzaj>
    <derivirana_varijabla naziv="DomainObject.Predmet.ProtustrankaFormatedWithAdressOIB_1"> MONTER PROJEKT, društvo s ograničenom odgovornošću za inženjering poslove u građevinarstvu "u stečaju", OIB 02734084556, Poljička cesta 39, 21000 Split</derivirana_varijabla>
  </DomainObject.Predmet.ProtustrankaFormatedWithAdressOIB>
  <DomainObject.Predmet.ProtustrankaWithAdress>
    <izvorni_sadrzaj>MONTER PROJEKT, društvo s ograničenom odgovornošću za inženjering poslove u građevinarstvu "u stečaju" Poljička cesta 39, 21000 Split</izvorni_sadrzaj>
    <derivirana_varijabla naziv="DomainObject.Predmet.ProtustrankaWithAdress_1">MONTER PROJEKT, društvo s ograničenom odgovornošću za inženjering poslove u građevinarstvu "u stečaju" Poljička cesta 39, 21000 Split</derivirana_varijabla>
  </DomainObject.Predmet.ProtustrankaWithAdress>
  <DomainObject.Predmet.ProtustrankaWithAdressOIB>
    <izvorni_sadrzaj>MONTER PROJEKT, društvo s ograničenom odgovornošću za inženjering poslove u građevinarstvu "u stečaju", OIB 02734084556, Poljička cesta 39, 21000 Split</izvorni_sadrzaj>
    <derivirana_varijabla naziv="DomainObject.Predmet.ProtustrankaWithAdressOIB_1">MONTER PROJEKT, društvo s ograničenom odgovornošću za inženjering poslove u građevinarstvu "u stečaju", OIB 02734084556, Poljička cesta 39, 21000 Split</derivirana_varijabla>
  </DomainObject.Predmet.ProtustrankaWithAdressOIB>
  <DomainObject.Predmet.ProtustrankaNazivFormated>
    <izvorni_sadrzaj>MONTER PROJEKT, društvo s ograničenom odgovornošću za inženjering poslove u građevinarstvu "u stečaju"</izvorni_sadrzaj>
    <derivirana_varijabla naziv="DomainObject.Predmet.ProtustrankaNazivFormated_1">MONTER PROJEKT, društvo s ograničenom odgovornošću za inženjering poslove u građevinarstvu "u stečaju"</derivirana_varijabla>
  </DomainObject.Predmet.ProtustrankaNazivFormated>
  <DomainObject.Predmet.ProtustrankaNazivFormatedOIB>
    <izvorni_sadrzaj>MONTER PROJEKT, društvo s ograničenom odgovornošću za inženjering poslove u građevinarstvu "u stečaju", OIB 02734084556</izvorni_sadrzaj>
    <derivirana_varijabla naziv="DomainObject.Predmet.ProtustrankaNazivFormatedOIB_1">MONTER PROJEKT, društvo s ograničenom odgovornošću za inženjering poslove u građevinarstvu "u stečaju", OIB 02734084556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PASTOR INŽENJERING d.d. zastupanog po punomoćniku KSENIJA ČERIN; TEA PHARIA, društvo s ograničenom odgovornošću za trgovinu i usluge; TISS d.o.o. za inženjering; JADRANSKO OSIGURANJE dioničko društvo; TEHNOPLAST d.o.o. za građevinarstvo, trgovinu, ugostiteljstvo, turizam i uslužne djelatnosti; HYPO ALPE-ADRIA-BANK dioničko društvo; HELIOS Vienna Insurance Group dioničko društvo za osiguranje; HYPO-LEASING KROATIEN, društvo za financiranje, d.o.o.; HERUS d.o.o. za usluge; ELEKTROMATERIJAL dioničko društvo za trgovinu i usluge u stečaju; ALING društvo s ograničenom odgovornošću za tehničku zaštitu osoba i imovine; JADRANSKO OSIGURANJE dioničko društvo; SUNCE OSIGURANJE dioničko društvo za osiguranje; PORSCHE INTER AUTO d.o.o. za trgovinu i popravak motornih vozila; MERSTEEL d.o.o. za trgovinu i usluge; KOMJATE za trgovinu i usluge društvo s ograničenom odgovornošću; VODOVOD-OSIJEK d.o.o. za vodoopskrbu i odvodnju; ING-ATEST d.o.o. za trgovinu i usluge zastupanog po punomoćniku Vinko Radovani; MORULA d.o.o. za trgovinu i usluge; FRIGOOPREMA, društvo s  ograničenom odgovornošću za proizvodnju, trgovinu i usluge; MATEL d.o.o. za proizvodnju, zastupanje i trgovinu; GERION d.o.o. za građenje; MESSER CROATIA PLIN Poduzeće za proizvodnju i prodaju tehničkih plinova d.o.o.; MEĐIMURJE INFORMACIJSKO PROJEKTANTSKI CENTAR dioničko društvo za informatički inženjering; ERSTE FACTORING društvo s ograničenom odgovornošću za factoring; ČISTOĆA društvo s ograničenom odgovornošću za obavljanje komunalnih djelatnosti održavanja čistoće i odlaganja komunaln; BRODOMERKUR trgovina i usluge, dioničko društvo; LAPIS-TEXTUM d.o.o. za trgovinu i proizvodnju; CENTAR BANKA dioničko društvo; HP - Hrvatska pošta d.d.; WAVIN CROATIA društvo s ograničenom odgovornošću za trgovinu - u likvidaciji; MONT INSTALACIJA, društvo s ograničenom odgovornošću za instalacijske i završne radove u građevinarstvu; SCHRACK TECHNIK d.o.o. za promet elektrotehničkih uređaja; DUCA, društvo s ograničenom odgovornošću za građevinarstvo, projektiranje i trgovinu; ECCOS-INŽENJERING d.o.o. za projektiranje, nadzor i zaštitu osoba i imovine zastupanog po punomoćniku Sanja Paić; RADAR d.o.o. za usluge; ORBIS HOLDING, d.o.o. za graditeljstvo, trgovinu i usluge; ST ARC, d.o.o. za završne i obrtničke radove u gradjevinarstvu i trgovinu; DET NORSKE VERITAS ADRIATICA d. o. o. , društvo za klasifikaciju, certifikaciju i konzultacije; ERSTE&amp;STEIERMÄRKISCHE BANKA dioničko društvo; VISOKO POTKROVLJE društvo s ograničenom odgovornošću za građenje; HYPO ALPE-ADRIA-BANK dioničko društvo; TOMAS &amp; CO društvo s ograničenom odgovornošću za proizvodnju i inženjering u elektrotehnici, trgovinu i turizam, export-imp; KREDITNA BANKA ZAGREB, dioničko društvo; KRAGIĆ d.o.o. za proizvodnju plastičnih metalnih predmeta i za trgovinu; MONTER POLIS d.o.o. za građevinske i instalaterske radove "u stečaju"; TRGOMETAL za proizvodnju, trgovinu i usluge, društvo s ograničenom odgovornošću; GDD za građenje i usluge, društvo s ograničenom odgovornošću; LUKA TERM d.o.o. za završne radove u graditeljstvu; TISS d.o.o. za inženjering; HRVATSKE ŠUME društvo s ograničenom odgovornošću; TEA PHARIA, društvo s ograničenom odgovornošću za trgovinu i usluge; HEP - Opskrba d.o.o. za opskrbu potrošača električnom, toplinskom energijom i plinom; MONT INSTALACIJA, društvo s ograničenom odgovornošću za instalacijske i završne radove u građevinarstvu zastupanog po punomoćniku Stjepan Čaljkušić; ST ARC, d.o.o. za završne i obrtničke radove u gradjevinarstvu i trgovinu; Odvjetničko društvo GLAMUZINA &amp; GROŠETA; ELEKTROKOVINA ADRIA, d.o.o. za izradu, prodaju, montažu i popravak elektrotehničkih proizvoda; MAĆEŠIĆ I PARTNERI odvjetničko društvo; SVEUČILIŠTE U SPLITU, STUDENTSKI CENTAR-SPLIT; Siemens dioničko društvo za elektrotehniku; ANTOLIĆ I SURADNICI odvjetničko društvo, javno trgovačko društvo; Igor Nazor, vlasnik  Obrta za usluge  NAVA; OT-OPTIMA TELEKOM d.d. za telekomunikacije; SVEUČILIŠTE U SPLITU, STUDENTSKI CENTAR-SPLIT</izvorni_sadrzaj>
    <derivirana_varijabla naziv="DomainObject.Predmet.StrankaFormated_1">  PASTOR INŽENJERING d.d. zastupanog po punomoćniku KSENIJA ČERIN; TEA PHARIA, društvo s ograničenom odgovornošću za trgovinu i usluge; TISS d.o.o. za inženjering; JADRANSKO OSIGURANJE dioničko društvo; TEHNOPLAST d.o.o. za građevinarstvo, trgovinu, ugostiteljstvo, turizam i uslužne djelatnosti; HYPO ALPE-ADRIA-BANK dioničko društvo; HELIOS Vienna Insurance Group dioničko društvo za osiguranje; HYPO-LEASING KROATIEN, društvo za financiranje, d.o.o.; HERUS d.o.o. za usluge; ELEKTROMATERIJAL dioničko društvo za trgovinu i usluge u stečaju; ALING društvo s ograničenom odgovornošću za tehničku zaštitu osoba i imovine; JADRANSKO OSIGURANJE dioničko društvo; SUNCE OSIGURANJE dioničko društvo za osiguranje; PORSCHE INTER AUTO d.o.o. za trgovinu i popravak motornih vozila; MERSTEEL d.o.o. za trgovinu i usluge; KOMJATE za trgovinu i usluge društvo s ograničenom odgovornošću; VODOVOD-OSIJEK d.o.o. za vodoopskrbu i odvodnju; ING-ATEST d.o.o. za trgovinu i usluge zastupanog po punomoćniku Vinko Radovani; MORULA d.o.o. za trgovinu i usluge; FRIGOOPREMA, društvo s  ograničenom odgovornošću za proizvodnju, trgovinu i usluge; MATEL d.o.o. za proizvodnju, zastupanje i trgovinu; GERION d.o.o. za građenje; MESSER CROATIA PLIN Poduzeće za proizvodnju i prodaju tehničkih plinova d.o.o.; MEĐIMURJE INFORMACIJSKO PROJEKTANTSKI CENTAR dioničko društvo za informatički inženjering; ERSTE FACTORING društvo s ograničenom odgovornošću za factoring; ČISTOĆA društvo s ograničenom odgovornošću za obavljanje komunalnih djelatnosti održavanja čistoće i odlaganja komunaln; BRODOMERKUR trgovina i usluge, dioničko društvo; LAPIS-TEXTUM d.o.o. za trgovinu i proizvodnju; CENTAR BANKA dioničko društvo; HP - Hrvatska pošta d.d.; WAVIN CROATIA društvo s ograničenom odgovornošću za trgovinu - u likvidaciji; MONT INSTALACIJA, društvo s ograničenom odgovornošću za instalacijske i završne radove u građevinarstvu; SCHRACK TECHNIK d.o.o. za promet elektrotehničkih uređaja; DUCA, društvo s ograničenom odgovornošću za građevinarstvo, projektiranje i trgovinu; ECCOS-INŽENJERING d.o.o. za projektiranje, nadzor i zaštitu osoba i imovine zastupanog po punomoćniku Sanja Paić; RADAR d.o.o. za usluge; ORBIS HOLDING, d.o.o. za graditeljstvo, trgovinu i usluge; ST ARC, d.o.o. za završne i obrtničke radove u gradjevinarstvu i trgovinu; DET NORSKE VERITAS ADRIATICA d. o. o. , društvo za klasifikaciju, certifikaciju i konzultacije; ERSTE&amp;STEIERMÄRKISCHE BANKA dioničko društvo; VISOKO POTKROVLJE društvo s ograničenom odgovornošću za građenje; HYPO ALPE-ADRIA-BANK dioničko društvo; TOMAS &amp; CO društvo s ograničenom odgovornošću za proizvodnju i inženjering u elektrotehnici, trgovinu i turizam, export-imp; KREDITNA BANKA ZAGREB, dioničko društvo; KRAGIĆ d.o.o. za proizvodnju plastičnih metalnih predmeta i za trgovinu; MONTER POLIS d.o.o. za građevinske i instalaterske radove "u stečaju"; TRGOMETAL za proizvodnju, trgovinu i usluge, društvo s ograničenom odgovornošću; GDD za građenje i usluge, društvo s ograničenom odgovornošću; LUKA TERM d.o.o. za završne radove u graditeljstvu; TISS d.o.o. za inženjering; HRVATSKE ŠUME društvo s ograničenom odgovornošću; TEA PHARIA, društvo s ograničenom odgovornošću za trgovinu i usluge; HEP - Opskrba d.o.o. za opskrbu potrošača električnom, toplinskom energijom i plinom; MONT INSTALACIJA, društvo s ograničenom odgovornošću za instalacijske i završne radove u građevinarstvu zastupanog po punomoćniku Stjepan Čaljkušić; ST ARC, d.o.o. za završne i obrtničke radove u gradjevinarstvu i trgovinu; Odvjetničko društvo GLAMUZINA &amp; GROŠETA; ELEKTROKOVINA ADRIA, d.o.o. za izradu, prodaju, montažu i popravak elektrotehničkih proizvoda; MAĆEŠIĆ I PARTNERI odvjetničko društvo; SVEUČILIŠTE U SPLITU, STUDENTSKI CENTAR-SPLIT; Siemens dioničko društvo za elektrotehniku; ANTOLIĆ I SURADNICI odvjetničko društvo, javno trgovačko društvo; Igor Nazor, vlasnik  Obrta za usluge  NAVA; OT-OPTIMA TELEKOM d.d. za telekomunikacije; SVEUČILIŠTE U SPLITU, STUDENTSKI CENTAR-SPLIT</derivirana_varijabla>
  </DomainObject.Predmet.StrankaFormated>
  <DomainObject.Predmet.StrankaFormatedOIB>
    <izvorni_sadrzaj>  PASTOR INŽENJERING d.d., OIB 55598634637 zastupanog po punomoćniku KSENIJA ČERIN; TEA PHARIA, društvo s ograničenom odgovornošću za trgovinu i usluge, OIB 99294824555; TISS d.o.o. za inženjering, OIB 37779812687; JADRANSKO OSIGURANJE dioničko društvo, OIB 94472454976; TEHNOPLAST d.o.o. za građevinarstvo, trgovinu, ugostiteljstvo, turizam i uslužne djelatnosti, OIB 70676517267; HYPO ALPE-ADRIA-BANK dioničko društvo, OIB 14036333877; HELIOS Vienna Insurance Group dioničko društvo za osiguranje, OIB 59369087232; HYPO-LEASING KROATIEN, društvo za financiranje, d.o.o., OIB 87064273078; HERUS d.o.o. za usluge, OIB 73063900220; ELEKTROMATERIJAL dioničko društvo za trgovinu i usluge u stečaju, OIB 72091456912; ALING društvo s ograničenom odgovornošću za tehničku zaštitu osoba i imovine, OIB 67349852816; JADRANSKO OSIGURANJE dioničko društvo, OIB 94472454976; SUNCE OSIGURANJE dioničko društvo za osiguranje, OIB 12012147571; PORSCHE INTER AUTO d.o.o. za trgovinu i popravak motornih vozila, OIB 67492500921; MERSTEEL d.o.o. za trgovinu i usluge, OIB 32913763672; KOMJATE za trgovinu i usluge društvo s ograničenom odgovornošću, OIB 92009564551; VODOVOD-OSIJEK d.o.o. za vodoopskrbu i odvodnju, OIB 43654507669; ING-ATEST d.o.o. za trgovinu i usluge, OIB 21777333810 zastupanog po punomoćniku Vinko Radovani; MORULA d.o.o. za trgovinu i usluge, OIB 88833097372; FRIGOOPREMA, društvo s  ograničenom odgovornošću za proizvodnju, trgovinu i usluge, OIB 60316076304; MATEL d.o.o. za proizvodnju, zastupanje i trgovinu, OIB 11899215110; GERION d.o.o. za građenje, OIB 86354925004; MESSER CROATIA PLIN Poduzeće za proizvodnju i prodaju tehničkih plinova d.o.o., OIB 32179081874; MEĐIMURJE INFORMACIJSKO PROJEKTANTSKI CENTAR dioničko društvo za informatički inženjering, OIB 98483804275; ERSTE FACTORING društvo s ograničenom odgovornošću za factoring, OIB 10194059689; ČISTOĆA društvo s ograničenom odgovornošću za obavljanje komunalnih djelatnosti održavanja čistoće i odlaganja komunaln, OIB 38812451417; BRODOMERKUR trgovina i usluge, dioničko društvo, OIB 33956120458; LAPIS-TEXTUM d.o.o. za trgovinu i proizvodnju, OIB 34024384265; CENTAR BANKA dioničko društvo, OIB 89296739230; HP - Hrvatska pošta d.d., OIB 87311810356; WAVIN CROATIA društvo s ograničenom odgovornošću za trgovinu - u likvidaciji, OIB 93287855819; MONT INSTALACIJA, društvo s ograničenom odgovornošću za instalacijske i završne radove u građevinarstvu, OIB 05084406987; SCHRACK TECHNIK d.o.o. za promet elektrotehničkih uređaja, OIB 36365310424; DUCA, društvo s ograničenom odgovornošću za građevinarstvo, projektiranje i trgovinu, OIB 01304089776; ECCOS-INŽENJERING d.o.o. za projektiranje, nadzor i zaštitu osoba i imovine, OIB 71629027685 zastupanog po punomoćniku Sanja Paić; RADAR d.o.o. za usluge, OIB 70063044422; ORBIS HOLDING, d.o.o. za graditeljstvo, trgovinu i usluge, OIB 18315544469; ST ARC, d.o.o. za završne i obrtničke radove u gradjevinarstvu i trgovinu, OIB 58632083307; DET NORSKE VERITAS ADRIATICA d. o. o. , društvo za klasifikaciju, certifikaciju i konzultacije, OIB 66958856391; ERSTE&amp;STEIERMÄRKISCHE BANKA dioničko društvo, OIB 23057039320; VISOKO POTKROVLJE društvo s ograničenom odgovornošću za građenje, OIB 28887408223; HYPO ALPE-ADRIA-BANK dioničko društvo, OIB 14036333877; TOMAS &amp; CO društvo s ograničenom odgovornošću za proizvodnju i inženjering u elektrotehnici, trgovinu i turizam, export-imp, OIB 52725486771; KREDITNA BANKA ZAGREB, dioničko društvo, OIB 70663193635; KRAGIĆ d.o.o. za proizvodnju plastičnih metalnih predmeta i za trgovinu, OIB 35264136731; MONTER POLIS d.o.o. za građevinske i instalaterske radove "u stečaju", OIB 66697386731; TRGOMETAL za proizvodnju, trgovinu i usluge, društvo s ograničenom odgovornošću, OIB 14669056208; GDD za građenje i usluge, društvo s ograničenom odgovornošću, OIB 04524958627; LUKA TERM d.o.o. za završne radove u graditeljstvu, OIB 16662980077; TISS d.o.o. za inženjering, OIB 37779812687; HRVATSKE ŠUME društvo s ograničenom odgovornošću, OIB 69693144506; TEA PHARIA, društvo s ograničenom odgovornošću za trgovinu i usluge, OIB 99294824555; HEP - Opskrba d.o.o. za opskrbu potrošača električnom, toplinskom energijom i plinom, OIB 63073332379; MONT INSTALACIJA, društvo s ograničenom odgovornošću za instalacijske i završne radove u građevinarstvu, OIB 05084406987 zastupanog po punomoćniku Stjepan Čaljkušić; ST ARC, d.o.o. za završne i obrtničke radove u gradjevinarstvu i trgovinu, OIB 58632083307; Odvjetničko društvo GLAMUZINA &amp; GROŠETA, OIB 69402757072; ELEKTROKOVINA ADRIA, d.o.o. za izradu, prodaju, montažu i popravak elektrotehničkih proizvoda, OIB 86742905038; MAĆEŠIĆ I PARTNERI odvjetničko društvo, OIB 11793113837; SVEUČILIŠTE U SPLITU, STUDENTSKI CENTAR-SPLIT, OIB 25975412650; Siemens dioničko društvo za elektrotehniku, OIB 12673471493; ANTOLIĆ I SURADNICI odvjetničko društvo, javno trgovačko društvo, OIB 82891991682; Igor Nazor, vlasnik  Obrta za usluge  NAVA, OIB 10447826313; OT-OPTIMA TELEKOM d.d. za telekomunikacije, OIB 36004425025; SVEUČILIŠTE U SPLITU, STUDENTSKI CENTAR-SPLIT, OIB 25975412650</izvorni_sadrzaj>
    <derivirana_varijabla naziv="DomainObject.Predmet.StrankaFormatedOIB_1">  PASTOR INŽENJERING d.d., OIB 55598634637 zastupanog po punomoćniku KSENIJA ČERIN; TEA PHARIA, društvo s ograničenom odgovornošću za trgovinu i usluge, OIB 99294824555; TISS d.o.o. za inženjering, OIB 37779812687; JADRANSKO OSIGURANJE dioničko društvo, OIB 94472454976; TEHNOPLAST d.o.o. za građevinarstvo, trgovinu, ugostiteljstvo, turizam i uslužne djelatnosti, OIB 70676517267; HYPO ALPE-ADRIA-BANK dioničko društvo, OIB 14036333877; HELIOS Vienna Insurance Group dioničko društvo za osiguranje, OIB 59369087232; HYPO-LEASING KROATIEN, društvo za financiranje, d.o.o., OIB 87064273078; HERUS d.o.o. za usluge, OIB 73063900220; ELEKTROMATERIJAL dioničko društvo za trgovinu i usluge u stečaju, OIB 72091456912; ALING društvo s ograničenom odgovornošću za tehničku zaštitu osoba i imovine, OIB 67349852816; JADRANSKO OSIGURANJE dioničko društvo, OIB 94472454976; SUNCE OSIGURANJE dioničko društvo za osiguranje, OIB 12012147571; PORSCHE INTER AUTO d.o.o. za trgovinu i popravak motornih vozila, OIB 67492500921; MERSTEEL d.o.o. za trgovinu i usluge, OIB 32913763672; KOMJATE za trgovinu i usluge društvo s ograničenom odgovornošću, OIB 92009564551; VODOVOD-OSIJEK d.o.o. za vodoopskrbu i odvodnju, OIB 43654507669; ING-ATEST d.o.o. za trgovinu i usluge, OIB 21777333810 zastupanog po punomoćniku Vinko Radovani; MORULA d.o.o. za trgovinu i usluge, OIB 88833097372; FRIGOOPREMA, društvo s  ograničenom odgovornošću za proizvodnju, trgovinu i usluge, OIB 60316076304; MATEL d.o.o. za proizvodnju, zastupanje i trgovinu, OIB 11899215110; GERION d.o.o. za građenje, OIB 86354925004; MESSER CROATIA PLIN Poduzeće za proizvodnju i prodaju tehničkih plinova d.o.o., OIB 32179081874; MEĐIMURJE INFORMACIJSKO PROJEKTANTSKI CENTAR dioničko društvo za informatički inženjering, OIB 98483804275; ERSTE FACTORING društvo s ograničenom odgovornošću za factoring, OIB 10194059689; ČISTOĆA društvo s ograničenom odgovornošću za obavljanje komunalnih djelatnosti održavanja čistoće i odlaganja komunaln, OIB 38812451417; BRODOMERKUR trgovina i usluge, dioničko društvo, OIB 33956120458; LAPIS-TEXTUM d.o.o. za trgovinu i proizvodnju, OIB 34024384265; CENTAR BANKA dioničko društvo, OIB 89296739230; HP - Hrvatska pošta d.d., OIB 87311810356; WAVIN CROATIA društvo s ograničenom odgovornošću za trgovinu - u likvidaciji, OIB 93287855819; MONT INSTALACIJA, društvo s ograničenom odgovornošću za instalacijske i završne radove u građevinarstvu, OIB 05084406987; SCHRACK TECHNIK d.o.o. za promet elektrotehničkih uređaja, OIB 36365310424; DUCA, društvo s ograničenom odgovornošću za građevinarstvo, projektiranje i trgovinu, OIB 01304089776; ECCOS-INŽENJERING d.o.o. za projektiranje, nadzor i zaštitu osoba i imovine, OIB 71629027685 zastupanog po punomoćniku Sanja Paić; RADAR d.o.o. za usluge, OIB 70063044422; ORBIS HOLDING, d.o.o. za graditeljstvo, trgovinu i usluge, OIB 18315544469; ST ARC, d.o.o. za završne i obrtničke radove u gradjevinarstvu i trgovinu, OIB 58632083307; DET NORSKE VERITAS ADRIATICA d. o. o. , društvo za klasifikaciju, certifikaciju i konzultacije, OIB 66958856391; ERSTE&amp;STEIERMÄRKISCHE BANKA dioničko društvo, OIB 23057039320; VISOKO POTKROVLJE društvo s ograničenom odgovornošću za građenje, OIB 28887408223; HYPO ALPE-ADRIA-BANK dioničko društvo, OIB 14036333877; TOMAS &amp; CO društvo s ograničenom odgovornošću za proizvodnju i inženjering u elektrotehnici, trgovinu i turizam, export-imp, OIB 52725486771; KREDITNA BANKA ZAGREB, dioničko društvo, OIB 70663193635; KRAGIĆ d.o.o. za proizvodnju plastičnih metalnih predmeta i za trgovinu, OIB 35264136731; MONTER POLIS d.o.o. za građevinske i instalaterske radove "u stečaju", OIB 66697386731; TRGOMETAL za proizvodnju, trgovinu i usluge, društvo s ograničenom odgovornošću, OIB 14669056208; GDD za građenje i usluge, društvo s ograničenom odgovornošću, OIB 04524958627; LUKA TERM d.o.o. za završne radove u graditeljstvu, OIB 16662980077; TISS d.o.o. za inženjering, OIB 37779812687; HRVATSKE ŠUME društvo s ograničenom odgovornošću, OIB 69693144506; TEA PHARIA, društvo s ograničenom odgovornošću za trgovinu i usluge, OIB 99294824555; HEP - Opskrba d.o.o. za opskrbu potrošača električnom, toplinskom energijom i plinom, OIB 63073332379; MONT INSTALACIJA, društvo s ograničenom odgovornošću za instalacijske i završne radove u građevinarstvu, OIB 05084406987 zastupanog po punomoćniku Stjepan Čaljkušić; ST ARC, d.o.o. za završne i obrtničke radove u gradjevinarstvu i trgovinu, OIB 58632083307; Odvjetničko društvo GLAMUZINA &amp; GROŠETA, OIB 69402757072; ELEKTROKOVINA ADRIA, d.o.o. za izradu, prodaju, montažu i popravak elektrotehničkih proizvoda, OIB 86742905038; MAĆEŠIĆ I PARTNERI odvjetničko društvo, OIB 11793113837; SVEUČILIŠTE U SPLITU, STUDENTSKI CENTAR-SPLIT, OIB 25975412650; Siemens dioničko društvo za elektrotehniku, OIB 12673471493; ANTOLIĆ I SURADNICI odvjetničko društvo, javno trgovačko društvo, OIB 82891991682; Igor Nazor, vlasnik  Obrta za usluge  NAVA, OIB 10447826313; OT-OPTIMA TELEKOM d.d. za telekomunikacije, OIB 36004425025; SVEUČILIŠTE U SPLITU, STUDENTSKI CENTAR-SPLIT, OIB 25975412650</derivirana_varijabla>
  </DomainObject.Predmet.StrankaFormatedOIB>
  <DomainObject.Predmet.StrankaFormatedWithAdress>
    <izvorni_sadrzaj> PASTOR INŽENJERING d.d., Novačka 2, Rakitje zastupanog po punomoćniku KSENIJA ČERIN; TEA PHARIA, društvo s ograničenom odgovornošću za trgovinu i usluge, 114.Brigade 10, Split; TISS d.o.o. za inženjering, Ulica Fra Grge Martića 30, Split; JADRANSKO OSIGURANJE dioničko društvo, Listopadska 2, 10000 Zagreb; TEHNOPLAST d.o.o. za građevinarstvo, trgovinu, ugostiteljstvo, turizam i uslužne djelatnosti, Ulica Slobode 5, Split; HYPO ALPE-ADRIA-BANK dioničko društvo, Slavonska avenija 6, 10000 Zagreb; HELIOS Vienna Insurance Group dioničko društvo za osiguranje, Poljička ulica 5, 10000 Zagreb; HYPO-LEASING KROATIEN, društvo za financiranje, d.o.o., Koranska 16, 10000 Zagreb; HERUS d.o.o. za usluge, Poljička Cesta 39, Split; ELEKTROMATERIJAL dioničko društvo za trgovinu i usluge u stečaju, Cambierieva 13, Rijeka; ALING društvo s ograničenom odgovornošću za tehničku zaštitu osoba i imovine, Andrije Žaje 61, 10000 Zagreb; JADRANSKO OSIGURANJE dioničko društvo, Put Supavla 1, 21000 Split; SUNCE OSIGURANJE dioničko društvo za osiguranje, Varaždinska  54, 21000 Split; PORSCHE INTER AUTO d.o.o. za trgovinu i popravak motornih vozila, Velimira Škorpika 21-23, 10000 Zagreb; MERSTEEL d.o.o. za trgovinu i usluge, Slavonska avenija 22 d, 10000 Zagreb; KOMJATE za trgovinu i usluge društvo s ograničenom odgovornošću, Komjate 9/A, Kaštel Lukšić; VODOVOD-OSIJEK d.o.o. za vodoopskrbu i odvodnju, Poljski Put 1, Osijek; ING-ATEST d.o.o. za trgovinu i usluge, Hrvatske mornarice 1/a, Split zastupanog po punomoćniku Vinko Radovani; MORULA d.o.o. za trgovinu i usluge, Domovinskog rata 29/c, Podstrana; FRIGOOPREMA, društvo s  ograničenom odgovornošću za proizvodnju, trgovinu i usluge, Ivankova 126, Stobreč; MATEL d.o.o. za proizvodnju, zastupanje i trgovinu, Popovićeva 8, 10000 Zagreb; GERION d.o.o. za građenje, Matice Hrvatske 59, Split; MESSER CROATIA PLIN Poduzeće za proizvodnju i prodaju tehničkih plinova d.o.o., Industrijska 1, Zaprešić; MEĐIMURJE INFORMACIJSKO PROJEKTANTSKI CENTAR dioničko društvo za informatički inženjering, Mihovljanska 72, 40000 Čakovec; ERSTE FACTORING društvo s ograničenom odgovornošću za factoring, Ivana Lučića 2, 10000 Zagreb; ČISTOĆA društvo s ograničenom odgovornošću za obavljanje komunalnih djelatnosti održavanja čistoće i odlaganja komunaln, Put Plokita 81, Split; BRODOMERKUR trgovina i usluge, dioničko društvo, Poljička Cesta 35, Split; LAPIS-TEXTUM d.o.o. za trgovinu i proizvodnju, Frankopanska 5/a, 10000 Zagreb; CENTAR BANKA dioničko društvo, Amruševa 6, 10000 Zagreb; HP - Hrvatska pošta d.d., Jurišićeva 13, 10000 Zagreb; WAVIN CROATIA društvo s ograničenom odgovornošću za trgovinu - u likvidaciji, Ogrizovićeva 40a, 10000 Zagreb; MONT INSTALACIJA, društvo s ograničenom odgovornošću za instalacijske i završne radove u građevinarstvu, Ulica Maka Dizdara 55, Split; SCHRACK TECHNIK d.o.o. za promet elektrotehničkih uređaja, Zavrtnica 17, 10000 Zagreb; DUCA, društvo s ograničenom odgovornošću za građevinarstvo, projektiranje i trgovinu, Ruđera Boškovića 4/II, Zadar; ECCOS-INŽENJERING d.o.o. za projektiranje, nadzor i zaštitu osoba i imovine, I Pile 21, 10000 Zagreb zastupanog po punomoćniku Sanja Paić; RADAR d.o.o. za usluge, Ivana Lučića 2/a, 10000 Zagreb; ORBIS HOLDING, d.o.o. za graditeljstvo, trgovinu i usluge, Ivana Lučića 2/A, 10000 Zagreb; ST ARC, d.o.o. za završne i obrtničke radove u gradjevinarstvu i trgovinu, Dubrovačka 49, Split; DET NORSKE VERITAS ADRIATICA d. o. o. , društvo za klasifikaciju, certifikaciju i konzultacije, Ružićeva 32, Rijeka; ERSTE&amp;STEIERMÄRKISCHE BANKA dioničko društvo, Jadranski Trg 3/a, Rijeka; VISOKO POTKROVLJE društvo s ograničenom odgovornošću za građenje, Don Rafaela Radice 38, Žrnovnica; HYPO ALPE-ADRIA-BANK dioničko društvo, Slavonska avenija 6, 10000 Zagreb; TOMAS &amp; CO društvo s ograničenom odgovornošću za proizvodnju i inženjering u elektrotehnici, trgovinu i turizam, export-imp, Kopilica 9, Split; KREDITNA BANKA ZAGREB, dioničko društvo, Ulica grada Vukovara 74, 10000 Zagreb; KRAGIĆ d.o.o. za proizvodnju plastičnih metalnih predmeta i za trgovinu, Put Firula 29, Split; MONTER POLIS d.o.o. za građevinske i instalaterske radove "u stečaju", Poljička cesta 39, Split; TRGOMETAL za proizvodnju, trgovinu i usluge, društvo s ograničenom odgovornošću, Put Dračanice 8, Dugopolje; GDD za građenje i usluge, društvo s ograničenom odgovornošću, Put Plokita 87, Split; LUKA TERM d.o.o. za završne radove u graditeljstvu, Vrapčanska draga 45, 10000 Zagreb; TISS d.o.o. za inženjering, Ulica Fra Grge Martića 30, Split; HRVATSKE ŠUME društvo s ograničenom odgovornošću, Ul.Ljudevita Farkaša Vukotinovića 2, 10000 Zagreb; TEA PHARIA, društvo s ograničenom odgovornošću za trgovinu i usluge, 114.Brigade 10, Split; HEP - Opskrba d.o.o. za opskrbu potrošača električnom, toplinskom energijom i plinom, Ulica grada Vukovara 37, 10000 Zagreb; MONT INSTALACIJA, društvo s ograničenom odgovornošću za instalacijske i završne radove u građevinarstvu, Visoka 55, Split zastupanog po punomoćniku Stjepan Čaljkušić; ST ARC, d.o.o. za završne i obrtničke radove u gradjevinarstvu i trgovinu, Dubrovačka 49, Split; Odvjetničko društvo GLAMUZINA &amp; GROŠETA, Krajiška 27, 10000 Zagreb; ELEKTROKOVINA ADRIA, d.o.o. za izradu, prodaju, montažu i popravak elektrotehničkih proizvoda, Vukovarska 52/A, Split; MAĆEŠIĆ I PARTNERI odvjetničko društvo, Pod Kaštelom 4, Rijeka; SVEUČILIŠTE U SPLITU, STUDENTSKI CENTAR-SPLIT, Sinjska Ulica 6, Split; Siemens dioničko društvo za elektrotehniku, Heinzelova 70/a, 10000 Zagreb; ANTOLIĆ I SURADNICI odvjetničko društvo, javno trgovačko društvo, Ulica Pavla Hatza 3, 10000 Zagreb; Igor Nazor, vlasnik  Obrta za usluge  NAVA, Tršćanska  53, 21000 Split; OT-OPTIMA TELEKOM d.d. za telekomunikacije, Bani 75/a, 10000 Zagreb; SVEUČILIŠTE U SPLITU, STUDENTSKI CENTAR-SPLIT, Sinjska Ulica 6, 21000 Split</izvorni_sadrzaj>
    <derivirana_varijabla naziv="DomainObject.Predmet.StrankaFormatedWithAdress_1"> PASTOR INŽENJERING d.d., Novačka 2, Rakitje zastupanog po punomoćniku KSENIJA ČERIN; TEA PHARIA, društvo s ograničenom odgovornošću za trgovinu i usluge, 114.Brigade 10, Split; TISS d.o.o. za inženjering, Ulica Fra Grge Martića 30, Split; JADRANSKO OSIGURANJE dioničko društvo, Listopadska 2, 10000 Zagreb; TEHNOPLAST d.o.o. za građevinarstvo, trgovinu, ugostiteljstvo, turizam i uslužne djelatnosti, Ulica Slobode 5, Split; HYPO ALPE-ADRIA-BANK dioničko društvo, Slavonska avenija 6, 10000 Zagreb; HELIOS Vienna Insurance Group dioničko društvo za osiguranje, Poljička ulica 5, 10000 Zagreb; HYPO-LEASING KROATIEN, društvo za financiranje, d.o.o., Koranska 16, 10000 Zagreb; HERUS d.o.o. za usluge, Poljička Cesta 39, Split; ELEKTROMATERIJAL dioničko društvo za trgovinu i usluge u stečaju, Cambierieva 13, Rijeka; ALING društvo s ograničenom odgovornošću za tehničku zaštitu osoba i imovine, Andrije Žaje 61, 10000 Zagreb; JADRANSKO OSIGURANJE dioničko društvo, Put Supavla 1, 21000 Split; SUNCE OSIGURANJE dioničko društvo za osiguranje, Varaždinska  54, 21000 Split; PORSCHE INTER AUTO d.o.o. za trgovinu i popravak motornih vozila, Velimira Škorpika 21-23, 10000 Zagreb; MERSTEEL d.o.o. za trgovinu i usluge, Slavonska avenija 22 d, 10000 Zagreb; KOMJATE za trgovinu i usluge društvo s ograničenom odgovornošću, Komjate 9/A, Kaštel Lukšić; VODOVOD-OSIJEK d.o.o. za vodoopskrbu i odvodnju, Poljski Put 1, Osijek; ING-ATEST d.o.o. za trgovinu i usluge, Hrvatske mornarice 1/a, Split zastupanog po punomoćniku Vinko Radovani; MORULA d.o.o. za trgovinu i usluge, Domovinskog rata 29/c, Podstrana; FRIGOOPREMA, društvo s  ograničenom odgovornošću za proizvodnju, trgovinu i usluge, Ivankova 126, Stobreč; MATEL d.o.o. za proizvodnju, zastupanje i trgovinu, Popovićeva 8, 10000 Zagreb; GERION d.o.o. za građenje, Matice Hrvatske 59, Split; MESSER CROATIA PLIN Poduzeće za proizvodnju i prodaju tehničkih plinova d.o.o., Industrijska 1, Zaprešić; MEĐIMURJE INFORMACIJSKO PROJEKTANTSKI CENTAR dioničko društvo za informatički inženjering, Mihovljanska 72, 40000 Čakovec; ERSTE FACTORING društvo s ograničenom odgovornošću za factoring, Ivana Lučića 2, 10000 Zagreb; ČISTOĆA društvo s ograničenom odgovornošću za obavljanje komunalnih djelatnosti održavanja čistoće i odlaganja komunaln, Put Plokita 81, Split; BRODOMERKUR trgovina i usluge, dioničko društvo, Poljička Cesta 35, Split; LAPIS-TEXTUM d.o.o. za trgovinu i proizvodnju, Frankopanska 5/a, 10000 Zagreb; CENTAR BANKA dioničko društvo, Amruševa 6, 10000 Zagreb; HP - Hrvatska pošta d.d., Jurišićeva 13, 10000 Zagreb; WAVIN CROATIA društvo s ograničenom odgovornošću za trgovinu - u likvidaciji, Ogrizovićeva 40a, 10000 Zagreb; MONT INSTALACIJA, društvo s ograničenom odgovornošću za instalacijske i završne radove u građevinarstvu, Ulica Maka Dizdara 55, Split; SCHRACK TECHNIK d.o.o. za promet elektrotehničkih uređaja, Zavrtnica 17, 10000 Zagreb; DUCA, društvo s ograničenom odgovornošću za građevinarstvo, projektiranje i trgovinu, Ruđera Boškovića 4/II, Zadar; ECCOS-INŽENJERING d.o.o. za projektiranje, nadzor i zaštitu osoba i imovine, I Pile 21, 10000 Zagreb zastupanog po punomoćniku Sanja Paić; RADAR d.o.o. za usluge, Ivana Lučića 2/a, 10000 Zagreb; ORBIS HOLDING, d.o.o. za graditeljstvo, trgovinu i usluge, Ivana Lučića 2/A, 10000 Zagreb; ST ARC, d.o.o. za završne i obrtničke radove u gradjevinarstvu i trgovinu, Dubrovačka 49, Split; DET NORSKE VERITAS ADRIATICA d. o. o. , društvo za klasifikaciju, certifikaciju i konzultacije, Ružićeva 32, Rijeka; ERSTE&amp;STEIERMÄRKISCHE BANKA dioničko društvo, Jadranski Trg 3/a, Rijeka; VISOKO POTKROVLJE društvo s ograničenom odgovornošću za građenje, Don Rafaela Radice 38, Žrnovnica; HYPO ALPE-ADRIA-BANK dioničko društvo, Slavonska avenija 6, 10000 Zagreb; TOMAS &amp; CO društvo s ograničenom odgovornošću za proizvodnju i inženjering u elektrotehnici, trgovinu i turizam, export-imp, Kopilica 9, Split; KREDITNA BANKA ZAGREB, dioničko društvo, Ulica grada Vukovara 74, 10000 Zagreb; KRAGIĆ d.o.o. za proizvodnju plastičnih metalnih predmeta i za trgovinu, Put Firula 29, Split; MONTER POLIS d.o.o. za građevinske i instalaterske radove "u stečaju", Poljička cesta 39, Split; TRGOMETAL za proizvodnju, trgovinu i usluge, društvo s ograničenom odgovornošću, Put Dračanice 8, Dugopolje; GDD za građenje i usluge, društvo s ograničenom odgovornošću, Put Plokita 87, Split; LUKA TERM d.o.o. za završne radove u graditeljstvu, Vrapčanska draga 45, 10000 Zagreb; TISS d.o.o. za inženjering, Ulica Fra Grge Martića 30, Split; HRVATSKE ŠUME društvo s ograničenom odgovornošću, Ul.Ljudevita Farkaša Vukotinovića 2, 10000 Zagreb; TEA PHARIA, društvo s ograničenom odgovornošću za trgovinu i usluge, 114.Brigade 10, Split; HEP - Opskrba d.o.o. za opskrbu potrošača električnom, toplinskom energijom i plinom, Ulica grada Vukovara 37, 10000 Zagreb; MONT INSTALACIJA, društvo s ograničenom odgovornošću za instalacijske i završne radove u građevinarstvu, Visoka 55, Split zastupanog po punomoćniku Stjepan Čaljkušić; ST ARC, d.o.o. za završne i obrtničke radove u gradjevinarstvu i trgovinu, Dubrovačka 49, Split; Odvjetničko društvo GLAMUZINA &amp; GROŠETA, Krajiška 27, 10000 Zagreb; ELEKTROKOVINA ADRIA, d.o.o. za izradu, prodaju, montažu i popravak elektrotehničkih proizvoda, Vukovarska 52/A, Split; MAĆEŠIĆ I PARTNERI odvjetničko društvo, Pod Kaštelom 4, Rijeka; SVEUČILIŠTE U SPLITU, STUDENTSKI CENTAR-SPLIT, Sinjska Ulica 6, Split; Siemens dioničko društvo za elektrotehniku, Heinzelova 70/a, 10000 Zagreb; ANTOLIĆ I SURADNICI odvjetničko društvo, javno trgovačko društvo, Ulica Pavla Hatza 3, 10000 Zagreb; Igor Nazor, vlasnik  Obrta za usluge  NAVA, Tršćanska  53, 21000 Split; OT-OPTIMA TELEKOM d.d. za telekomunikacije, Bani 75/a, 10000 Zagreb; SVEUČILIŠTE U SPLITU, STUDENTSKI CENTAR-SPLIT, Sinjska Ulica 6, 21000 Split</derivirana_varijabla>
  </DomainObject.Predmet.StrankaFormatedWithAdress>
  <DomainObject.Predmet.StrankaFormatedWithAdressOIB>
    <izvorni_sadrzaj> PASTOR INŽENJERING d.d., OIB 55598634637, Novačka 2, Rakitje zastupanog po punomoćniku KSENIJA ČERIN; TEA PHARIA, društvo s ograničenom odgovornošću za trgovinu i usluge, OIB 99294824555, 114.Brigade 10, Split; TISS d.o.o. za inženjering, OIB 37779812687, Ulica Fra Grge Martića 30, Split; JADRANSKO OSIGURANJE dioničko društvo, OIB 94472454976, Listopadska 2, 10000 Zagreb; TEHNOPLAST d.o.o. za građevinarstvo, trgovinu, ugostiteljstvo, turizam i uslužne djelatnosti, OIB 70676517267, Ulica Slobode 5, Split; HYPO ALPE-ADRIA-BANK dioničko društvo, OIB 14036333877, Slavonska avenija 6, 10000 Zagreb; HELIOS Vienna Insurance Group dioničko društvo za osiguranje, OIB 59369087232, Poljička ulica 5, 10000 Zagreb; HYPO-LEASING KROATIEN, društvo za financiranje, d.o.o., OIB 87064273078, Koranska 16, 10000 Zagreb; HERUS d.o.o. za usluge, OIB 73063900220, Poljička Cesta 39, Split; ELEKTROMATERIJAL dioničko društvo za trgovinu i usluge u stečaju, OIB 72091456912, Cambierieva 13, Rijeka; ALING društvo s ograničenom odgovornošću za tehničku zaštitu osoba i imovine, OIB 67349852816, Andrije Žaje 61, 10000 Zagreb; JADRANSKO OSIGURANJE dioničko društvo, OIB 94472454976, Put Supavla 1, 21000 Split; SUNCE OSIGURANJE dioničko društvo za osiguranje, OIB 12012147571, Varaždinska  54, 21000 Split; PORSCHE INTER AUTO d.o.o. za trgovinu i popravak motornih vozila, OIB 67492500921, Velimira Škorpika 21-23, 10000 Zagreb; MERSTEEL d.o.o. za trgovinu i usluge, OIB 32913763672, Slavonska avenija 22 d, 10000 Zagreb; KOMJATE za trgovinu i usluge društvo s ograničenom odgovornošću, OIB 92009564551, Komjate 9/A, Kaštel Lukšić; VODOVOD-OSIJEK d.o.o. za vodoopskrbu i odvodnju, OIB 43654507669, Poljski Put 1, Osijek; ING-ATEST d.o.o. za trgovinu i usluge, OIB 21777333810, Hrvatske mornarice 1/a, Split zastupanog po punomoćniku Vinko Radovani; MORULA d.o.o. za trgovinu i usluge, OIB 88833097372, Domovinskog rata 29/c, Podstrana; FRIGOOPREMA, društvo s  ograničenom odgovornošću za proizvodnju, trgovinu i usluge, OIB 60316076304, Ivankova 126, Stobreč; MATEL d.o.o. za proizvodnju, zastupanje i trgovinu, OIB 11899215110, Popovićeva 8, 10000 Zagreb; GERION d.o.o. za građenje, OIB 86354925004, Matice Hrvatske 59, Split; MESSER CROATIA PLIN Poduzeće za proizvodnju i prodaju tehničkih plinova d.o.o., OIB 32179081874, Industrijska 1, Zaprešić; MEĐIMURJE INFORMACIJSKO PROJEKTANTSKI CENTAR dioničko društvo za informatički inženjering, OIB 98483804275, Mihovljanska 72, 40000 Čakovec; ERSTE FACTORING društvo s ograničenom odgovornošću za factoring, OIB 10194059689, Ivana Lučića 2, 10000 Zagreb; ČISTOĆA društvo s ograničenom odgovornošću za obavljanje komunalnih djelatnosti održavanja čistoće i odlaganja komunaln, OIB 38812451417, Put Plokita 81, Split; BRODOMERKUR trgovina i usluge, dioničko društvo, OIB 33956120458, Poljička Cesta 35, Split; LAPIS-TEXTUM d.o.o. za trgovinu i proizvodnju, OIB 34024384265, Frankopanska 5/a, 10000 Zagreb; CENTAR BANKA dioničko društvo, OIB 89296739230, Amruševa 6, 10000 Zagreb; HP - Hrvatska pošta d.d., OIB 87311810356, Jurišićeva 13, 10000 Zagreb; WAVIN CROATIA društvo s ograničenom odgovornošću za trgovinu - u likvidaciji, OIB 93287855819, Ogrizovićeva 40a, 10000 Zagreb; MONT INSTALACIJA, društvo s ograničenom odgovornošću za instalacijske i završne radove u građevinarstvu, OIB 05084406987, Ulica Maka Dizdara 55, Split; SCHRACK TECHNIK d.o.o. za promet elektrotehničkih uređaja, OIB 36365310424, Zavrtnica 17, 10000 Zagreb; DUCA, društvo s ograničenom odgovornošću za građevinarstvo, projektiranje i trgovinu, OIB 01304089776, Ruđera Boškovića 4/II, Zadar; ECCOS-INŽENJERING d.o.o. za projektiranje, nadzor i zaštitu osoba i imovine, OIB 71629027685, I Pile 21, 10000 Zagreb zastupanog po punomoćniku Sanja Paić; RADAR d.o.o. za usluge, OIB 70063044422, Ivana Lučića 2/a, 10000 Zagreb; ORBIS HOLDING, d.o.o. za graditeljstvo, trgovinu i usluge, OIB 18315544469, Ivana Lučića 2/A, 10000 Zagreb; ST ARC, d.o.o. za završne i obrtničke radove u gradjevinarstvu i trgovinu, OIB 58632083307, Dubrovačka 49, Split; DET NORSKE VERITAS ADRIATICA d. o. o. , društvo za klasifikaciju, certifikaciju i konzultacije, OIB 66958856391, Ružićeva 32, Rijeka; ERSTE&amp;STEIERMÄRKISCHE BANKA dioničko društvo, OIB 23057039320, Jadranski Trg 3/a, Rijeka; VISOKO POTKROVLJE društvo s ograničenom odgovornošću za građenje, OIB 28887408223, Don Rafaela Radice 38, Žrnovnica; HYPO ALPE-ADRIA-BANK dioničko društvo, OIB 14036333877, Slavonska avenija 6, 10000 Zagreb; TOMAS &amp; CO društvo s ograničenom odgovornošću za proizvodnju i inženjering u elektrotehnici, trgovinu i turizam, export-imp, OIB 52725486771, Kopilica 9, Split; KREDITNA BANKA ZAGREB, dioničko društvo, OIB 70663193635, Ulica grada Vukovara 74, 10000 Zagreb; KRAGIĆ d.o.o. za proizvodnju plastičnih metalnih predmeta i za trgovinu, OIB 35264136731, Put Firula 29, Split; MONTER POLIS d.o.o. za građevinske i instalaterske radove "u stečaju", OIB 66697386731, Poljička cesta 39, Split; TRGOMETAL za proizvodnju, trgovinu i usluge, društvo s ograničenom odgovornošću, OIB 14669056208, Put Dračanice 8, Dugopolje; GDD za građenje i usluge, društvo s ograničenom odgovornošću, OIB 04524958627, Put Plokita 87, Split; LUKA TERM d.o.o. za završne radove u graditeljstvu, OIB 16662980077, Vrapčanska draga 45, 10000 Zagreb; TISS d.o.o. za inženjering, OIB 37779812687, Ulica Fra Grge Martića 30, Split; HRVATSKE ŠUME društvo s ograničenom odgovornošću, OIB 69693144506, Ul.Ljudevita Farkaša Vukotinovića 2, 10000 Zagreb; TEA PHARIA, društvo s ograničenom odgovornošću za trgovinu i usluge, OIB 99294824555, 114.Brigade 10, Split; HEP - Opskrba d.o.o. za opskrbu potrošača električnom, toplinskom energijom i plinom, OIB 63073332379, Ulica grada Vukovara 37, 10000 Zagreb; MONT INSTALACIJA, društvo s ograničenom odgovornošću za instalacijske i završne radove u građevinarstvu, OIB 05084406987, Visoka 55, Split zastupanog po punomoćniku Stjepan Čaljkušić; ST ARC, d.o.o. za završne i obrtničke radove u gradjevinarstvu i trgovinu, OIB 58632083307, Dubrovačka 49, Split; Odvjetničko društvo GLAMUZINA &amp; GROŠETA, OIB 69402757072, Krajiška 27, 10000 Zagreb; ELEKTROKOVINA ADRIA, d.o.o. za izradu, prodaju, montažu i popravak elektrotehničkih proizvoda, OIB 86742905038, Vukovarska 52/A, Split; MAĆEŠIĆ I PARTNERI odvjetničko društvo, OIB 11793113837, Pod Kaštelom 4, Rijeka; SVEUČILIŠTE U SPLITU, STUDENTSKI CENTAR-SPLIT, OIB 25975412650, Sinjska Ulica 6, Split; Siemens dioničko društvo za elektrotehniku, OIB 12673471493, Heinzelova 70/a, 10000 Zagreb; ANTOLIĆ I SURADNICI odvjetničko društvo, javno trgovačko društvo, OIB 82891991682, Ulica Pavla Hatza 3, 10000 Zagreb; Igor Nazor, vlasnik  Obrta za usluge  NAVA, OIB 10447826313, Tršćanska  53, 21000 Split; OT-OPTIMA TELEKOM d.d. za telekomunikacije, OIB 36004425025, Bani 75/a, 10000 Zagreb; SVEUČILIŠTE U SPLITU, STUDENTSKI CENTAR-SPLIT, OIB 25975412650, Sinjska Ulica 6, 21000 Split</izvorni_sadrzaj>
    <derivirana_varijabla naziv="DomainObject.Predmet.StrankaFormatedWithAdressOIB_1"> PASTOR INŽENJERING d.d., OIB 55598634637, Novačka 2, Rakitje zastupanog po punomoćniku KSENIJA ČERIN; TEA PHARIA, društvo s ograničenom odgovornošću za trgovinu i usluge, OIB 99294824555, 114.Brigade 10, Split; TISS d.o.o. za inženjering, OIB 37779812687, Ulica Fra Grge Martića 30, Split; JADRANSKO OSIGURANJE dioničko društvo, OIB 94472454976, Listopadska 2, 10000 Zagreb; TEHNOPLAST d.o.o. za građevinarstvo, trgovinu, ugostiteljstvo, turizam i uslužne djelatnosti, OIB 70676517267, Ulica Slobode 5, Split; HYPO ALPE-ADRIA-BANK dioničko društvo, OIB 14036333877, Slavonska avenija 6, 10000 Zagreb; HELIOS Vienna Insurance Group dioničko društvo za osiguranje, OIB 59369087232, Poljička ulica 5, 10000 Zagreb; HYPO-LEASING KROATIEN, društvo za financiranje, d.o.o., OIB 87064273078, Koranska 16, 10000 Zagreb; HERUS d.o.o. za usluge, OIB 73063900220, Poljička Cesta 39, Split; ELEKTROMATERIJAL dioničko društvo za trgovinu i usluge u stečaju, OIB 72091456912, Cambierieva 13, Rijeka; ALING društvo s ograničenom odgovornošću za tehničku zaštitu osoba i imovine, OIB 67349852816, Andrije Žaje 61, 10000 Zagreb; JADRANSKO OSIGURANJE dioničko društvo, OIB 94472454976, Put Supavla 1, 21000 Split; SUNCE OSIGURANJE dioničko društvo za osiguranje, OIB 12012147571, Varaždinska  54, 21000 Split; PORSCHE INTER AUTO d.o.o. za trgovinu i popravak motornih vozila, OIB 67492500921, Velimira Škorpika 21-23, 10000 Zagreb; MERSTEEL d.o.o. za trgovinu i usluge, OIB 32913763672, Slavonska avenija 22 d, 10000 Zagreb; KOMJATE za trgovinu i usluge društvo s ograničenom odgovornošću, OIB 92009564551, Komjate 9/A, Kaštel Lukšić; VODOVOD-OSIJEK d.o.o. za vodoopskrbu i odvodnju, OIB 43654507669, Poljski Put 1, Osijek; ING-ATEST d.o.o. za trgovinu i usluge, OIB 21777333810, Hrvatske mornarice 1/a, Split zastupanog po punomoćniku Vinko Radovani; MORULA d.o.o. za trgovinu i usluge, OIB 88833097372, Domovinskog rata 29/c, Podstrana; FRIGOOPREMA, društvo s  ograničenom odgovornošću za proizvodnju, trgovinu i usluge, OIB 60316076304, Ivankova 126, Stobreč; MATEL d.o.o. za proizvodnju, zastupanje i trgovinu, OIB 11899215110, Popovićeva 8, 10000 Zagreb; GERION d.o.o. za građenje, OIB 86354925004, Matice Hrvatske 59, Split; MESSER CROATIA PLIN Poduzeće za proizvodnju i prodaju tehničkih plinova d.o.o., OIB 32179081874, Industrijska 1, Zaprešić; MEĐIMURJE INFORMACIJSKO PROJEKTANTSKI CENTAR dioničko društvo za informatički inženjering, OIB 98483804275, Mihovljanska 72, 40000 Čakovec; ERSTE FACTORING društvo s ograničenom odgovornošću za factoring, OIB 10194059689, Ivana Lučića 2, 10000 Zagreb; ČISTOĆA društvo s ograničenom odgovornošću za obavljanje komunalnih djelatnosti održavanja čistoće i odlaganja komunaln, OIB 38812451417, Put Plokita 81, Split; BRODOMERKUR trgovina i usluge, dioničko društvo, OIB 33956120458, Poljička Cesta 35, Split; LAPIS-TEXTUM d.o.o. za trgovinu i proizvodnju, OIB 34024384265, Frankopanska 5/a, 10000 Zagreb; CENTAR BANKA dioničko društvo, OIB 89296739230, Amruševa 6, 10000 Zagreb; HP - Hrvatska pošta d.d., OIB 87311810356, Jurišićeva 13, 10000 Zagreb; WAVIN CROATIA društvo s ograničenom odgovornošću za trgovinu - u likvidaciji, OIB 93287855819, Ogrizovićeva 40a, 10000 Zagreb; MONT INSTALACIJA, društvo s ograničenom odgovornošću za instalacijske i završne radove u građevinarstvu, OIB 05084406987, Ulica Maka Dizdara 55, Split; SCHRACK TECHNIK d.o.o. za promet elektrotehničkih uređaja, OIB 36365310424, Zavrtnica 17, 10000 Zagreb; DUCA, društvo s ograničenom odgovornošću za građevinarstvo, projektiranje i trgovinu, OIB 01304089776, Ruđera Boškovića 4/II, Zadar; ECCOS-INŽENJERING d.o.o. za projektiranje, nadzor i zaštitu osoba i imovine, OIB 71629027685, I Pile 21, 10000 Zagreb zastupanog po punomoćniku Sanja Paić; RADAR d.o.o. za usluge, OIB 70063044422, Ivana Lučića 2/a, 10000 Zagreb; ORBIS HOLDING, d.o.o. za graditeljstvo, trgovinu i usluge, OIB 18315544469, Ivana Lučića 2/A, 10000 Zagreb; ST ARC, d.o.o. za završne i obrtničke radove u gradjevinarstvu i trgovinu, OIB 58632083307, Dubrovačka 49, Split; DET NORSKE VERITAS ADRIATICA d. o. o. , društvo za klasifikaciju, certifikaciju i konzultacije, OIB 66958856391, Ružićeva 32, Rijeka; ERSTE&amp;STEIERMÄRKISCHE BANKA dioničko društvo, OIB 23057039320, Jadranski Trg 3/a, Rijeka; VISOKO POTKROVLJE društvo s ograničenom odgovornošću za građenje, OIB 28887408223, Don Rafaela Radice 38, Žrnovnica; HYPO ALPE-ADRIA-BANK dioničko društvo, OIB 14036333877, Slavonska avenija 6, 10000 Zagreb; TOMAS &amp; CO društvo s ograničenom odgovornošću za proizvodnju i inženjering u elektrotehnici, trgovinu i turizam, export-imp, OIB 52725486771, Kopilica 9, Split; KREDITNA BANKA ZAGREB, dioničko društvo, OIB 70663193635, Ulica grada Vukovara 74, 10000 Zagreb; KRAGIĆ d.o.o. za proizvodnju plastičnih metalnih predmeta i za trgovinu, OIB 35264136731, Put Firula 29, Split; MONTER POLIS d.o.o. za građevinske i instalaterske radove "u stečaju", OIB 66697386731, Poljička cesta 39, Split; TRGOMETAL za proizvodnju, trgovinu i usluge, društvo s ograničenom odgovornošću, OIB 14669056208, Put Dračanice 8, Dugopolje; GDD za građenje i usluge, društvo s ograničenom odgovornošću, OIB 04524958627, Put Plokita 87, Split; LUKA TERM d.o.o. za završne radove u graditeljstvu, OIB 16662980077, Vrapčanska draga 45, 10000 Zagreb; TISS d.o.o. za inženjering, OIB 37779812687, Ulica Fra Grge Martića 30, Split; HRVATSKE ŠUME društvo s ograničenom odgovornošću, OIB 69693144506, Ul.Ljudevita Farkaša Vukotinovića 2, 10000 Zagreb; TEA PHARIA, društvo s ograničenom odgovornošću za trgovinu i usluge, OIB 99294824555, 114.Brigade 10, Split; HEP - Opskrba d.o.o. za opskrbu potrošača električnom, toplinskom energijom i plinom, OIB 63073332379, Ulica grada Vukovara 37, 10000 Zagreb; MONT INSTALACIJA, društvo s ograničenom odgovornošću za instalacijske i završne radove u građevinarstvu, OIB 05084406987, Visoka 55, Split zastupanog po punomoćniku Stjepan Čaljkušić; ST ARC, d.o.o. za završne i obrtničke radove u gradjevinarstvu i trgovinu, OIB 58632083307, Dubrovačka 49, Split; Odvjetničko društvo GLAMUZINA &amp; GROŠETA, OIB 69402757072, Krajiška 27, 10000 Zagreb; ELEKTROKOVINA ADRIA, d.o.o. za izradu, prodaju, montažu i popravak elektrotehničkih proizvoda, OIB 86742905038, Vukovarska 52/A, Split; MAĆEŠIĆ I PARTNERI odvjetničko društvo, OIB 11793113837, Pod Kaštelom 4, Rijeka; SVEUČILIŠTE U SPLITU, STUDENTSKI CENTAR-SPLIT, OIB 25975412650, Sinjska Ulica 6, Split; Siemens dioničko društvo za elektrotehniku, OIB 12673471493, Heinzelova 70/a, 10000 Zagreb; ANTOLIĆ I SURADNICI odvjetničko društvo, javno trgovačko društvo, OIB 82891991682, Ulica Pavla Hatza 3, 10000 Zagreb; Igor Nazor, vlasnik  Obrta za usluge  NAVA, OIB 10447826313, Tršćanska  53, 21000 Split; OT-OPTIMA TELEKOM d.d. za telekomunikacije, OIB 36004425025, Bani 75/a, 10000 Zagreb; SVEUČILIŠTE U SPLITU, STUDENTSKI CENTAR-SPLIT, OIB 25975412650, Sinjska Ulica 6, 21000 Split</derivirana_varijabla>
  </DomainObject.Predmet.StrankaFormatedWithAdressOIB>
  <DomainObject.Predmet.StrankaWithAdress>
    <izvorni_sadrzaj>PASTOR INŽENJERING d.d. Novačka 2,Rakitje,TEA PHARIA, društvo s ograničenom odgovornošću za trgovinu i usluge 114.Brigade 10,Split,TISS d.o.o. za inženjering Ulica Fra Grge Martića 30,Split,JADRANSKO OSIGURANJE dioničko društvo Listopadska 2,10000 Zagreb,TEHNOPLAST d.o.o. za građevinarstvo, trgovinu, ugostiteljstvo, turizam i uslužne djelatnosti Ulica Slobode 5,Split,HYPO ALPE-ADRIA-BANK dioničko društvo Slavonska avenija 6,10000 Zagreb,HELIOS Vienna Insurance Group dioničko društvo za osiguranje Poljička ulica 5,10000 Zagreb,HYPO-LEASING KROATIEN, društvo za financiranje, d.o.o. Koranska 16,10000 Zagreb,HERUS d.o.o. za usluge Poljička Cesta 39,Split,ELEKTROMATERIJAL dioničko društvo za trgovinu i usluge u stečaju Cambierieva 13,Rijeka,ALING društvo s ograničenom odgovornošću za tehničku zaštitu osoba i imovine Andrije Žaje 61,10000 Zagreb,JADRANSKO OSIGURANJE dioničko društvo Put Supavla 1,21000 Split,SUNCE OSIGURANJE dioničko društvo za osiguranje Varaždinska  54,21000 Split,PORSCHE INTER AUTO d.o.o. za trgovinu i popravak motornih vozila Velimira Škorpika 21-23,10000 Zagreb,MERSTEEL d.o.o. za trgovinu i usluge Slavonska avenija 22 d,10000 Zagreb,KOMJATE za trgovinu i usluge društvo s ograničenom odgovornošću Komjate 9/A,Kaštel Lukšić,VODOVOD-OSIJEK d.o.o. za vodoopskrbu i odvodnju Poljski Put 1,Osijek,ING-ATEST d.o.o. za trgovinu i usluge Hrvatske mornarice 1/a,Split,MORULA d.o.o. za trgovinu i usluge Domovinskog rata 29/c,Podstrana,FRIGOOPREMA, društvo s  ograničenom odgovornošću za proizvodnju, trgovinu i usluge Ivankova 126,Stobreč,MATEL d.o.o. za proizvodnju, zastupanje i trgovinu Popovićeva 8,10000 Zagreb,GERION d.o.o. za građenje Matice Hrvatske 59,Split,MESSER CROATIA PLIN Poduzeće za proizvodnju i prodaju tehničkih plinova d.o.o. Industrijska 1,Zaprešić,MEĐIMURJE INFORMACIJSKO PROJEKTANTSKI CENTAR dioničko društvo za informatički inženjering Mihovljanska 72,40000 Čakovec,ERSTE FACTORING društvo s ograničenom odgovornošću za factoring Ivana Lučića 2,10000 Zagreb,ČISTOĆA društvo s ograničenom odgovornošću za obavljanje komunalnih djelatnosti održavanja čistoće i odlaganja komunaln Put Plokita 81,Split,BRODOMERKUR trgovina i usluge, dioničko društvo Poljička Cesta 35,Split,LAPIS-TEXTUM d.o.o. za trgovinu i proizvodnju Frankopanska 5/a,10000 Zagreb,CENTAR BANKA dioničko društvo Amruševa 6,10000 Zagreb,HP - Hrvatska pošta d.d. Jurišićeva 13,10000 Zagreb,WAVIN CROATIA društvo s ograničenom odgovornošću za trgovinu - u likvidaciji Ogrizovićeva 40a,10000 Zagreb,MONT INSTALACIJA, društvo s ograničenom odgovornošću za instalacijske i završne radove u građevinarstvu Ulica Maka Dizdara 55,Split,SCHRACK TECHNIK d.o.o. za promet elektrotehničkih uređaja Zavrtnica 17,10000 Zagreb,DUCA, društvo s ograničenom odgovornošću za građevinarstvo, projektiranje i trgovinu Ruđera Boškovića 4/II,Zadar,ECCOS-INŽENJERING d.o.o. za projektiranje, nadzor i zaštitu osoba i imovine I Pile 21,10000 Zagreb,RADAR d.o.o. za usluge Ivana Lučića 2/a,10000 Zagreb,ORBIS HOLDING, d.o.o. za graditeljstvo, trgovinu i usluge Ivana Lučića 2/A,10000 Zagreb,ST ARC, d.o.o. za završne i obrtničke radove u gradjevinarstvu i trgovinu Dubrovačka 49,Split,DET NORSKE VERITAS ADRIATICA d. o. o. , društvo za klasifikaciju, certifikaciju i konzultacije Ružićeva 32,Rijeka,ERSTE&amp;STEIERMÄRKISCHE BANKA dioničko društvo Jadranski Trg 3/a,Rijeka,VISOKO POTKROVLJE društvo s ograničenom odgovornošću za građenje Don Rafaela Radice 38,Žrnovnica,HYPO ALPE-ADRIA-BANK dioničko društvo Slavonska avenija 6,10000 Zagreb,TOMAS &amp; CO društvo s ograničenom odgovornošću za proizvodnju i inženjering u elektrotehnici, trgovinu i turizam, export-imp Kopilica 9,Split,KREDITNA BANKA ZAGREB, dioničko društvo Ulica grada Vukovara 74,10000 Zagreb,KRAGIĆ d.o.o. za proizvodnju plastičnih metalnih predmeta i za trgovinu Put Firula 29,Split,MONTER POLIS d.o.o. za građevinske i instalaterske radove "u stečaju" Poljička cesta 39,Split,TRGOMETAL za proizvodnju, trgovinu i usluge, društvo s ograničenom odgovornošću Put Dračanice 8,Dugopolje,GDD za građenje i usluge, društvo s ograničenom odgovornošću Put Plokita 87,Split,LUKA TERM d.o.o. za završne radove u graditeljstvu Vrapčanska draga 45,10000 Zagreb,TISS d.o.o. za inženjering Ulica Fra Grge Martića 30,Split,HRVATSKE ŠUME društvo s ograničenom odgovornošću Ul.Ljudevita Farkaša Vukotinovića 2,10000 Zagreb,TEA PHARIA, društvo s ograničenom odgovornošću za trgovinu i usluge 114.Brigade 10,Split,HEP - Opskrba d.o.o. za opskrbu potrošača električnom, toplinskom energijom i plinom Ulica grada Vukovara 37,10000 Zagreb,MONT INSTALACIJA, društvo s ograničenom odgovornošću za instalacijske i završne radove u građevinarstvu Visoka 55,Split,ST ARC, d.o.o. za završne i obrtničke radove u gradjevinarstvu i trgovinu Dubrovačka 49,Split,Odvjetničko društvo GLAMUZINA &amp; GROŠETA Krajiška 27,10000 Zagreb,ELEKTROKOVINA ADRIA, d.o.o. za izradu, prodaju, montažu i popravak elektrotehničkih proizvoda Vukovarska 52/A,Split,MAĆEŠIĆ I PARTNERI odvjetničko društvo Pod Kaštelom 4,Rijeka,SVEUČILIŠTE U SPLITU, STUDENTSKI CENTAR-SPLIT Sinjska Ulica 6,Split,Siemens dioničko društvo za elektrotehniku Heinzelova 70/a,10000 Zagreb,ANTOLIĆ I SURADNICI odvjetničko društvo, javno trgovačko društvo Ulica Pavla Hatza 3,10000 Zagreb,Igor Nazor, vlasnik  Obrta za usluge  NAVA Tršćanska  53,21000 Split,OT-OPTIMA TELEKOM d.d. za telekomunikacije Bani 75/a,10000 Zagreb,SVEUČILIŠTE U SPLITU, STUDENTSKI CENTAR-SPLIT Sinjska Ulica 6,21000 Split</izvorni_sadrzaj>
    <derivirana_varijabla naziv="DomainObject.Predmet.StrankaWithAdress_1">PASTOR INŽENJERING d.d. Novačka 2,Rakitje,TEA PHARIA, društvo s ograničenom odgovornošću za trgovinu i usluge 114.Brigade 10,Split,TISS d.o.o. za inženjering Ulica Fra Grge Martića 30,Split,JADRANSKO OSIGURANJE dioničko društvo Listopadska 2,10000 Zagreb,TEHNOPLAST d.o.o. za građevinarstvo, trgovinu, ugostiteljstvo, turizam i uslužne djelatnosti Ulica Slobode 5,Split,HYPO ALPE-ADRIA-BANK dioničko društvo Slavonska avenija 6,10000 Zagreb,HELIOS Vienna Insurance Group dioničko društvo za osiguranje Poljička ulica 5,10000 Zagreb,HYPO-LEASING KROATIEN, društvo za financiranje, d.o.o. Koranska 16,10000 Zagreb,HERUS d.o.o. za usluge Poljička Cesta 39,Split,ELEKTROMATERIJAL dioničko društvo za trgovinu i usluge u stečaju Cambierieva 13,Rijeka,ALING društvo s ograničenom odgovornošću za tehničku zaštitu osoba i imovine Andrije Žaje 61,10000 Zagreb,JADRANSKO OSIGURANJE dioničko društvo Put Supavla 1,21000 Split,SUNCE OSIGURANJE dioničko društvo za osiguranje Varaždinska  54,21000 Split,PORSCHE INTER AUTO d.o.o. za trgovinu i popravak motornih vozila Velimira Škorpika 21-23,10000 Zagreb,MERSTEEL d.o.o. za trgovinu i usluge Slavonska avenija 22 d,10000 Zagreb,KOMJATE za trgovinu i usluge društvo s ograničenom odgovornošću Komjate 9/A,Kaštel Lukšić,VODOVOD-OSIJEK d.o.o. za vodoopskrbu i odvodnju Poljski Put 1,Osijek,ING-ATEST d.o.o. za trgovinu i usluge Hrvatske mornarice 1/a,Split,MORULA d.o.o. za trgovinu i usluge Domovinskog rata 29/c,Podstrana,FRIGOOPREMA, društvo s  ograničenom odgovornošću za proizvodnju, trgovinu i usluge Ivankova 126,Stobreč,MATEL d.o.o. za proizvodnju, zastupanje i trgovinu Popovićeva 8,10000 Zagreb,GERION d.o.o. za građenje Matice Hrvatske 59,Split,MESSER CROATIA PLIN Poduzeće za proizvodnju i prodaju tehničkih plinova d.o.o. Industrijska 1,Zaprešić,MEĐIMURJE INFORMACIJSKO PROJEKTANTSKI CENTAR dioničko društvo za informatički inženjering Mihovljanska 72,40000 Čakovec,ERSTE FACTORING društvo s ograničenom odgovornošću za factoring Ivana Lučića 2,10000 Zagreb,ČISTOĆA društvo s ograničenom odgovornošću za obavljanje komunalnih djelatnosti održavanja čistoće i odlaganja komunaln Put Plokita 81,Split,BRODOMERKUR trgovina i usluge, dioničko društvo Poljička Cesta 35,Split,LAPIS-TEXTUM d.o.o. za trgovinu i proizvodnju Frankopanska 5/a,10000 Zagreb,CENTAR BANKA dioničko društvo Amruševa 6,10000 Zagreb,HP - Hrvatska pošta d.d. Jurišićeva 13,10000 Zagreb,WAVIN CROATIA društvo s ograničenom odgovornošću za trgovinu - u likvidaciji Ogrizovićeva 40a,10000 Zagreb,MONT INSTALACIJA, društvo s ograničenom odgovornošću za instalacijske i završne radove u građevinarstvu Ulica Maka Dizdara 55,Split,SCHRACK TECHNIK d.o.o. za promet elektrotehničkih uređaja Zavrtnica 17,10000 Zagreb,DUCA, društvo s ograničenom odgovornošću za građevinarstvo, projektiranje i trgovinu Ruđera Boškovića 4/II,Zadar,ECCOS-INŽENJERING d.o.o. za projektiranje, nadzor i zaštitu osoba i imovine I Pile 21,10000 Zagreb,RADAR d.o.o. za usluge Ivana Lučića 2/a,10000 Zagreb,ORBIS HOLDING, d.o.o. za graditeljstvo, trgovinu i usluge Ivana Lučića 2/A,10000 Zagreb,ST ARC, d.o.o. za završne i obrtničke radove u gradjevinarstvu i trgovinu Dubrovačka 49,Split,DET NORSKE VERITAS ADRIATICA d. o. o. , društvo za klasifikaciju, certifikaciju i konzultacije Ružićeva 32,Rijeka,ERSTE&amp;STEIERMÄRKISCHE BANKA dioničko društvo Jadranski Trg 3/a,Rijeka,VISOKO POTKROVLJE društvo s ograničenom odgovornošću za građenje Don Rafaela Radice 38,Žrnovnica,HYPO ALPE-ADRIA-BANK dioničko društvo Slavonska avenija 6,10000 Zagreb,TOMAS &amp; CO društvo s ograničenom odgovornošću za proizvodnju i inženjering u elektrotehnici, trgovinu i turizam, export-imp Kopilica 9,Split,KREDITNA BANKA ZAGREB, dioničko društvo Ulica grada Vukovara 74,10000 Zagreb,KRAGIĆ d.o.o. za proizvodnju plastičnih metalnih predmeta i za trgovinu Put Firula 29,Split,MONTER POLIS d.o.o. za građevinske i instalaterske radove "u stečaju" Poljička cesta 39,Split,TRGOMETAL za proizvodnju, trgovinu i usluge, društvo s ograničenom odgovornošću Put Dračanice 8,Dugopolje,GDD za građenje i usluge, društvo s ograničenom odgovornošću Put Plokita 87,Split,LUKA TERM d.o.o. za završne radove u graditeljstvu Vrapčanska draga 45,10000 Zagreb,TISS d.o.o. za inženjering Ulica Fra Grge Martića 30,Split,HRVATSKE ŠUME društvo s ograničenom odgovornošću Ul.Ljudevita Farkaša Vukotinovića 2,10000 Zagreb,TEA PHARIA, društvo s ograničenom odgovornošću za trgovinu i usluge 114.Brigade 10,Split,HEP - Opskrba d.o.o. za opskrbu potrošača električnom, toplinskom energijom i plinom Ulica grada Vukovara 37,10000 Zagreb,MONT INSTALACIJA, društvo s ograničenom odgovornošću za instalacijske i završne radove u građevinarstvu Visoka 55,Split,ST ARC, d.o.o. za završne i obrtničke radove u gradjevinarstvu i trgovinu Dubrovačka 49,Split,Odvjetničko društvo GLAMUZINA &amp; GROŠETA Krajiška 27,10000 Zagreb,ELEKTROKOVINA ADRIA, d.o.o. za izradu, prodaju, montažu i popravak elektrotehničkih proizvoda Vukovarska 52/A,Split,MAĆEŠIĆ I PARTNERI odvjetničko društvo Pod Kaštelom 4,Rijeka,SVEUČILIŠTE U SPLITU, STUDENTSKI CENTAR-SPLIT Sinjska Ulica 6,Split,Siemens dioničko društvo za elektrotehniku Heinzelova 70/a,10000 Zagreb,ANTOLIĆ I SURADNICI odvjetničko društvo, javno trgovačko društvo Ulica Pavla Hatza 3,10000 Zagreb,Igor Nazor, vlasnik  Obrta za usluge  NAVA Tršćanska  53,21000 Split,OT-OPTIMA TELEKOM d.d. za telekomunikacije Bani 75/a,10000 Zagreb,SVEUČILIŠTE U SPLITU, STUDENTSKI CENTAR-SPLIT Sinjska Ulica 6,21000 Split</derivirana_varijabla>
  </DomainObject.Predmet.StrankaWithAdress>
  <DomainObject.Predmet.StrankaWithAdressOIB>
    <izvorni_sadrzaj>PASTOR INŽENJERING d.d., OIB 55598634637, Novačka 2,Rakitje,TEA PHARIA, društvo s ograničenom odgovornošću za trgovinu i usluge, OIB 99294824555, 114.Brigade 10,Split,TISS d.o.o. za inženjering, OIB 37779812687, Ulica Fra Grge Martića 30,Split,JADRANSKO OSIGURANJE dioničko društvo, OIB 94472454976, Listopadska 2,10000 Zagreb,TEHNOPLAST d.o.o. za građevinarstvo, trgovinu, ugostiteljstvo, turizam i uslužne djelatnosti, OIB 70676517267, Ulica Slobode 5,Split,HYPO ALPE-ADRIA-BANK dioničko društvo, OIB 14036333877, Slavonska avenija 6,10000 Zagreb,HELIOS Vienna Insurance Group dioničko društvo za osiguranje, OIB 59369087232, Poljička ulica 5,10000 Zagreb,HYPO-LEASING KROATIEN, društvo za financiranje, d.o.o., OIB 87064273078, Koranska 16,10000 Zagreb,HERUS d.o.o. za usluge, OIB 73063900220, Poljička Cesta 39,Split,ELEKTROMATERIJAL dioničko društvo za trgovinu i usluge u stečaju, OIB 72091456912, Cambierieva 13,Rijeka,ALING društvo s ograničenom odgovornošću za tehničku zaštitu osoba i imovine, OIB 67349852816, Andrije Žaje 61,10000 Zagreb,JADRANSKO OSIGURANJE dioničko društvo, OIB 94472454976, Put Supavla 1,21000 Split,SUNCE OSIGURANJE dioničko društvo za osiguranje, OIB 12012147571, Varaždinska  54,21000 Split,PORSCHE INTER AUTO d.o.o. za trgovinu i popravak motornih vozila, OIB 67492500921, Velimira Škorpika 21-23,10000 Zagreb,MERSTEEL d.o.o. za trgovinu i usluge, OIB 32913763672, Slavonska avenija 22 d,10000 Zagreb,KOMJATE za trgovinu i usluge društvo s ograničenom odgovornošću, OIB 92009564551, Komjate 9/A,Kaštel Lukšić,VODOVOD-OSIJEK d.o.o. za vodoopskrbu i odvodnju, OIB 43654507669, Poljski Put 1,Osijek,ING-ATEST d.o.o. za trgovinu i usluge, OIB 21777333810, Hrvatske mornarice 1/a,Split,MORULA d.o.o. za trgovinu i usluge, OIB 88833097372, Domovinskog rata 29/c,Podstrana,FRIGOOPREMA, društvo s  ograničenom odgovornošću za proizvodnju, trgovinu i usluge, OIB 60316076304, Ivankova 126,Stobreč,MATEL d.o.o. za proizvodnju, zastupanje i trgovinu, OIB 11899215110, Popovićeva 8,10000 Zagreb,GERION d.o.o. za građenje, OIB 86354925004, Matice Hrvatske 59,Split,MESSER CROATIA PLIN Poduzeće za proizvodnju i prodaju tehničkih plinova d.o.o., OIB 32179081874, Industrijska 1,Zaprešić,MEĐIMURJE INFORMACIJSKO PROJEKTANTSKI CENTAR dioničko društvo za informatički inženjering, OIB 98483804275, Mihovljanska 72,40000 Čakovec,ERSTE FACTORING društvo s ograničenom odgovornošću za factoring, OIB 10194059689, Ivana Lučića 2,10000 Zagreb,ČISTOĆA društvo s ograničenom odgovornošću za obavljanje komunalnih djelatnosti održavanja čistoće i odlaganja komunaln, OIB 38812451417, Put Plokita 81,Split,BRODOMERKUR trgovina i usluge, dioničko društvo, OIB 33956120458, Poljička Cesta 35,Split,LAPIS-TEXTUM d.o.o. za trgovinu i proizvodnju, OIB 34024384265, Frankopanska 5/a,10000 Zagreb,CENTAR BANKA dioničko društvo, OIB 89296739230, Amruševa 6,10000 Zagreb,HP - Hrvatska pošta d.d., OIB 87311810356, Jurišićeva 13,10000 Zagreb,WAVIN CROATIA društvo s ograničenom odgovornošću za trgovinu - u likvidaciji, OIB 93287855819, Ogrizovićeva 40a,10000 Zagreb,MONT INSTALACIJA, društvo s ograničenom odgovornošću za instalacijske i završne radove u građevinarstvu, OIB 05084406987, Ulica Maka Dizdara 55,Split,SCHRACK TECHNIK d.o.o. za promet elektrotehničkih uređaja, OIB 36365310424, Zavrtnica 17,10000 Zagreb,DUCA, društvo s ograničenom odgovornošću za građevinarstvo, projektiranje i trgovinu, OIB 01304089776, Ruđera Boškovića 4/II,Zadar,ECCOS-INŽENJERING d.o.o. za projektiranje, nadzor i zaštitu osoba i imovine, OIB 71629027685, I Pile 21,10000 Zagreb,RADAR d.o.o. za usluge, OIB 70063044422, Ivana Lučića 2/a,10000 Zagreb,ORBIS HOLDING, d.o.o. za graditeljstvo, trgovinu i usluge, OIB 18315544469, Ivana Lučića 2/A,10000 Zagreb,ST ARC, d.o.o. za završne i obrtničke radove u gradjevinarstvu i trgovinu, OIB 58632083307, Dubrovačka 49,Split,DET NORSKE VERITAS ADRIATICA d. o. o. , društvo za klasifikaciju, certifikaciju i konzultacije, OIB 66958856391, Ružićeva 32,Rijeka,ERSTE&amp;STEIERMÄRKISCHE BANKA dioničko društvo, OIB 23057039320, Jadranski Trg 3/a,Rijeka,VISOKO POTKROVLJE društvo s ograničenom odgovornošću za građenje, OIB 28887408223, Don Rafaela Radice 38,Žrnovnica,HYPO ALPE-ADRIA-BANK dioničko društvo, OIB 14036333877, Slavonska avenija 6,10000 Zagreb,TOMAS &amp; CO društvo s ograničenom odgovornošću za proizvodnju i inženjering u elektrotehnici, trgovinu i turizam, export-imp, OIB 52725486771, Kopilica 9,Split,KREDITNA BANKA ZAGREB, dioničko društvo, OIB 70663193635, Ulica grada Vukovara 74,10000 Zagreb,KRAGIĆ d.o.o. za proizvodnju plastičnih metalnih predmeta i za trgovinu, OIB 35264136731, Put Firula 29,Split,MONTER POLIS d.o.o. za građevinske i instalaterske radove "u stečaju", OIB 66697386731, Poljička cesta 39,Split,TRGOMETAL za proizvodnju, trgovinu i usluge, društvo s ograničenom odgovornošću, OIB 14669056208, Put Dračanice 8,Dugopolje,GDD za građenje i usluge, društvo s ograničenom odgovornošću, OIB 04524958627, Put Plokita 87,Split,LUKA TERM d.o.o. za završne radove u graditeljstvu, OIB 16662980077, Vrapčanska draga 45,10000 Zagreb,TISS d.o.o. za inženjering, OIB 37779812687, Ulica Fra Grge Martića 30,Split,HRVATSKE ŠUME društvo s ograničenom odgovornošću, OIB 69693144506, Ul.Ljudevita Farkaša Vukotinovića 2,10000 Zagreb,TEA PHARIA, društvo s ograničenom odgovornošću za trgovinu i usluge, OIB 99294824555, 114.Brigade 10,Split,HEP - Opskrba d.o.o. za opskrbu potrošača električnom, toplinskom energijom i plinom, OIB 63073332379, Ulica grada Vukovara 37,10000 Zagreb,MONT INSTALACIJA, društvo s ograničenom odgovornošću za instalacijske i završne radove u građevinarstvu, OIB 05084406987, Visoka 55,Split,ST ARC, d.o.o. za završne i obrtničke radove u gradjevinarstvu i trgovinu, OIB 58632083307, Dubrovačka 49,Split,Odvjetničko društvo GLAMUZINA &amp; GROŠETA, OIB 69402757072, Krajiška 27,10000 Zagreb,ELEKTROKOVINA ADRIA, d.o.o. za izradu, prodaju, montažu i popravak elektrotehničkih proizvoda, OIB 86742905038, Vukovarska 52/A,Split,MAĆEŠIĆ I PARTNERI odvjetničko društvo, OIB 11793113837, Pod Kaštelom 4,Rijeka,SVEUČILIŠTE U SPLITU, STUDENTSKI CENTAR-SPLIT, OIB 25975412650, Sinjska Ulica 6,Split,Siemens dioničko društvo za elektrotehniku, OIB 12673471493, Heinzelova 70/a,10000 Zagreb,ANTOLIĆ I SURADNICI odvjetničko društvo, javno trgovačko društvo, OIB 82891991682, Ulica Pavla Hatza 3,10000 Zagreb,Igor Nazor, vlasnik  Obrta za usluge  NAVA, OIB 10447826313, Tršćanska  53,21000 Split,OT-OPTIMA TELEKOM d.d. za telekomunikacije, OIB 36004425025, Bani 75/a,10000 Zagreb,SVEUČILIŠTE U SPLITU, STUDENTSKI CENTAR-SPLIT, OIB 25975412650, Sinjska Ulica 6,21000 Split</izvorni_sadrzaj>
    <derivirana_varijabla naziv="DomainObject.Predmet.StrankaWithAdressOIB_1">PASTOR INŽENJERING d.d., OIB 55598634637, Novačka 2,Rakitje,TEA PHARIA, društvo s ograničenom odgovornošću za trgovinu i usluge, OIB 99294824555, 114.Brigade 10,Split,TISS d.o.o. za inženjering, OIB 37779812687, Ulica Fra Grge Martića 30,Split,JADRANSKO OSIGURANJE dioničko društvo, OIB 94472454976, Listopadska 2,10000 Zagreb,TEHNOPLAST d.o.o. za građevinarstvo, trgovinu, ugostiteljstvo, turizam i uslužne djelatnosti, OIB 70676517267, Ulica Slobode 5,Split,HYPO ALPE-ADRIA-BANK dioničko društvo, OIB 14036333877, Slavonska avenija 6,10000 Zagreb,HELIOS Vienna Insurance Group dioničko društvo za osiguranje, OIB 59369087232, Poljička ulica 5,10000 Zagreb,HYPO-LEASING KROATIEN, društvo za financiranje, d.o.o., OIB 87064273078, Koranska 16,10000 Zagreb,HERUS d.o.o. za usluge, OIB 73063900220, Poljička Cesta 39,Split,ELEKTROMATERIJAL dioničko društvo za trgovinu i usluge u stečaju, OIB 72091456912, Cambierieva 13,Rijeka,ALING društvo s ograničenom odgovornošću za tehničku zaštitu osoba i imovine, OIB 67349852816, Andrije Žaje 61,10000 Zagreb,JADRANSKO OSIGURANJE dioničko društvo, OIB 94472454976, Put Supavla 1,21000 Split,SUNCE OSIGURANJE dioničko društvo za osiguranje, OIB 12012147571, Varaždinska  54,21000 Split,PORSCHE INTER AUTO d.o.o. za trgovinu i popravak motornih vozila, OIB 67492500921, Velimira Škorpika 21-23,10000 Zagreb,MERSTEEL d.o.o. za trgovinu i usluge, OIB 32913763672, Slavonska avenija 22 d,10000 Zagreb,KOMJATE za trgovinu i usluge društvo s ograničenom odgovornošću, OIB 92009564551, Komjate 9/A,Kaštel Lukšić,VODOVOD-OSIJEK d.o.o. za vodoopskrbu i odvodnju, OIB 43654507669, Poljski Put 1,Osijek,ING-ATEST d.o.o. za trgovinu i usluge, OIB 21777333810, Hrvatske mornarice 1/a,Split,MORULA d.o.o. za trgovinu i usluge, OIB 88833097372, Domovinskog rata 29/c,Podstrana,FRIGOOPREMA, društvo s  ograničenom odgovornošću za proizvodnju, trgovinu i usluge, OIB 60316076304, Ivankova 126,Stobreč,MATEL d.o.o. za proizvodnju, zastupanje i trgovinu, OIB 11899215110, Popovićeva 8,10000 Zagreb,GERION d.o.o. za građenje, OIB 86354925004, Matice Hrvatske 59,Split,MESSER CROATIA PLIN Poduzeće za proizvodnju i prodaju tehničkih plinova d.o.o., OIB 32179081874, Industrijska 1,Zaprešić,MEĐIMURJE INFORMACIJSKO PROJEKTANTSKI CENTAR dioničko društvo za informatički inženjering, OIB 98483804275, Mihovljanska 72,40000 Čakovec,ERSTE FACTORING društvo s ograničenom odgovornošću za factoring, OIB 10194059689, Ivana Lučića 2,10000 Zagreb,ČISTOĆA društvo s ograničenom odgovornošću za obavljanje komunalnih djelatnosti održavanja čistoće i odlaganja komunaln, OIB 38812451417, Put Plokita 81,Split,BRODOMERKUR trgovina i usluge, dioničko društvo, OIB 33956120458, Poljička Cesta 35,Split,LAPIS-TEXTUM d.o.o. za trgovinu i proizvodnju, OIB 34024384265, Frankopanska 5/a,10000 Zagreb,CENTAR BANKA dioničko društvo, OIB 89296739230, Amruševa 6,10000 Zagreb,HP - Hrvatska pošta d.d., OIB 87311810356, Jurišićeva 13,10000 Zagreb,WAVIN CROATIA društvo s ograničenom odgovornošću za trgovinu - u likvidaciji, OIB 93287855819, Ogrizovićeva 40a,10000 Zagreb,MONT INSTALACIJA, društvo s ograničenom odgovornošću za instalacijske i završne radove u građevinarstvu, OIB 05084406987, Ulica Maka Dizdara 55,Split,SCHRACK TECHNIK d.o.o. za promet elektrotehničkih uređaja, OIB 36365310424, Zavrtnica 17,10000 Zagreb,DUCA, društvo s ograničenom odgovornošću za građevinarstvo, projektiranje i trgovinu, OIB 01304089776, Ruđera Boškovića 4/II,Zadar,ECCOS-INŽENJERING d.o.o. za projektiranje, nadzor i zaštitu osoba i imovine, OIB 71629027685, I Pile 21,10000 Zagreb,RADAR d.o.o. za usluge, OIB 70063044422, Ivana Lučića 2/a,10000 Zagreb,ORBIS HOLDING, d.o.o. za graditeljstvo, trgovinu i usluge, OIB 18315544469, Ivana Lučića 2/A,10000 Zagreb,ST ARC, d.o.o. za završne i obrtničke radove u gradjevinarstvu i trgovinu, OIB 58632083307, Dubrovačka 49,Split,DET NORSKE VERITAS ADRIATICA d. o. o. , društvo za klasifikaciju, certifikaciju i konzultacije, OIB 66958856391, Ružićeva 32,Rijeka,ERSTE&amp;STEIERMÄRKISCHE BANKA dioničko društvo, OIB 23057039320, Jadranski Trg 3/a,Rijeka,VISOKO POTKROVLJE društvo s ograničenom odgovornošću za građenje, OIB 28887408223, Don Rafaela Radice 38,Žrnovnica,HYPO ALPE-ADRIA-BANK dioničko društvo, OIB 14036333877, Slavonska avenija 6,10000 Zagreb,TOMAS &amp; CO društvo s ograničenom odgovornošću za proizvodnju i inženjering u elektrotehnici, trgovinu i turizam, export-imp, OIB 52725486771, Kopilica 9,Split,KREDITNA BANKA ZAGREB, dioničko društvo, OIB 70663193635, Ulica grada Vukovara 74,10000 Zagreb,KRAGIĆ d.o.o. za proizvodnju plastičnih metalnih predmeta i za trgovinu, OIB 35264136731, Put Firula 29,Split,MONTER POLIS d.o.o. za građevinske i instalaterske radove "u stečaju", OIB 66697386731, Poljička cesta 39,Split,TRGOMETAL za proizvodnju, trgovinu i usluge, društvo s ograničenom odgovornošću, OIB 14669056208, Put Dračanice 8,Dugopolje,GDD za građenje i usluge, društvo s ograničenom odgovornošću, OIB 04524958627, Put Plokita 87,Split,LUKA TERM d.o.o. za završne radove u graditeljstvu, OIB 16662980077, Vrapčanska draga 45,10000 Zagreb,TISS d.o.o. za inženjering, OIB 37779812687, Ulica Fra Grge Martića 30,Split,HRVATSKE ŠUME društvo s ograničenom odgovornošću, OIB 69693144506, Ul.Ljudevita Farkaša Vukotinovića 2,10000 Zagreb,TEA PHARIA, društvo s ograničenom odgovornošću za trgovinu i usluge, OIB 99294824555, 114.Brigade 10,Split,HEP - Opskrba d.o.o. za opskrbu potrošača električnom, toplinskom energijom i plinom, OIB 63073332379, Ulica grada Vukovara 37,10000 Zagreb,MONT INSTALACIJA, društvo s ograničenom odgovornošću za instalacijske i završne radove u građevinarstvu, OIB 05084406987, Visoka 55,Split,ST ARC, d.o.o. za završne i obrtničke radove u gradjevinarstvu i trgovinu, OIB 58632083307, Dubrovačka 49,Split,Odvjetničko društvo GLAMUZINA &amp; GROŠETA, OIB 69402757072, Krajiška 27,10000 Zagreb,ELEKTROKOVINA ADRIA, d.o.o. za izradu, prodaju, montažu i popravak elektrotehničkih proizvoda, OIB 86742905038, Vukovarska 52/A,Split,MAĆEŠIĆ I PARTNERI odvjetničko društvo, OIB 11793113837, Pod Kaštelom 4,Rijeka,SVEUČILIŠTE U SPLITU, STUDENTSKI CENTAR-SPLIT, OIB 25975412650, Sinjska Ulica 6,Split,Siemens dioničko društvo za elektrotehniku, OIB 12673471493, Heinzelova 70/a,10000 Zagreb,ANTOLIĆ I SURADNICI odvjetničko društvo, javno trgovačko društvo, OIB 82891991682, Ulica Pavla Hatza 3,10000 Zagreb,Igor Nazor, vlasnik  Obrta za usluge  NAVA, OIB 10447826313, Tršćanska  53,21000 Split,OT-OPTIMA TELEKOM d.d. za telekomunikacije, OIB 36004425025, Bani 75/a,10000 Zagreb,SVEUČILIŠTE U SPLITU, STUDENTSKI CENTAR-SPLIT, OIB 25975412650, Sinjska Ulica 6,21000 Split</derivirana_varijabla>
  </DomainObject.Predmet.StrankaWithAdressOIB>
  <DomainObject.Predmet.StrankaNazivFormated>
    <izvorni_sadrzaj>PASTOR INŽENJERING d.d.,TEA PHARIA, društvo s ograničenom odgovornošću za trgovinu i usluge,TISS d.o.o. za inženjering,JADRANSKO OSIGURANJE dioničko društvo,TEHNOPLAST d.o.o. za građevinarstvo, trgovinu, ugostiteljstvo, turizam i uslužne djelatnosti,HYPO ALPE-ADRIA-BANK dioničko društvo,HELIOS Vienna Insurance Group dioničko društvo za osiguranje,HYPO-LEASING KROATIEN, društvo za financiranje, d.o.o.,HERUS d.o.o. za usluge,ELEKTROMATERIJAL dioničko društvo za trgovinu i usluge u stečaju,ALING društvo s ograničenom odgovornošću za tehničku zaštitu osoba i imovine,JADRANSKO OSIGURANJE dioničko društvo,SUNCE OSIGURANJE dioničko društvo za osiguranje,PORSCHE INTER AUTO d.o.o. za trgovinu i popravak motornih vozila,MERSTEEL d.o.o. za trgovinu i usluge,KOMJATE za trgovinu i usluge društvo s ograničenom odgovornošću,VODOVOD-OSIJEK d.o.o. za vodoopskrbu i odvodnju,ING-ATEST d.o.o. za trgovinu i usluge,MORULA d.o.o. za trgovinu i usluge,FRIGOOPREMA, društvo s  ograničenom odgovornošću za proizvodnju, trgovinu i usluge,MATEL d.o.o. za proizvodnju, zastupanje i trgovinu,GERION d.o.o. za građenje,MESSER CROATIA PLIN Poduzeće za proizvodnju i prodaju tehničkih plinova d.o.o.,MEĐIMURJE INFORMACIJSKO PROJEKTANTSKI CENTAR dioničko društvo za informatički inženjering,ERSTE FACTORING društvo s ograničenom odgovornošću za factoring,ČISTOĆA društvo s ograničenom odgovornošću za obavljanje komunalnih djelatnosti održavanja čistoće i odlaganja komunaln,BRODOMERKUR trgovina i usluge, dioničko društvo,LAPIS-TEXTUM d.o.o. za trgovinu i proizvodnju,CENTAR BANKA dioničko društvo,HP - Hrvatska pošta d.d.,WAVIN CROATIA društvo s ograničenom odgovornošću za trgovinu - u likvidaciji,MONT INSTALACIJA, društvo s ograničenom odgovornošću za instalacijske i završne radove u građevinarstvu,SCHRACK TECHNIK d.o.o. za promet elektrotehničkih uređaja,DUCA, društvo s ograničenom odgovornošću za građevinarstvo, projektiranje i trgovinu,ECCOS-INŽENJERING d.o.o. za projektiranje, nadzor i zaštitu osoba i imovine,RADAR d.o.o. za usluge,ORBIS HOLDING, d.o.o. za graditeljstvo, trgovinu i usluge,ST ARC, d.o.o. za završne i obrtničke radove u gradjevinarstvu i trgovinu,DET NORSKE VERITAS ADRIATICA d. o. o. , društvo za klasifikaciju, certifikaciju i konzultacije,ERSTE&amp;STEIERMÄRKISCHE BANKA dioničko društvo,VISOKO POTKROVLJE društvo s ograničenom odgovornošću za građenje,HYPO ALPE-ADRIA-BANK dioničko društvo,TOMAS &amp; CO društvo s ograničenom odgovornošću za proizvodnju i inženjering u elektrotehnici, trgovinu i turizam, export-imp,KREDITNA BANKA ZAGREB, dioničko društvo,KRAGIĆ d.o.o. za proizvodnju plastičnih metalnih predmeta i za trgovinu,MONTER POLIS d.o.o. za građevinske i instalaterske radove "u stečaju",TRGOMETAL za proizvodnju, trgovinu i usluge, društvo s ograničenom odgovornošću,GDD za građenje i usluge, društvo s ograničenom odgovornošću,LUKA TERM d.o.o. za završne radove u graditeljstvu,TISS d.o.o. za inženjering,HRVATSKE ŠUME društvo s ograničenom odgovornošću,TEA PHARIA, društvo s ograničenom odgovornošću za trgovinu i usluge,HEP - Opskrba d.o.o. za opskrbu potrošača električnom, toplinskom energijom i plinom,MONT INSTALACIJA, društvo s ograničenom odgovornošću za instalacijske i završne radove u građevinarstvu,ST ARC, d.o.o. za završne i obrtničke radove u gradjevinarstvu i trgovinu,Odvjetničko društvo GLAMUZINA &amp; GROŠETA,ELEKTROKOVINA ADRIA, d.o.o. za izradu, prodaju, montažu i popravak elektrotehničkih proizvoda,MAĆEŠIĆ I PARTNERI odvjetničko društvo,SVEUČILIŠTE U SPLITU, STUDENTSKI CENTAR-SPLIT,Siemens dioničko društvo za elektrotehniku,ANTOLIĆ I SURADNICI odvjetničko društvo, javno trgovačko društvo,Igor Nazor, vlasnik  Obrta za usluge  NAVA,OT-OPTIMA TELEKOM d.d. za telekomunikacije,SVEUČILIŠTE U SPLITU, STUDENTSKI CENTAR-SPLIT</izvorni_sadrzaj>
    <derivirana_varijabla naziv="DomainObject.Predmet.StrankaNazivFormated_1">PASTOR INŽENJERING d.d.,TEA PHARIA, društvo s ograničenom odgovornošću za trgovinu i usluge,TISS d.o.o. za inženjering,JADRANSKO OSIGURANJE dioničko društvo,TEHNOPLAST d.o.o. za građevinarstvo, trgovinu, ugostiteljstvo, turizam i uslužne djelatnosti,HYPO ALPE-ADRIA-BANK dioničko društvo,HELIOS Vienna Insurance Group dioničko društvo za osiguranje,HYPO-LEASING KROATIEN, društvo za financiranje, d.o.o.,HERUS d.o.o. za usluge,ELEKTROMATERIJAL dioničko društvo za trgovinu i usluge u stečaju,ALING društvo s ograničenom odgovornošću za tehničku zaštitu osoba i imovine,JADRANSKO OSIGURANJE dioničko društvo,SUNCE OSIGURANJE dioničko društvo za osiguranje,PORSCHE INTER AUTO d.o.o. za trgovinu i popravak motornih vozila,MERSTEEL d.o.o. za trgovinu i usluge,KOMJATE za trgovinu i usluge društvo s ograničenom odgovornošću,VODOVOD-OSIJEK d.o.o. za vodoopskrbu i odvodnju,ING-ATEST d.o.o. za trgovinu i usluge,MORULA d.o.o. za trgovinu i usluge,FRIGOOPREMA, društvo s  ograničenom odgovornošću za proizvodnju, trgovinu i usluge,MATEL d.o.o. za proizvodnju, zastupanje i trgovinu,GERION d.o.o. za građenje,MESSER CROATIA PLIN Poduzeće za proizvodnju i prodaju tehničkih plinova d.o.o.,MEĐIMURJE INFORMACIJSKO PROJEKTANTSKI CENTAR dioničko društvo za informatički inženjering,ERSTE FACTORING društvo s ograničenom odgovornošću za factoring,ČISTOĆA društvo s ograničenom odgovornošću za obavljanje komunalnih djelatnosti održavanja čistoće i odlaganja komunaln,BRODOMERKUR trgovina i usluge, dioničko društvo,LAPIS-TEXTUM d.o.o. za trgovinu i proizvodnju,CENTAR BANKA dioničko društvo,HP - Hrvatska pošta d.d.,WAVIN CROATIA društvo s ograničenom odgovornošću za trgovinu - u likvidaciji,MONT INSTALACIJA, društvo s ograničenom odgovornošću za instalacijske i završne radove u građevinarstvu,SCHRACK TECHNIK d.o.o. za promet elektrotehničkih uređaja,DUCA, društvo s ograničenom odgovornošću za građevinarstvo, projektiranje i trgovinu,ECCOS-INŽENJERING d.o.o. za projektiranje, nadzor i zaštitu osoba i imovine,RADAR d.o.o. za usluge,ORBIS HOLDING, d.o.o. za graditeljstvo, trgovinu i usluge,ST ARC, d.o.o. za završne i obrtničke radove u gradjevinarstvu i trgovinu,DET NORSKE VERITAS ADRIATICA d. o. o. , društvo za klasifikaciju, certifikaciju i konzultacije,ERSTE&amp;STEIERMÄRKISCHE BANKA dioničko društvo,VISOKO POTKROVLJE društvo s ograničenom odgovornošću za građenje,HYPO ALPE-ADRIA-BANK dioničko društvo,TOMAS &amp; CO društvo s ograničenom odgovornošću za proizvodnju i inženjering u elektrotehnici, trgovinu i turizam, export-imp,KREDITNA BANKA ZAGREB, dioničko društvo,KRAGIĆ d.o.o. za proizvodnju plastičnih metalnih predmeta i za trgovinu,MONTER POLIS d.o.o. za građevinske i instalaterske radove "u stečaju",TRGOMETAL za proizvodnju, trgovinu i usluge, društvo s ograničenom odgovornošću,GDD za građenje i usluge, društvo s ograničenom odgovornošću,LUKA TERM d.o.o. za završne radove u graditeljstvu,TISS d.o.o. za inženjering,HRVATSKE ŠUME društvo s ograničenom odgovornošću,TEA PHARIA, društvo s ograničenom odgovornošću za trgovinu i usluge,HEP - Opskrba d.o.o. za opskrbu potrošača električnom, toplinskom energijom i plinom,MONT INSTALACIJA, društvo s ograničenom odgovornošću za instalacijske i završne radove u građevinarstvu,ST ARC, d.o.o. za završne i obrtničke radove u gradjevinarstvu i trgovinu,Odvjetničko društvo GLAMUZINA &amp; GROŠETA,ELEKTROKOVINA ADRIA, d.o.o. za izradu, prodaju, montažu i popravak elektrotehničkih proizvoda,MAĆEŠIĆ I PARTNERI odvjetničko društvo,SVEUČILIŠTE U SPLITU, STUDENTSKI CENTAR-SPLIT,Siemens dioničko društvo za elektrotehniku,ANTOLIĆ I SURADNICI odvjetničko društvo, javno trgovačko društvo,Igor Nazor, vlasnik  Obrta za usluge  NAVA,OT-OPTIMA TELEKOM d.d. za telekomunikacije,SVEUČILIŠTE U SPLITU, STUDENTSKI CENTAR-SPLIT</derivirana_varijabla>
  </DomainObject.Predmet.StrankaNazivFormated>
  <DomainObject.Predmet.StrankaNazivFormatedOIB>
    <izvorni_sadrzaj>PASTOR INŽENJERING d.d., OIB 55598634637,TEA PHARIA, društvo s ograničenom odgovornošću za trgovinu i usluge, OIB 99294824555,TISS d.o.o. za inženjering, OIB 37779812687,JADRANSKO OSIGURANJE dioničko društvo, OIB 94472454976,TEHNOPLAST d.o.o. za građevinarstvo, trgovinu, ugostiteljstvo, turizam i uslužne djelatnosti, OIB 70676517267,HYPO ALPE-ADRIA-BANK dioničko društvo, OIB 14036333877,HELIOS Vienna Insurance Group dioničko društvo za osiguranje, OIB 59369087232,HYPO-LEASING KROATIEN, društvo za financiranje, d.o.o., OIB 87064273078,HERUS d.o.o. za usluge, OIB 73063900220,ELEKTROMATERIJAL dioničko društvo za trgovinu i usluge u stečaju, OIB 72091456912,ALING društvo s ograničenom odgovornošću za tehničku zaštitu osoba i imovine, OIB 67349852816,JADRANSKO OSIGURANJE dioničko društvo, OIB 94472454976,SUNCE OSIGURANJE dioničko društvo za osiguranje, OIB 12012147571,PORSCHE INTER AUTO d.o.o. za trgovinu i popravak motornih vozila, OIB 67492500921,MERSTEEL d.o.o. za trgovinu i usluge, OIB 32913763672,KOMJATE za trgovinu i usluge društvo s ograničenom odgovornošću, OIB 92009564551,VODOVOD-OSIJEK d.o.o. za vodoopskrbu i odvodnju, OIB 43654507669,ING-ATEST d.o.o. za trgovinu i usluge, OIB 21777333810,MORULA d.o.o. za trgovinu i usluge, OIB 88833097372,FRIGOOPREMA, društvo s  ograničenom odgovornošću za proizvodnju, trgovinu i usluge, OIB 60316076304,MATEL d.o.o. za proizvodnju, zastupanje i trgovinu, OIB 11899215110,GERION d.o.o. za građenje, OIB 86354925004,MESSER CROATIA PLIN Poduzeće za proizvodnju i prodaju tehničkih plinova d.o.o., OIB 32179081874,MEĐIMURJE INFORMACIJSKO PROJEKTANTSKI CENTAR dioničko društvo za informatički inženjering, OIB 98483804275,ERSTE FACTORING društvo s ograničenom odgovornošću za factoring, OIB 10194059689,ČISTOĆA društvo s ograničenom odgovornošću za obavljanje komunalnih djelatnosti održavanja čistoće i odlaganja komunaln, OIB 38812451417,BRODOMERKUR trgovina i usluge, dioničko društvo, OIB 33956120458,LAPIS-TEXTUM d.o.o. za trgovinu i proizvodnju, OIB 34024384265,CENTAR BANKA dioničko društvo, OIB 89296739230,HP - Hrvatska pošta d.d., OIB 87311810356,WAVIN CROATIA društvo s ograničenom odgovornošću za trgovinu - u likvidaciji, OIB 93287855819,MONT INSTALACIJA, društvo s ograničenom odgovornošću za instalacijske i završne radove u građevinarstvu, OIB 05084406987,SCHRACK TECHNIK d.o.o. za promet elektrotehničkih uređaja, OIB 36365310424,DUCA, društvo s ograničenom odgovornošću za građevinarstvo, projektiranje i trgovinu, OIB 01304089776,ECCOS-INŽENJERING d.o.o. za projektiranje, nadzor i zaštitu osoba i imovine, OIB 71629027685,RADAR d.o.o. za usluge, OIB 70063044422,ORBIS HOLDING, d.o.o. za graditeljstvo, trgovinu i usluge, OIB 18315544469,ST ARC, d.o.o. za završne i obrtničke radove u gradjevinarstvu i trgovinu, OIB 58632083307,DET NORSKE VERITAS ADRIATICA d. o. o. , društvo za klasifikaciju, certifikaciju i konzultacije, OIB 66958856391,ERSTE&amp;STEIERMÄRKISCHE BANKA dioničko društvo, OIB 23057039320,VISOKO POTKROVLJE društvo s ograničenom odgovornošću za građenje, OIB 28887408223,HYPO ALPE-ADRIA-BANK dioničko društvo, OIB 14036333877,TOMAS &amp; CO društvo s ograničenom odgovornošću za proizvodnju i inženjering u elektrotehnici, trgovinu i turizam, export-imp, OIB 52725486771,KREDITNA BANKA ZAGREB, dioničko društvo, OIB 70663193635,KRAGIĆ d.o.o. za proizvodnju plastičnih metalnih predmeta i za trgovinu, OIB 35264136731,MONTER POLIS d.o.o. za građevinske i instalaterske radove "u stečaju", OIB 66697386731,TRGOMETAL za proizvodnju, trgovinu i usluge, društvo s ograničenom odgovornošću, OIB 14669056208,GDD za građenje i usluge, društvo s ograničenom odgovornošću, OIB 04524958627,LUKA TERM d.o.o. za završne radove u graditeljstvu, OIB 16662980077,TISS d.o.o. za inženjering, OIB 37779812687,HRVATSKE ŠUME društvo s ograničenom odgovornošću, OIB 69693144506,TEA PHARIA, društvo s ograničenom odgovornošću za trgovinu i usluge, OIB 99294824555,HEP - Opskrba d.o.o. za opskrbu potrošača električnom, toplinskom energijom i plinom, OIB 63073332379,MONT INSTALACIJA, društvo s ograničenom odgovornošću za instalacijske i završne radove u građevinarstvu, OIB 05084406987,ST ARC, d.o.o. za završne i obrtničke radove u gradjevinarstvu i trgovinu, OIB 58632083307,Odvjetničko društvo GLAMUZINA &amp; GROŠETA, OIB 69402757072,ELEKTROKOVINA ADRIA, d.o.o. za izradu, prodaju, montažu i popravak elektrotehničkih proizvoda, OIB 86742905038,MAĆEŠIĆ I PARTNERI odvjetničko društvo, OIB 11793113837,SVEUČILIŠTE U SPLITU, STUDENTSKI CENTAR-SPLIT, OIB 25975412650,Siemens dioničko društvo za elektrotehniku, OIB 12673471493,ANTOLIĆ I SURADNICI odvjetničko društvo, javno trgovačko društvo, OIB 82891991682,Igor Nazor, vlasnik  Obrta za usluge  NAVA, OIB 10447826313,OT-OPTIMA TELEKOM d.d. za telekomunikacije, OIB 36004425025,SVEUČILIŠTE U SPLITU, STUDENTSKI CENTAR-SPLIT, OIB 25975412650</izvorni_sadrzaj>
    <derivirana_varijabla naziv="DomainObject.Predmet.StrankaNazivFormatedOIB_1">PASTOR INŽENJERING d.d., OIB 55598634637,TEA PHARIA, društvo s ograničenom odgovornošću za trgovinu i usluge, OIB 99294824555,TISS d.o.o. za inženjering, OIB 37779812687,JADRANSKO OSIGURANJE dioničko društvo, OIB 94472454976,TEHNOPLAST d.o.o. za građevinarstvo, trgovinu, ugostiteljstvo, turizam i uslužne djelatnosti, OIB 70676517267,HYPO ALPE-ADRIA-BANK dioničko društvo, OIB 14036333877,HELIOS Vienna Insurance Group dioničko društvo za osiguranje, OIB 59369087232,HYPO-LEASING KROATIEN, društvo za financiranje, d.o.o., OIB 87064273078,HERUS d.o.o. za usluge, OIB 73063900220,ELEKTROMATERIJAL dioničko društvo za trgovinu i usluge u stečaju, OIB 72091456912,ALING društvo s ograničenom odgovornošću za tehničku zaštitu osoba i imovine, OIB 67349852816,JADRANSKO OSIGURANJE dioničko društvo, OIB 94472454976,SUNCE OSIGURANJE dioničko društvo za osiguranje, OIB 12012147571,PORSCHE INTER AUTO d.o.o. za trgovinu i popravak motornih vozila, OIB 67492500921,MERSTEEL d.o.o. za trgovinu i usluge, OIB 32913763672,KOMJATE za trgovinu i usluge društvo s ograničenom odgovornošću, OIB 92009564551,VODOVOD-OSIJEK d.o.o. za vodoopskrbu i odvodnju, OIB 43654507669,ING-ATEST d.o.o. za trgovinu i usluge, OIB 21777333810,MORULA d.o.o. za trgovinu i usluge, OIB 88833097372,FRIGOOPREMA, društvo s  ograničenom odgovornošću za proizvodnju, trgovinu i usluge, OIB 60316076304,MATEL d.o.o. za proizvodnju, zastupanje i trgovinu, OIB 11899215110,GERION d.o.o. za građenje, OIB 86354925004,MESSER CROATIA PLIN Poduzeće za proizvodnju i prodaju tehničkih plinova d.o.o., OIB 32179081874,MEĐIMURJE INFORMACIJSKO PROJEKTANTSKI CENTAR dioničko društvo za informatički inženjering, OIB 98483804275,ERSTE FACTORING društvo s ograničenom odgovornošću za factoring, OIB 10194059689,ČISTOĆA društvo s ograničenom odgovornošću za obavljanje komunalnih djelatnosti održavanja čistoće i odlaganja komunaln, OIB 38812451417,BRODOMERKUR trgovina i usluge, dioničko društvo, OIB 33956120458,LAPIS-TEXTUM d.o.o. za trgovinu i proizvodnju, OIB 34024384265,CENTAR BANKA dioničko društvo, OIB 89296739230,HP - Hrvatska pošta d.d., OIB 87311810356,WAVIN CROATIA društvo s ograničenom odgovornošću za trgovinu - u likvidaciji, OIB 93287855819,MONT INSTALACIJA, društvo s ograničenom odgovornošću za instalacijske i završne radove u građevinarstvu, OIB 05084406987,SCHRACK TECHNIK d.o.o. za promet elektrotehničkih uređaja, OIB 36365310424,DUCA, društvo s ograničenom odgovornošću za građevinarstvo, projektiranje i trgovinu, OIB 01304089776,ECCOS-INŽENJERING d.o.o. za projektiranje, nadzor i zaštitu osoba i imovine, OIB 71629027685,RADAR d.o.o. za usluge, OIB 70063044422,ORBIS HOLDING, d.o.o. za graditeljstvo, trgovinu i usluge, OIB 18315544469,ST ARC, d.o.o. za završne i obrtničke radove u gradjevinarstvu i trgovinu, OIB 58632083307,DET NORSKE VERITAS ADRIATICA d. o. o. , društvo za klasifikaciju, certifikaciju i konzultacije, OIB 66958856391,ERSTE&amp;STEIERMÄRKISCHE BANKA dioničko društvo, OIB 23057039320,VISOKO POTKROVLJE društvo s ograničenom odgovornošću za građenje, OIB 28887408223,HYPO ALPE-ADRIA-BANK dioničko društvo, OIB 14036333877,TOMAS &amp; CO društvo s ograničenom odgovornošću za proizvodnju i inženjering u elektrotehnici, trgovinu i turizam, export-imp, OIB 52725486771,KREDITNA BANKA ZAGREB, dioničko društvo, OIB 70663193635,KRAGIĆ d.o.o. za proizvodnju plastičnih metalnih predmeta i za trgovinu, OIB 35264136731,MONTER POLIS d.o.o. za građevinske i instalaterske radove "u stečaju", OIB 66697386731,TRGOMETAL za proizvodnju, trgovinu i usluge, društvo s ograničenom odgovornošću, OIB 14669056208,GDD za građenje i usluge, društvo s ograničenom odgovornošću, OIB 04524958627,LUKA TERM d.o.o. za završne radove u graditeljstvu, OIB 16662980077,TISS d.o.o. za inženjering, OIB 37779812687,HRVATSKE ŠUME društvo s ograničenom odgovornošću, OIB 69693144506,TEA PHARIA, društvo s ograničenom odgovornošću za trgovinu i usluge, OIB 99294824555,HEP - Opskrba d.o.o. za opskrbu potrošača električnom, toplinskom energijom i plinom, OIB 63073332379,MONT INSTALACIJA, društvo s ograničenom odgovornošću za instalacijske i završne radove u građevinarstvu, OIB 05084406987,ST ARC, d.o.o. za završne i obrtničke radove u gradjevinarstvu i trgovinu, OIB 58632083307,Odvjetničko društvo GLAMUZINA &amp; GROŠETA, OIB 69402757072,ELEKTROKOVINA ADRIA, d.o.o. za izradu, prodaju, montažu i popravak elektrotehničkih proizvoda, OIB 86742905038,MAĆEŠIĆ I PARTNERI odvjetničko društvo, OIB 11793113837,SVEUČILIŠTE U SPLITU, STUDENTSKI CENTAR-SPLIT, OIB 25975412650,Siemens dioničko društvo za elektrotehniku, OIB 12673471493,ANTOLIĆ I SURADNICI odvjetničko društvo, javno trgovačko društvo, OIB 82891991682,Igor Nazor, vlasnik  Obrta za usluge  NAVA, OIB 10447826313,OT-OPTIMA TELEKOM d.d. za telekomunikacije, OIB 36004425025,SVEUČILIŠTE U SPLITU, STUDENTSKI CENTAR-SPLIT, OIB 25975412650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PASTOR INŽENJERING d.d. zastupanog po punomoćniku KSENIJA ČERIN</item>
      <item>TEA PHARIA, društvo s ograničenom odgovornošću za trgovinu i usluge</item>
      <item>TISS d.o.o. za inženjering</item>
      <item>JADRANSKO OSIGURANJE dioničko društvo</item>
      <item>TEHNOPLAST d.o.o. za građevinarstvo, trgovinu, ugostiteljstvo, turizam i uslužne djelatnosti</item>
      <item>HYPO ALPE-ADRIA-BANK dioničko društvo</item>
      <item>HELIOS Vienna Insurance Group dioničko društvo za osiguranje</item>
      <item>HYPO-LEASING KROATIEN, društvo za financiranje, d.o.o.</item>
      <item>HERUS d.o.o. za usluge</item>
      <item>ELEKTROMATERIJAL dioničko društvo za trgovinu i usluge u stečaju</item>
      <item>ALING društvo s ograničenom odgovornošću za tehničku zaštitu osoba i imovine</item>
      <item>JADRANSKO OSIGURANJE dioničko društvo</item>
      <item>SUNCE OSIGURANJE dioničko društvo za osiguranje</item>
      <item>PORSCHE INTER AUTO d.o.o. za trgovinu i popravak motornih vozila</item>
      <item>MERSTEEL d.o.o. za trgovinu i usluge</item>
      <item>KOMJATE za trgovinu i usluge društvo s ograničenom odgovornošću</item>
      <item>VODOVOD-OSIJEK d.o.o. za vodoopskrbu i odvodnju</item>
      <item>ING-ATEST d.o.o. za trgovinu i usluge zastupanog po punomoćniku Vinko Radovani</item>
      <item>MORULA d.o.o. za trgovinu i usluge</item>
      <item>FRIGOOPREMA, društvo s  ograničenom odgovornošću za proizvodnju, trgovinu i usluge</item>
      <item>MATEL d.o.o. za proizvodnju, zastupanje i trgovinu</item>
      <item>GERION d.o.o. za građenje</item>
      <item>MESSER CROATIA PLIN Poduzeće za proizvodnju i prodaju tehničkih plinova d.o.o.</item>
      <item>MEĐIMURJE INFORMACIJSKO PROJEKTANTSKI CENTAR dioničko društvo za informatički inženjering</item>
      <item>ERSTE FACTORING društvo s ograničenom odgovornošću za factoring</item>
      <item>ČISTOĆA društvo s ograničenom odgovornošću za obavljanje komunalnih djelatnosti održavanja čistoće i odlaganja komunaln</item>
      <item>BRODOMERKUR trgovina i usluge, dioničko društvo</item>
      <item>LAPIS-TEXTUM d.o.o. za trgovinu i proizvodnju</item>
      <item>CENTAR BANKA dioničko društvo</item>
      <item>HP - Hrvatska pošta d.d.</item>
      <item>WAVIN CROATIA društvo s ograničenom odgovornošću za trgovinu - u likvidaciji</item>
      <item>MONT INSTALACIJA, društvo s ograničenom odgovornošću za instalacijske i završne radove u građevinarstvu</item>
      <item>SCHRACK TECHNIK d.o.o. za promet elektrotehničkih uređaja</item>
      <item>DUCA, društvo s ograničenom odgovornošću za građevinarstvo, projektiranje i trgovinu</item>
      <item>ECCOS-INŽENJERING d.o.o. za projektiranje, nadzor i zaštitu osoba i imovine zastupanog po punomoćniku Sanja Paić</item>
      <item>RADAR d.o.o. za usluge</item>
      <item>ORBIS HOLDING, d.o.o. za graditeljstvo, trgovinu i usluge</item>
      <item>ST ARC, d.o.o. za završne i obrtničke radove u gradjevinarstvu i trgovinu</item>
      <item>DET NORSKE VERITAS ADRIATICA d. o. o. , društvo za klasifikaciju, certifikaciju i konzultacije</item>
      <item>ERSTE&amp;STEIERMÄRKISCHE BANKA dioničko društvo</item>
      <item>VISOKO POTKROVLJE društvo s ograničenom odgovornošću za građenje</item>
      <item>HYPO ALPE-ADRIA-BANK dioničko društvo</item>
      <item>TOMAS &amp; CO društvo s ograničenom odgovornošću za proizvodnju i inženjering u elektrotehnici, trgovinu i turizam, export-imp</item>
      <item>KREDITNA BANKA ZAGREB, dioničko društvo</item>
      <item>KRAGIĆ d.o.o. za proizvodnju plastičnih metalnih predmeta i za trgovinu</item>
      <item>MONTER POLIS d.o.o. za građevinske i instalaterske radove "u stečaju"</item>
      <item>TRGOMETAL za proizvodnju, trgovinu i usluge, društvo s ograničenom odgovornošću</item>
      <item>GDD za građenje i usluge, društvo s ograničenom odgovornošću</item>
      <item>LUKA TERM d.o.o. za završne radove u graditeljstvu</item>
      <item>TISS d.o.o. za inženjering</item>
      <item>HRVATSKE ŠUME društvo s ograničenom odgovornošću</item>
      <item>TEA PHARIA, društvo s ograničenom odgovornošću za trgovinu i usluge</item>
      <item>HEP - Opskrba d.o.o. za opskrbu potrošača električnom, toplinskom energijom i plinom</item>
      <item>MONT INSTALACIJA, društvo s ograničenom odgovornošću za instalacijske i završne radove u građevinarstvu zastupanog po punomoćniku Stjepan Čaljkušić</item>
      <item>ST ARC, d.o.o. za završne i obrtničke radove u gradjevinarstvu i trgovinu</item>
      <item>Odvjetničko društvo GLAMUZINA &amp; GROŠETA</item>
      <item>ELEKTROKOVINA ADRIA, d.o.o. za izradu, prodaju, montažu i popravak elektrotehničkih proizvoda</item>
      <item>MAĆEŠIĆ I PARTNERI odvjetničko društvo</item>
      <item>SVEUČILIŠTE U SPLITU, STUDENTSKI CENTAR-SPLIT</item>
      <item>Siemens dioničko društvo za elektrotehniku</item>
      <item>ANTOLIĆ I SURADNICI odvjetničko društvo, javno trgovačko društvo</item>
      <item>Igor Nazor, vlasnik  Obrta za usluge  NAVA</item>
      <item>OT-OPTIMA TELEKOM d.d. za telekomunikacije</item>
      <item>SVEUČILIŠTE U SPLITU, STUDENTSKI CENTAR-SPLIT</item>
    </izvorni_sadrzaj>
    <derivirana_varijabla naziv="DomainObject.Predmet.StrankaListFormated_1">
      <item>PASTOR INŽENJERING d.d. zastupanog po punomoćniku KSENIJA ČERIN</item>
      <item>TEA PHARIA, društvo s ograničenom odgovornošću za trgovinu i usluge</item>
      <item>TISS d.o.o. za inženjering</item>
      <item>JADRANSKO OSIGURANJE dioničko društvo</item>
      <item>TEHNOPLAST d.o.o. za građevinarstvo, trgovinu, ugostiteljstvo, turizam i uslužne djelatnosti</item>
      <item>HYPO ALPE-ADRIA-BANK dioničko društvo</item>
      <item>HELIOS Vienna Insurance Group dioničko društvo za osiguranje</item>
      <item>HYPO-LEASING KROATIEN, društvo za financiranje, d.o.o.</item>
      <item>HERUS d.o.o. za usluge</item>
      <item>ELEKTROMATERIJAL dioničko društvo za trgovinu i usluge u stečaju</item>
      <item>ALING društvo s ograničenom odgovornošću za tehničku zaštitu osoba i imovine</item>
      <item>JADRANSKO OSIGURANJE dioničko društvo</item>
      <item>SUNCE OSIGURANJE dioničko društvo za osiguranje</item>
      <item>PORSCHE INTER AUTO d.o.o. za trgovinu i popravak motornih vozila</item>
      <item>MERSTEEL d.o.o. za trgovinu i usluge</item>
      <item>KOMJATE za trgovinu i usluge društvo s ograničenom odgovornošću</item>
      <item>VODOVOD-OSIJEK d.o.o. za vodoopskrbu i odvodnju</item>
      <item>ING-ATEST d.o.o. za trgovinu i usluge zastupanog po punomoćniku Vinko Radovani</item>
      <item>MORULA d.o.o. za trgovinu i usluge</item>
      <item>FRIGOOPREMA, društvo s  ograničenom odgovornošću za proizvodnju, trgovinu i usluge</item>
      <item>MATEL d.o.o. za proizvodnju, zastupanje i trgovinu</item>
      <item>GERION d.o.o. za građenje</item>
      <item>MESSER CROATIA PLIN Poduzeće za proizvodnju i prodaju tehničkih plinova d.o.o.</item>
      <item>MEĐIMURJE INFORMACIJSKO PROJEKTANTSKI CENTAR dioničko društvo za informatički inženjering</item>
      <item>ERSTE FACTORING društvo s ograničenom odgovornošću za factoring</item>
      <item>ČISTOĆA društvo s ograničenom odgovornošću za obavljanje komunalnih djelatnosti održavanja čistoće i odlaganja komunaln</item>
      <item>BRODOMERKUR trgovina i usluge, dioničko društvo</item>
      <item>LAPIS-TEXTUM d.o.o. za trgovinu i proizvodnju</item>
      <item>CENTAR BANKA dioničko društvo</item>
      <item>HP - Hrvatska pošta d.d.</item>
      <item>WAVIN CROATIA društvo s ograničenom odgovornošću za trgovinu - u likvidaciji</item>
      <item>MONT INSTALACIJA, društvo s ograničenom odgovornošću za instalacijske i završne radove u građevinarstvu</item>
      <item>SCHRACK TECHNIK d.o.o. za promet elektrotehničkih uređaja</item>
      <item>DUCA, društvo s ograničenom odgovornošću za građevinarstvo, projektiranje i trgovinu</item>
      <item>ECCOS-INŽENJERING d.o.o. za projektiranje, nadzor i zaštitu osoba i imovine zastupanog po punomoćniku Sanja Paić</item>
      <item>RADAR d.o.o. za usluge</item>
      <item>ORBIS HOLDING, d.o.o. za graditeljstvo, trgovinu i usluge</item>
      <item>ST ARC, d.o.o. za završne i obrtničke radove u gradjevinarstvu i trgovinu</item>
      <item>DET NORSKE VERITAS ADRIATICA d. o. o. , društvo za klasifikaciju, certifikaciju i konzultacije</item>
      <item>ERSTE&amp;STEIERMÄRKISCHE BANKA dioničko društvo</item>
      <item>VISOKO POTKROVLJE društvo s ograničenom odgovornošću za građenje</item>
      <item>HYPO ALPE-ADRIA-BANK dioničko društvo</item>
      <item>TOMAS &amp; CO društvo s ograničenom odgovornošću za proizvodnju i inženjering u elektrotehnici, trgovinu i turizam, export-imp</item>
      <item>KREDITNA BANKA ZAGREB, dioničko društvo</item>
      <item>KRAGIĆ d.o.o. za proizvodnju plastičnih metalnih predmeta i za trgovinu</item>
      <item>MONTER POLIS d.o.o. za građevinske i instalaterske radove "u stečaju"</item>
      <item>TRGOMETAL za proizvodnju, trgovinu i usluge, društvo s ograničenom odgovornošću</item>
      <item>GDD za građenje i usluge, društvo s ograničenom odgovornošću</item>
      <item>LUKA TERM d.o.o. za završne radove u graditeljstvu</item>
      <item>TISS d.o.o. za inženjering</item>
      <item>HRVATSKE ŠUME društvo s ograničenom odgovornošću</item>
      <item>TEA PHARIA, društvo s ograničenom odgovornošću za trgovinu i usluge</item>
      <item>HEP - Opskrba d.o.o. za opskrbu potrošača električnom, toplinskom energijom i plinom</item>
      <item>MONT INSTALACIJA, društvo s ograničenom odgovornošću za instalacijske i završne radove u građevinarstvu zastupanog po punomoćniku Stjepan Čaljkušić</item>
      <item>ST ARC, d.o.o. za završne i obrtničke radove u gradjevinarstvu i trgovinu</item>
      <item>Odvjetničko društvo GLAMUZINA &amp; GROŠETA</item>
      <item>ELEKTROKOVINA ADRIA, d.o.o. za izradu, prodaju, montažu i popravak elektrotehničkih proizvoda</item>
      <item>MAĆEŠIĆ I PARTNERI odvjetničko društvo</item>
      <item>SVEUČILIŠTE U SPLITU, STUDENTSKI CENTAR-SPLIT</item>
      <item>Siemens dioničko društvo za elektrotehniku</item>
      <item>ANTOLIĆ I SURADNICI odvjetničko društvo, javno trgovačko društvo</item>
      <item>Igor Nazor, vlasnik  Obrta za usluge  NAVA</item>
      <item>OT-OPTIMA TELEKOM d.d. za telekomunikacije</item>
      <item>SVEUČILIŠTE U SPLITU, STUDENTSKI CENTAR-SPLIT</item>
    </derivirana_varijabla>
  </DomainObject.Predmet.StrankaListFormated>
  <DomainObject.Predmet.StrankaListFormatedOIB>
    <izvorni_sadrzaj>
      <item>PASTOR INŽENJERING d.d., OIB 55598634637 zastupanog po punomoćniku KSENIJA ČERIN</item>
      <item>TEA PHARIA, društvo s ograničenom odgovornošću za trgovinu i usluge, OIB 99294824555</item>
      <item>TISS d.o.o. za inženjering, OIB 37779812687</item>
      <item>JADRANSKO OSIGURANJE dioničko društvo, OIB 94472454976</item>
      <item>TEHNOPLAST d.o.o. za građevinarstvo, trgovinu, ugostiteljstvo, turizam i uslužne djelatnosti, OIB 70676517267</item>
      <item>HYPO ALPE-ADRIA-BANK dioničko društvo, OIB 14036333877</item>
      <item>HELIOS Vienna Insurance Group dioničko društvo za osiguranje, OIB 59369087232</item>
      <item>HYPO-LEASING KROATIEN, društvo za financiranje, d.o.o., OIB 87064273078</item>
      <item>HERUS d.o.o. za usluge, OIB 73063900220</item>
      <item>ELEKTROMATERIJAL dioničko društvo za trgovinu i usluge u stečaju, OIB 72091456912</item>
      <item>ALING društvo s ograničenom odgovornošću za tehničku zaštitu osoba i imovine, OIB 67349852816</item>
      <item>JADRANSKO OSIGURANJE dioničko društvo, OIB 94472454976</item>
      <item>SUNCE OSIGURANJE dioničko društvo za osiguranje, OIB 12012147571</item>
      <item>PORSCHE INTER AUTO d.o.o. za trgovinu i popravak motornih vozila, OIB 67492500921</item>
      <item>MERSTEEL d.o.o. za trgovinu i usluge, OIB 32913763672</item>
      <item>KOMJATE za trgovinu i usluge društvo s ograničenom odgovornošću, OIB 92009564551</item>
      <item>VODOVOD-OSIJEK d.o.o. za vodoopskrbu i odvodnju, OIB 43654507669</item>
      <item>ING-ATEST d.o.o. za trgovinu i usluge, OIB 21777333810 zastupanog po punomoćniku Vinko Radovani</item>
      <item>MORULA d.o.o. za trgovinu i usluge, OIB 88833097372</item>
      <item>FRIGOOPREMA, društvo s  ograničenom odgovornošću za proizvodnju, trgovinu i usluge, OIB 60316076304</item>
      <item>MATEL d.o.o. za proizvodnju, zastupanje i trgovinu, OIB 11899215110</item>
      <item>GERION d.o.o. za građenje, OIB 86354925004</item>
      <item>MESSER CROATIA PLIN Poduzeće za proizvodnju i prodaju tehničkih plinova d.o.o., OIB 32179081874</item>
      <item>MEĐIMURJE INFORMACIJSKO PROJEKTANTSKI CENTAR dioničko društvo za informatički inženjering, OIB 98483804275</item>
      <item>ERSTE FACTORING društvo s ograničenom odgovornošću za factoring, OIB 10194059689</item>
      <item>ČISTOĆA društvo s ograničenom odgovornošću za obavljanje komunalnih djelatnosti održavanja čistoće i odlaganja komunaln, OIB 38812451417</item>
      <item>BRODOMERKUR trgovina i usluge, dioničko društvo, OIB 33956120458</item>
      <item>LAPIS-TEXTUM d.o.o. za trgovinu i proizvodnju, OIB 34024384265</item>
      <item>CENTAR BANKA dioničko društvo, OIB 89296739230</item>
      <item>HP - Hrvatska pošta d.d., OIB 87311810356</item>
      <item>WAVIN CROATIA društvo s ograničenom odgovornošću za trgovinu - u likvidaciji, OIB 93287855819</item>
      <item>MONT INSTALACIJA, društvo s ograničenom odgovornošću za instalacijske i završne radove u građevinarstvu, OIB 05084406987</item>
      <item>SCHRACK TECHNIK d.o.o. za promet elektrotehničkih uređaja, OIB 36365310424</item>
      <item>DUCA, društvo s ograničenom odgovornošću za građevinarstvo, projektiranje i trgovinu, OIB 01304089776</item>
      <item>ECCOS-INŽENJERING d.o.o. za projektiranje, nadzor i zaštitu osoba i imovine, OIB 71629027685 zastupanog po punomoćniku Sanja Paić</item>
      <item>RADAR d.o.o. za usluge, OIB 70063044422</item>
      <item>ORBIS HOLDING, d.o.o. za graditeljstvo, trgovinu i usluge, OIB 18315544469</item>
      <item>ST ARC, d.o.o. za završne i obrtničke radove u gradjevinarstvu i trgovinu, OIB 58632083307</item>
      <item>DET NORSKE VERITAS ADRIATICA d. o. o. , društvo za klasifikaciju, certifikaciju i konzultacije, OIB 66958856391</item>
      <item>ERSTE&amp;STEIERMÄRKISCHE BANKA dioničko društvo, OIB 23057039320</item>
      <item>VISOKO POTKROVLJE društvo s ograničenom odgovornošću za građenje, OIB 28887408223</item>
      <item>HYPO ALPE-ADRIA-BANK dioničko društvo, OIB 14036333877</item>
      <item>TOMAS &amp; CO društvo s ograničenom odgovornošću za proizvodnju i inženjering u elektrotehnici, trgovinu i turizam, export-imp, OIB 52725486771</item>
      <item>KREDITNA BANKA ZAGREB, dioničko društvo, OIB 70663193635</item>
      <item>KRAGIĆ d.o.o. za proizvodnju plastičnih metalnih predmeta i za trgovinu, OIB 35264136731</item>
      <item>MONTER POLIS d.o.o. za građevinske i instalaterske radove "u stečaju", OIB 66697386731</item>
      <item>TRGOMETAL za proizvodnju, trgovinu i usluge, društvo s ograničenom odgovornošću, OIB 14669056208</item>
      <item>GDD za građenje i usluge, društvo s ograničenom odgovornošću, OIB 04524958627</item>
      <item>LUKA TERM d.o.o. za završne radove u graditeljstvu, OIB 16662980077</item>
      <item>TISS d.o.o. za inženjering, OIB 37779812687</item>
      <item>HRVATSKE ŠUME društvo s ograničenom odgovornošću, OIB 69693144506</item>
      <item>TEA PHARIA, društvo s ograničenom odgovornošću za trgovinu i usluge, OIB 99294824555</item>
      <item>HEP - Opskrba d.o.o. za opskrbu potrošača električnom, toplinskom energijom i plinom, OIB 63073332379</item>
      <item>MONT INSTALACIJA, društvo s ograničenom odgovornošću za instalacijske i završne radove u građevinarstvu, OIB 05084406987 zastupanog po punomoćniku Stjepan Čaljkušić</item>
      <item>ST ARC, d.o.o. za završne i obrtničke radove u gradjevinarstvu i trgovinu, OIB 58632083307</item>
      <item>Odvjetničko društvo GLAMUZINA &amp; GROŠETA, OIB 69402757072</item>
      <item>ELEKTROKOVINA ADRIA, d.o.o. za izradu, prodaju, montažu i popravak elektrotehničkih proizvoda, OIB 86742905038</item>
      <item>MAĆEŠIĆ I PARTNERI odvjetničko društvo, OIB 11793113837</item>
      <item>SVEUČILIŠTE U SPLITU, STUDENTSKI CENTAR-SPLIT, OIB 25975412650</item>
      <item>Siemens dioničko društvo za elektrotehniku, OIB 12673471493</item>
      <item>ANTOLIĆ I SURADNICI odvjetničko društvo, javno trgovačko društvo, OIB 82891991682</item>
      <item>Igor Nazor, vlasnik  Obrta za usluge  NAVA, OIB 10447826313</item>
      <item>OT-OPTIMA TELEKOM d.d. za telekomunikacije, OIB 36004425025</item>
      <item>SVEUČILIŠTE U SPLITU, STUDENTSKI CENTAR-SPLIT, OIB 25975412650</item>
    </izvorni_sadrzaj>
    <derivirana_varijabla naziv="DomainObject.Predmet.StrankaListFormatedOIB_1">
      <item>PASTOR INŽENJERING d.d., OIB 55598634637 zastupanog po punomoćniku KSENIJA ČERIN</item>
      <item>TEA PHARIA, društvo s ograničenom odgovornošću za trgovinu i usluge, OIB 99294824555</item>
      <item>TISS d.o.o. za inženjering, OIB 37779812687</item>
      <item>JADRANSKO OSIGURANJE dioničko društvo, OIB 94472454976</item>
      <item>TEHNOPLAST d.o.o. za građevinarstvo, trgovinu, ugostiteljstvo, turizam i uslužne djelatnosti, OIB 70676517267</item>
      <item>HYPO ALPE-ADRIA-BANK dioničko društvo, OIB 14036333877</item>
      <item>HELIOS Vienna Insurance Group dioničko društvo za osiguranje, OIB 59369087232</item>
      <item>HYPO-LEASING KROATIEN, društvo za financiranje, d.o.o., OIB 87064273078</item>
      <item>HERUS d.o.o. za usluge, OIB 73063900220</item>
      <item>ELEKTROMATERIJAL dioničko društvo za trgovinu i usluge u stečaju, OIB 72091456912</item>
      <item>ALING društvo s ograničenom odgovornošću za tehničku zaštitu osoba i imovine, OIB 67349852816</item>
      <item>JADRANSKO OSIGURANJE dioničko društvo, OIB 94472454976</item>
      <item>SUNCE OSIGURANJE dioničko društvo za osiguranje, OIB 12012147571</item>
      <item>PORSCHE INTER AUTO d.o.o. za trgovinu i popravak motornih vozila, OIB 67492500921</item>
      <item>MERSTEEL d.o.o. za trgovinu i usluge, OIB 32913763672</item>
      <item>KOMJATE za trgovinu i usluge društvo s ograničenom odgovornošću, OIB 92009564551</item>
      <item>VODOVOD-OSIJEK d.o.o. za vodoopskrbu i odvodnju, OIB 43654507669</item>
      <item>ING-ATEST d.o.o. za trgovinu i usluge, OIB 21777333810 zastupanog po punomoćniku Vinko Radovani</item>
      <item>MORULA d.o.o. za trgovinu i usluge, OIB 88833097372</item>
      <item>FRIGOOPREMA, društvo s  ograničenom odgovornošću za proizvodnju, trgovinu i usluge, OIB 60316076304</item>
      <item>MATEL d.o.o. za proizvodnju, zastupanje i trgovinu, OIB 11899215110</item>
      <item>GERION d.o.o. za građenje, OIB 86354925004</item>
      <item>MESSER CROATIA PLIN Poduzeće za proizvodnju i prodaju tehničkih plinova d.o.o., OIB 32179081874</item>
      <item>MEĐIMURJE INFORMACIJSKO PROJEKTANTSKI CENTAR dioničko društvo za informatički inženjering, OIB 98483804275</item>
      <item>ERSTE FACTORING društvo s ograničenom odgovornošću za factoring, OIB 10194059689</item>
      <item>ČISTOĆA društvo s ograničenom odgovornošću za obavljanje komunalnih djelatnosti održavanja čistoće i odlaganja komunaln, OIB 38812451417</item>
      <item>BRODOMERKUR trgovina i usluge, dioničko društvo, OIB 33956120458</item>
      <item>LAPIS-TEXTUM d.o.o. za trgovinu i proizvodnju, OIB 34024384265</item>
      <item>CENTAR BANKA dioničko društvo, OIB 89296739230</item>
      <item>HP - Hrvatska pošta d.d., OIB 87311810356</item>
      <item>WAVIN CROATIA društvo s ograničenom odgovornošću za trgovinu - u likvidaciji, OIB 93287855819</item>
      <item>MONT INSTALACIJA, društvo s ograničenom odgovornošću za instalacijske i završne radove u građevinarstvu, OIB 05084406987</item>
      <item>SCHRACK TECHNIK d.o.o. za promet elektrotehničkih uređaja, OIB 36365310424</item>
      <item>DUCA, društvo s ograničenom odgovornošću za građevinarstvo, projektiranje i trgovinu, OIB 01304089776</item>
      <item>ECCOS-INŽENJERING d.o.o. za projektiranje, nadzor i zaštitu osoba i imovine, OIB 71629027685 zastupanog po punomoćniku Sanja Paić</item>
      <item>RADAR d.o.o. za usluge, OIB 70063044422</item>
      <item>ORBIS HOLDING, d.o.o. za graditeljstvo, trgovinu i usluge, OIB 18315544469</item>
      <item>ST ARC, d.o.o. za završne i obrtničke radove u gradjevinarstvu i trgovinu, OIB 58632083307</item>
      <item>DET NORSKE VERITAS ADRIATICA d. o. o. , društvo za klasifikaciju, certifikaciju i konzultacije, OIB 66958856391</item>
      <item>ERSTE&amp;STEIERMÄRKISCHE BANKA dioničko društvo, OIB 23057039320</item>
      <item>VISOKO POTKROVLJE društvo s ograničenom odgovornošću za građenje, OIB 28887408223</item>
      <item>HYPO ALPE-ADRIA-BANK dioničko društvo, OIB 14036333877</item>
      <item>TOMAS &amp; CO društvo s ograničenom odgovornošću za proizvodnju i inženjering u elektrotehnici, trgovinu i turizam, export-imp, OIB 52725486771</item>
      <item>KREDITNA BANKA ZAGREB, dioničko društvo, OIB 70663193635</item>
      <item>KRAGIĆ d.o.o. za proizvodnju plastičnih metalnih predmeta i za trgovinu, OIB 35264136731</item>
      <item>MONTER POLIS d.o.o. za građevinske i instalaterske radove "u stečaju", OIB 66697386731</item>
      <item>TRGOMETAL za proizvodnju, trgovinu i usluge, društvo s ograničenom odgovornošću, OIB 14669056208</item>
      <item>GDD za građenje i usluge, društvo s ograničenom odgovornošću, OIB 04524958627</item>
      <item>LUKA TERM d.o.o. za završne radove u graditeljstvu, OIB 16662980077</item>
      <item>TISS d.o.o. za inženjering, OIB 37779812687</item>
      <item>HRVATSKE ŠUME društvo s ograničenom odgovornošću, OIB 69693144506</item>
      <item>TEA PHARIA, društvo s ograničenom odgovornošću za trgovinu i usluge, OIB 99294824555</item>
      <item>HEP - Opskrba d.o.o. za opskrbu potrošača električnom, toplinskom energijom i plinom, OIB 63073332379</item>
      <item>MONT INSTALACIJA, društvo s ograničenom odgovornošću za instalacijske i završne radove u građevinarstvu, OIB 05084406987 zastupanog po punomoćniku Stjepan Čaljkušić</item>
      <item>ST ARC, d.o.o. za završne i obrtničke radove u gradjevinarstvu i trgovinu, OIB 58632083307</item>
      <item>Odvjetničko društvo GLAMUZINA &amp; GROŠETA, OIB 69402757072</item>
      <item>ELEKTROKOVINA ADRIA, d.o.o. za izradu, prodaju, montažu i popravak elektrotehničkih proizvoda, OIB 86742905038</item>
      <item>MAĆEŠIĆ I PARTNERI odvjetničko društvo, OIB 11793113837</item>
      <item>SVEUČILIŠTE U SPLITU, STUDENTSKI CENTAR-SPLIT, OIB 25975412650</item>
      <item>Siemens dioničko društvo za elektrotehniku, OIB 12673471493</item>
      <item>ANTOLIĆ I SURADNICI odvjetničko društvo, javno trgovačko društvo, OIB 82891991682</item>
      <item>Igor Nazor, vlasnik  Obrta za usluge  NAVA, OIB 10447826313</item>
      <item>OT-OPTIMA TELEKOM d.d. za telekomunikacije, OIB 36004425025</item>
      <item>SVEUČILIŠTE U SPLITU, STUDENTSKI CENTAR-SPLIT, OIB 25975412650</item>
    </derivirana_varijabla>
  </DomainObject.Predmet.StrankaListFormatedOIB>
  <DomainObject.Predmet.StrankaListFormatedWithAdress>
    <izvorni_sadrzaj>
      <item>PASTOR INŽENJERING d.d., Novačka 2, Rakitje zastupanog po punomoćniku KSENIJA ČERIN</item>
      <item>TEA PHARIA, društvo s ograničenom odgovornošću za trgovinu i usluge, 114.Brigade 10, Split</item>
      <item>TISS d.o.o. za inženjering, Ulica Fra Grge Martića 30, Split</item>
      <item>JADRANSKO OSIGURANJE dioničko društvo, Listopadska 2, 10000 Zagreb</item>
      <item>TEHNOPLAST d.o.o. za građevinarstvo, trgovinu, ugostiteljstvo, turizam i uslužne djelatnosti, Ulica Slobode 5, Split</item>
      <item>HYPO ALPE-ADRIA-BANK dioničko društvo, Slavonska avenija 6, 10000 Zagreb</item>
      <item>HELIOS Vienna Insurance Group dioničko društvo za osiguranje, Poljička ulica 5, 10000 Zagreb</item>
      <item>HYPO-LEASING KROATIEN, društvo za financiranje, d.o.o., Koranska 16, 10000 Zagreb</item>
      <item>HERUS d.o.o. za usluge, Poljička Cesta 39, Split</item>
      <item>ELEKTROMATERIJAL dioničko društvo za trgovinu i usluge u stečaju, Cambierieva 13, Rijeka</item>
      <item>ALING društvo s ograničenom odgovornošću za tehničku zaštitu osoba i imovine, Andrije Žaje 61, 10000 Zagreb</item>
      <item>JADRANSKO OSIGURANJE dioničko društvo, Put Supavla 1, 21000 Split</item>
      <item>SUNCE OSIGURANJE dioničko društvo za osiguranje, Varaždinska  54, 21000 Split</item>
      <item>PORSCHE INTER AUTO d.o.o. za trgovinu i popravak motornih vozila, Velimira Škorpika 21-23, 10000 Zagreb</item>
      <item>MERSTEEL d.o.o. za trgovinu i usluge, Slavonska avenija 22 d, 10000 Zagreb</item>
      <item>KOMJATE za trgovinu i usluge društvo s ograničenom odgovornošću, Komjate 9/A, Kaštel Lukšić</item>
      <item>VODOVOD-OSIJEK d.o.o. za vodoopskrbu i odvodnju, Poljski Put 1, Osijek</item>
      <item>ING-ATEST d.o.o. za trgovinu i usluge, Hrvatske mornarice 1/a, Split zastupanog po punomoćniku Vinko Radovani</item>
      <item>MORULA d.o.o. za trgovinu i usluge, Domovinskog rata 29/c, Podstrana</item>
      <item>FRIGOOPREMA, društvo s  ograničenom odgovornošću za proizvodnju, trgovinu i usluge, Ivankova 126, Stobreč</item>
      <item>MATEL d.o.o. za proizvodnju, zastupanje i trgovinu, Popovićeva 8, 10000 Zagreb</item>
      <item>GERION d.o.o. za građenje, Matice Hrvatske 59, Split</item>
      <item>MESSER CROATIA PLIN Poduzeće za proizvodnju i prodaju tehničkih plinova d.o.o., Industrijska 1, Zaprešić</item>
      <item>MEĐIMURJE INFORMACIJSKO PROJEKTANTSKI CENTAR dioničko društvo za informatički inženjering, Mihovljanska 72, 40000 Čakovec</item>
      <item>ERSTE FACTORING društvo s ograničenom odgovornošću za factoring, Ivana Lučića 2, 10000 Zagreb</item>
      <item>ČISTOĆA društvo s ograničenom odgovornošću za obavljanje komunalnih djelatnosti održavanja čistoće i odlaganja komunaln, Put Plokita 81, Split</item>
      <item>BRODOMERKUR trgovina i usluge, dioničko društvo, Poljička Cesta 35, Split</item>
      <item>LAPIS-TEXTUM d.o.o. za trgovinu i proizvodnju, Frankopanska 5/a, 10000 Zagreb</item>
      <item>CENTAR BANKA dioničko društvo, Amruševa 6, 10000 Zagreb</item>
      <item>HP - Hrvatska pošta d.d., Jurišićeva 13, 10000 Zagreb</item>
      <item>WAVIN CROATIA društvo s ograničenom odgovornošću za trgovinu - u likvidaciji, Ogrizovićeva 40a, 10000 Zagreb</item>
      <item>MONT INSTALACIJA, društvo s ograničenom odgovornošću za instalacijske i završne radove u građevinarstvu, Ulica Maka Dizdara 55, Split</item>
      <item>SCHRACK TECHNIK d.o.o. za promet elektrotehničkih uređaja, Zavrtnica 17, 10000 Zagreb</item>
      <item>DUCA, društvo s ograničenom odgovornošću za građevinarstvo, projektiranje i trgovinu, Ruđera Boškovića 4/II, Zadar</item>
      <item>ECCOS-INŽENJERING d.o.o. za projektiranje, nadzor i zaštitu osoba i imovine, I Pile 21, 10000 Zagreb zastupanog po punomoćniku Sanja Paić</item>
      <item>RADAR d.o.o. za usluge, Ivana Lučića 2/a, 10000 Zagreb</item>
      <item>ORBIS HOLDING, d.o.o. za graditeljstvo, trgovinu i usluge, Ivana Lučića 2/A, 10000 Zagreb</item>
      <item>ST ARC, d.o.o. za završne i obrtničke radove u gradjevinarstvu i trgovinu, Dubrovačka 49, Split</item>
      <item>DET NORSKE VERITAS ADRIATICA d. o. o. , društvo za klasifikaciju, certifikaciju i konzultacije, Ružićeva 32, Rijeka</item>
      <item>ERSTE&amp;STEIERMÄRKISCHE BANKA dioničko društvo, Jadranski Trg 3/a, Rijeka</item>
      <item>VISOKO POTKROVLJE društvo s ograničenom odgovornošću za građenje, Don Rafaela Radice 38, Žrnovnica</item>
      <item>HYPO ALPE-ADRIA-BANK dioničko društvo, Slavonska avenija 6, 10000 Zagreb</item>
      <item>TOMAS &amp; CO društvo s ograničenom odgovornošću za proizvodnju i inženjering u elektrotehnici, trgovinu i turizam, export-imp, Kopilica 9, Split</item>
      <item>KREDITNA BANKA ZAGREB, dioničko društvo, Ulica grada Vukovara 74, 10000 Zagreb</item>
      <item>KRAGIĆ d.o.o. za proizvodnju plastičnih metalnih predmeta i za trgovinu, Put Firula 29, Split</item>
      <item>MONTER POLIS d.o.o. za građevinske i instalaterske radove "u stečaju", Poljička cesta 39, Split</item>
      <item>TRGOMETAL za proizvodnju, trgovinu i usluge, društvo s ograničenom odgovornošću, Put Dračanice 8, Dugopolje</item>
      <item>GDD za građenje i usluge, društvo s ograničenom odgovornošću, Put Plokita 87, Split</item>
      <item>LUKA TERM d.o.o. za završne radove u graditeljstvu, Vrapčanska draga 45, 10000 Zagreb</item>
      <item>TISS d.o.o. za inženjering, Ulica Fra Grge Martića 30, Split</item>
      <item>HRVATSKE ŠUME društvo s ograničenom odgovornošću, Ul.Ljudevita Farkaša Vukotinovića 2, 10000 Zagreb</item>
      <item>TEA PHARIA, društvo s ograničenom odgovornošću za trgovinu i usluge, 114.Brigade 10, Split</item>
      <item>HEP - Opskrba d.o.o. za opskrbu potrošača električnom, toplinskom energijom i plinom, Ulica grada Vukovara 37, 10000 Zagreb</item>
      <item>MONT INSTALACIJA, društvo s ograničenom odgovornošću za instalacijske i završne radove u građevinarstvu, Visoka 55, Split zastupanog po punomoćniku Stjepan Čaljkušić</item>
      <item>ST ARC, d.o.o. za završne i obrtničke radove u gradjevinarstvu i trgovinu, Dubrovačka 49, Split</item>
      <item>Odvjetničko društvo GLAMUZINA &amp; GROŠETA, Krajiška 27, 10000 Zagreb</item>
      <item>ELEKTROKOVINA ADRIA, d.o.o. za izradu, prodaju, montažu i popravak elektrotehničkih proizvoda, Vukovarska 52/A, Split</item>
      <item>MAĆEŠIĆ I PARTNERI odvjetničko društvo, Pod Kaštelom 4, Rijeka</item>
      <item>SVEUČILIŠTE U SPLITU, STUDENTSKI CENTAR-SPLIT, Sinjska Ulica 6, Split</item>
      <item>Siemens dioničko društvo za elektrotehniku, Heinzelova 70/a, 10000 Zagreb</item>
      <item>ANTOLIĆ I SURADNICI odvjetničko društvo, javno trgovačko društvo, Ulica Pavla Hatza 3, 10000 Zagreb</item>
      <item>Igor Nazor, vlasnik  Obrta za usluge  NAVA, Tršćanska  53, 21000 Split</item>
      <item>OT-OPTIMA TELEKOM d.d. za telekomunikacije, Bani 75/a, 10000 Zagreb</item>
      <item>SVEUČILIŠTE U SPLITU, STUDENTSKI CENTAR-SPLIT, Sinjska Ulica 6, 21000 Split</item>
    </izvorni_sadrzaj>
    <derivirana_varijabla naziv="DomainObject.Predmet.StrankaListFormatedWithAdress_1">
      <item>PASTOR INŽENJERING d.d., Novačka 2, Rakitje zastupanog po punomoćniku KSENIJA ČERIN</item>
      <item>TEA PHARIA, društvo s ograničenom odgovornošću za trgovinu i usluge, 114.Brigade 10, Split</item>
      <item>TISS d.o.o. za inženjering, Ulica Fra Grge Martića 30, Split</item>
      <item>JADRANSKO OSIGURANJE dioničko društvo, Listopadska 2, 10000 Zagreb</item>
      <item>TEHNOPLAST d.o.o. za građevinarstvo, trgovinu, ugostiteljstvo, turizam i uslužne djelatnosti, Ulica Slobode 5, Split</item>
      <item>HYPO ALPE-ADRIA-BANK dioničko društvo, Slavonska avenija 6, 10000 Zagreb</item>
      <item>HELIOS Vienna Insurance Group dioničko društvo za osiguranje, Poljička ulica 5, 10000 Zagreb</item>
      <item>HYPO-LEASING KROATIEN, društvo za financiranje, d.o.o., Koranska 16, 10000 Zagreb</item>
      <item>HERUS d.o.o. za usluge, Poljička Cesta 39, Split</item>
      <item>ELEKTROMATERIJAL dioničko društvo za trgovinu i usluge u stečaju, Cambierieva 13, Rijeka</item>
      <item>ALING društvo s ograničenom odgovornošću za tehničku zaštitu osoba i imovine, Andrije Žaje 61, 10000 Zagreb</item>
      <item>JADRANSKO OSIGURANJE dioničko društvo, Put Supavla 1, 21000 Split</item>
      <item>SUNCE OSIGURANJE dioničko društvo za osiguranje, Varaždinska  54, 21000 Split</item>
      <item>PORSCHE INTER AUTO d.o.o. za trgovinu i popravak motornih vozila, Velimira Škorpika 21-23, 10000 Zagreb</item>
      <item>MERSTEEL d.o.o. za trgovinu i usluge, Slavonska avenija 22 d, 10000 Zagreb</item>
      <item>KOMJATE za trgovinu i usluge društvo s ograničenom odgovornošću, Komjate 9/A, Kaštel Lukšić</item>
      <item>VODOVOD-OSIJEK d.o.o. za vodoopskrbu i odvodnju, Poljski Put 1, Osijek</item>
      <item>ING-ATEST d.o.o. za trgovinu i usluge, Hrvatske mornarice 1/a, Split zastupanog po punomoćniku Vinko Radovani</item>
      <item>MORULA d.o.o. za trgovinu i usluge, Domovinskog rata 29/c, Podstrana</item>
      <item>FRIGOOPREMA, društvo s  ograničenom odgovornošću za proizvodnju, trgovinu i usluge, Ivankova 126, Stobreč</item>
      <item>MATEL d.o.o. za proizvodnju, zastupanje i trgovinu, Popovićeva 8, 10000 Zagreb</item>
      <item>GERION d.o.o. za građenje, Matice Hrvatske 59, Split</item>
      <item>MESSER CROATIA PLIN Poduzeće za proizvodnju i prodaju tehničkih plinova d.o.o., Industrijska 1, Zaprešić</item>
      <item>MEĐIMURJE INFORMACIJSKO PROJEKTANTSKI CENTAR dioničko društvo za informatički inženjering, Mihovljanska 72, 40000 Čakovec</item>
      <item>ERSTE FACTORING društvo s ograničenom odgovornošću za factoring, Ivana Lučića 2, 10000 Zagreb</item>
      <item>ČISTOĆA društvo s ograničenom odgovornošću za obavljanje komunalnih djelatnosti održavanja čistoće i odlaganja komunaln, Put Plokita 81, Split</item>
      <item>BRODOMERKUR trgovina i usluge, dioničko društvo, Poljička Cesta 35, Split</item>
      <item>LAPIS-TEXTUM d.o.o. za trgovinu i proizvodnju, Frankopanska 5/a, 10000 Zagreb</item>
      <item>CENTAR BANKA dioničko društvo, Amruševa 6, 10000 Zagreb</item>
      <item>HP - Hrvatska pošta d.d., Jurišićeva 13, 10000 Zagreb</item>
      <item>WAVIN CROATIA društvo s ograničenom odgovornošću za trgovinu - u likvidaciji, Ogrizovićeva 40a, 10000 Zagreb</item>
      <item>MONT INSTALACIJA, društvo s ograničenom odgovornošću za instalacijske i završne radove u građevinarstvu, Ulica Maka Dizdara 55, Split</item>
      <item>SCHRACK TECHNIK d.o.o. za promet elektrotehničkih uređaja, Zavrtnica 17, 10000 Zagreb</item>
      <item>DUCA, društvo s ograničenom odgovornošću za građevinarstvo, projektiranje i trgovinu, Ruđera Boškovića 4/II, Zadar</item>
      <item>ECCOS-INŽENJERING d.o.o. za projektiranje, nadzor i zaštitu osoba i imovine, I Pile 21, 10000 Zagreb zastupanog po punomoćniku Sanja Paić</item>
      <item>RADAR d.o.o. za usluge, Ivana Lučića 2/a, 10000 Zagreb</item>
      <item>ORBIS HOLDING, d.o.o. za graditeljstvo, trgovinu i usluge, Ivana Lučića 2/A, 10000 Zagreb</item>
      <item>ST ARC, d.o.o. za završne i obrtničke radove u gradjevinarstvu i trgovinu, Dubrovačka 49, Split</item>
      <item>DET NORSKE VERITAS ADRIATICA d. o. o. , društvo za klasifikaciju, certifikaciju i konzultacije, Ružićeva 32, Rijeka</item>
      <item>ERSTE&amp;STEIERMÄRKISCHE BANKA dioničko društvo, Jadranski Trg 3/a, Rijeka</item>
      <item>VISOKO POTKROVLJE društvo s ograničenom odgovornošću za građenje, Don Rafaela Radice 38, Žrnovnica</item>
      <item>HYPO ALPE-ADRIA-BANK dioničko društvo, Slavonska avenija 6, 10000 Zagreb</item>
      <item>TOMAS &amp; CO društvo s ograničenom odgovornošću za proizvodnju i inženjering u elektrotehnici, trgovinu i turizam, export-imp, Kopilica 9, Split</item>
      <item>KREDITNA BANKA ZAGREB, dioničko društvo, Ulica grada Vukovara 74, 10000 Zagreb</item>
      <item>KRAGIĆ d.o.o. za proizvodnju plastičnih metalnih predmeta i za trgovinu, Put Firula 29, Split</item>
      <item>MONTER POLIS d.o.o. za građevinske i instalaterske radove "u stečaju", Poljička cesta 39, Split</item>
      <item>TRGOMETAL za proizvodnju, trgovinu i usluge, društvo s ograničenom odgovornošću, Put Dračanice 8, Dugopolje</item>
      <item>GDD za građenje i usluge, društvo s ograničenom odgovornošću, Put Plokita 87, Split</item>
      <item>LUKA TERM d.o.o. za završne radove u graditeljstvu, Vrapčanska draga 45, 10000 Zagreb</item>
      <item>TISS d.o.o. za inženjering, Ulica Fra Grge Martića 30, Split</item>
      <item>HRVATSKE ŠUME društvo s ograničenom odgovornošću, Ul.Ljudevita Farkaša Vukotinovića 2, 10000 Zagreb</item>
      <item>TEA PHARIA, društvo s ograničenom odgovornošću za trgovinu i usluge, 114.Brigade 10, Split</item>
      <item>HEP - Opskrba d.o.o. za opskrbu potrošača električnom, toplinskom energijom i plinom, Ulica grada Vukovara 37, 10000 Zagreb</item>
      <item>MONT INSTALACIJA, društvo s ograničenom odgovornošću za instalacijske i završne radove u građevinarstvu, Visoka 55, Split zastupanog po punomoćniku Stjepan Čaljkušić</item>
      <item>ST ARC, d.o.o. za završne i obrtničke radove u gradjevinarstvu i trgovinu, Dubrovačka 49, Split</item>
      <item>Odvjetničko društvo GLAMUZINA &amp; GROŠETA, Krajiška 27, 10000 Zagreb</item>
      <item>ELEKTROKOVINA ADRIA, d.o.o. za izradu, prodaju, montažu i popravak elektrotehničkih proizvoda, Vukovarska 52/A, Split</item>
      <item>MAĆEŠIĆ I PARTNERI odvjetničko društvo, Pod Kaštelom 4, Rijeka</item>
      <item>SVEUČILIŠTE U SPLITU, STUDENTSKI CENTAR-SPLIT, Sinjska Ulica 6, Split</item>
      <item>Siemens dioničko društvo za elektrotehniku, Heinzelova 70/a, 10000 Zagreb</item>
      <item>ANTOLIĆ I SURADNICI odvjetničko društvo, javno trgovačko društvo, Ulica Pavla Hatza 3, 10000 Zagreb</item>
      <item>Igor Nazor, vlasnik  Obrta za usluge  NAVA, Tršćanska  53, 21000 Split</item>
      <item>OT-OPTIMA TELEKOM d.d. za telekomunikacije, Bani 75/a, 10000 Zagreb</item>
      <item>SVEUČILIŠTE U SPLITU, STUDENTSKI CENTAR-SPLIT, Sinjska Ulica 6, 21000 Split</item>
    </derivirana_varijabla>
  </DomainObject.Predmet.StrankaListFormatedWithAdress>
  <DomainObject.Predmet.StrankaListFormatedWithAdressOIB>
    <izvorni_sadrzaj>
      <item>PASTOR INŽENJERING d.d., OIB 55598634637, Novačka 2, Rakitje zastupanog po punomoćniku KSENIJA ČERIN</item>
      <item>TEA PHARIA, društvo s ograničenom odgovornošću za trgovinu i usluge, OIB 99294824555, 114.Brigade 10, Split</item>
      <item>TISS d.o.o. za inženjering, OIB 37779812687, Ulica Fra Grge Martića 30, Split</item>
      <item>JADRANSKO OSIGURANJE dioničko društvo, OIB 94472454976, Listopadska 2, 10000 Zagreb</item>
      <item>TEHNOPLAST d.o.o. za građevinarstvo, trgovinu, ugostiteljstvo, turizam i uslužne djelatnosti, OIB 70676517267, Ulica Slobode 5, Split</item>
      <item>HYPO ALPE-ADRIA-BANK dioničko društvo, OIB 14036333877, Slavonska avenija 6, 10000 Zagreb</item>
      <item>HELIOS Vienna Insurance Group dioničko društvo za osiguranje, OIB 59369087232, Poljička ulica 5, 10000 Zagreb</item>
      <item>HYPO-LEASING KROATIEN, društvo za financiranje, d.o.o., OIB 87064273078, Koranska 16, 10000 Zagreb</item>
      <item>HERUS d.o.o. za usluge, OIB 73063900220, Poljička Cesta 39, Split</item>
      <item>ELEKTROMATERIJAL dioničko društvo za trgovinu i usluge u stečaju, OIB 72091456912, Cambierieva 13, Rijeka</item>
      <item>ALING društvo s ograničenom odgovornošću za tehničku zaštitu osoba i imovine, OIB 67349852816, Andrije Žaje 61, 10000 Zagreb</item>
      <item>JADRANSKO OSIGURANJE dioničko društvo, OIB 94472454976, Put Supavla 1, 21000 Split</item>
      <item>SUNCE OSIGURANJE dioničko društvo za osiguranje, OIB 12012147571, Varaždinska  54, 21000 Split</item>
      <item>PORSCHE INTER AUTO d.o.o. za trgovinu i popravak motornih vozila, OIB 67492500921, Velimira Škorpika 21-23, 10000 Zagreb</item>
      <item>MERSTEEL d.o.o. za trgovinu i usluge, OIB 32913763672, Slavonska avenija 22 d, 10000 Zagreb</item>
      <item>KOMJATE za trgovinu i usluge društvo s ograničenom odgovornošću, OIB 92009564551, Komjate 9/A, Kaštel Lukšić</item>
      <item>VODOVOD-OSIJEK d.o.o. za vodoopskrbu i odvodnju, OIB 43654507669, Poljski Put 1, Osijek</item>
      <item>ING-ATEST d.o.o. za trgovinu i usluge, OIB 21777333810, Hrvatske mornarice 1/a, Split zastupanog po punomoćniku Vinko Radovani</item>
      <item>MORULA d.o.o. za trgovinu i usluge, OIB 88833097372, Domovinskog rata 29/c, Podstrana</item>
      <item>FRIGOOPREMA, društvo s  ograničenom odgovornošću za proizvodnju, trgovinu i usluge, OIB 60316076304, Ivankova 126, Stobreč</item>
      <item>MATEL d.o.o. za proizvodnju, zastupanje i trgovinu, OIB 11899215110, Popovićeva 8, 10000 Zagreb</item>
      <item>GERION d.o.o. za građenje, OIB 86354925004, Matice Hrvatske 59, Split</item>
      <item>MESSER CROATIA PLIN Poduzeće za proizvodnju i prodaju tehničkih plinova d.o.o., OIB 32179081874, Industrijska 1, Zaprešić</item>
      <item>MEĐIMURJE INFORMACIJSKO PROJEKTANTSKI CENTAR dioničko društvo za informatički inženjering, OIB 98483804275, Mihovljanska 72, 40000 Čakovec</item>
      <item>ERSTE FACTORING društvo s ograničenom odgovornošću za factoring, OIB 10194059689, Ivana Lučića 2, 10000 Zagreb</item>
      <item>ČISTOĆA društvo s ograničenom odgovornošću za obavljanje komunalnih djelatnosti održavanja čistoće i odlaganja komunaln, OIB 38812451417, Put Plokita 81, Split</item>
      <item>BRODOMERKUR trgovina i usluge, dioničko društvo, OIB 33956120458, Poljička Cesta 35, Split</item>
      <item>LAPIS-TEXTUM d.o.o. za trgovinu i proizvodnju, OIB 34024384265, Frankopanska 5/a, 10000 Zagreb</item>
      <item>CENTAR BANKA dioničko društvo, OIB 89296739230, Amruševa 6, 10000 Zagreb</item>
      <item>HP - Hrvatska pošta d.d., OIB 87311810356, Jurišićeva 13, 10000 Zagreb</item>
      <item>WAVIN CROATIA društvo s ograničenom odgovornošću za trgovinu - u likvidaciji, OIB 93287855819, Ogrizovićeva 40a, 10000 Zagreb</item>
      <item>MONT INSTALACIJA, društvo s ograničenom odgovornošću za instalacijske i završne radove u građevinarstvu, OIB 05084406987, Ulica Maka Dizdara 55, Split</item>
      <item>SCHRACK TECHNIK d.o.o. za promet elektrotehničkih uređaja, OIB 36365310424, Zavrtnica 17, 10000 Zagreb</item>
      <item>DUCA, društvo s ograničenom odgovornošću za građevinarstvo, projektiranje i trgovinu, OIB 01304089776, Ruđera Boškovića 4/II, Zadar</item>
      <item>ECCOS-INŽENJERING d.o.o. za projektiranje, nadzor i zaštitu osoba i imovine, OIB 71629027685, I Pile 21, 10000 Zagreb zastupanog po punomoćniku Sanja Paić</item>
      <item>RADAR d.o.o. za usluge, OIB 70063044422, Ivana Lučića 2/a, 10000 Zagreb</item>
      <item>ORBIS HOLDING, d.o.o. za graditeljstvo, trgovinu i usluge, OIB 18315544469, Ivana Lučića 2/A, 10000 Zagreb</item>
      <item>ST ARC, d.o.o. za završne i obrtničke radove u gradjevinarstvu i trgovinu, OIB 58632083307, Dubrovačka 49, Split</item>
      <item>DET NORSKE VERITAS ADRIATICA d. o. o. , društvo za klasifikaciju, certifikaciju i konzultacije, OIB 66958856391, Ružićeva 32, Rijeka</item>
      <item>ERSTE&amp;STEIERMÄRKISCHE BANKA dioničko društvo, OIB 23057039320, Jadranski Trg 3/a, Rijeka</item>
      <item>VISOKO POTKROVLJE društvo s ograničenom odgovornošću za građenje, OIB 28887408223, Don Rafaela Radice 38, Žrnovnica</item>
      <item>HYPO ALPE-ADRIA-BANK dioničko društvo, OIB 14036333877, Slavonska avenija 6, 10000 Zagreb</item>
      <item>TOMAS &amp; CO društvo s ograničenom odgovornošću za proizvodnju i inženjering u elektrotehnici, trgovinu i turizam, export-imp, OIB 52725486771, Kopilica 9, Split</item>
      <item>KREDITNA BANKA ZAGREB, dioničko društvo, OIB 70663193635, Ulica grada Vukovara 74, 10000 Zagreb</item>
      <item>KRAGIĆ d.o.o. za proizvodnju plastičnih metalnih predmeta i za trgovinu, OIB 35264136731, Put Firula 29, Split</item>
      <item>MONTER POLIS d.o.o. za građevinske i instalaterske radove "u stečaju", OIB 66697386731, Poljička cesta 39, Split</item>
      <item>TRGOMETAL za proizvodnju, trgovinu i usluge, društvo s ograničenom odgovornošću, OIB 14669056208, Put Dračanice 8, Dugopolje</item>
      <item>GDD za građenje i usluge, društvo s ograničenom odgovornošću, OIB 04524958627, Put Plokita 87, Split</item>
      <item>LUKA TERM d.o.o. za završne radove u graditeljstvu, OIB 16662980077, Vrapčanska draga 45, 10000 Zagreb</item>
      <item>TISS d.o.o. za inženjering, OIB 37779812687, Ulica Fra Grge Martića 30, Split</item>
      <item>HRVATSKE ŠUME društvo s ograničenom odgovornošću, OIB 69693144506, Ul.Ljudevita Farkaša Vukotinovića 2, 10000 Zagreb</item>
      <item>TEA PHARIA, društvo s ograničenom odgovornošću za trgovinu i usluge, OIB 99294824555, 114.Brigade 10, Split</item>
      <item>HEP - Opskrba d.o.o. za opskrbu potrošača električnom, toplinskom energijom i plinom, OIB 63073332379, Ulica grada Vukovara 37, 10000 Zagreb</item>
      <item>MONT INSTALACIJA, društvo s ograničenom odgovornošću za instalacijske i završne radove u građevinarstvu, OIB 05084406987, Visoka 55, Split zastupanog po punomoćniku Stjepan Čaljkušić</item>
      <item>ST ARC, d.o.o. za završne i obrtničke radove u gradjevinarstvu i trgovinu, OIB 58632083307, Dubrovačka 49, Split</item>
      <item>Odvjetničko društvo GLAMUZINA &amp; GROŠETA, OIB 69402757072, Krajiška 27, 10000 Zagreb</item>
      <item>ELEKTROKOVINA ADRIA, d.o.o. za izradu, prodaju, montažu i popravak elektrotehničkih proizvoda, OIB 86742905038, Vukovarska 52/A, Split</item>
      <item>MAĆEŠIĆ I PARTNERI odvjetničko društvo, OIB 11793113837, Pod Kaštelom 4, Rijeka</item>
      <item>SVEUČILIŠTE U SPLITU, STUDENTSKI CENTAR-SPLIT, OIB 25975412650, Sinjska Ulica 6, Split</item>
      <item>Siemens dioničko društvo za elektrotehniku, OIB 12673471493, Heinzelova 70/a, 10000 Zagreb</item>
      <item>ANTOLIĆ I SURADNICI odvjetničko društvo, javno trgovačko društvo, OIB 82891991682, Ulica Pavla Hatza 3, 10000 Zagreb</item>
      <item>Igor Nazor, vlasnik  Obrta za usluge  NAVA, OIB 10447826313, Tršćanska  53, 21000 Split</item>
      <item>OT-OPTIMA TELEKOM d.d. za telekomunikacije, OIB 36004425025, Bani 75/a, 10000 Zagreb</item>
      <item>SVEUČILIŠTE U SPLITU, STUDENTSKI CENTAR-SPLIT, OIB 25975412650, Sinjska Ulica 6, 21000 Split</item>
    </izvorni_sadrzaj>
    <derivirana_varijabla naziv="DomainObject.Predmet.StrankaListFormatedWithAdressOIB_1">
      <item>PASTOR INŽENJERING d.d., OIB 55598634637, Novačka 2, Rakitje zastupanog po punomoćniku KSENIJA ČERIN</item>
      <item>TEA PHARIA, društvo s ograničenom odgovornošću za trgovinu i usluge, OIB 99294824555, 114.Brigade 10, Split</item>
      <item>TISS d.o.o. za inženjering, OIB 37779812687, Ulica Fra Grge Martića 30, Split</item>
      <item>JADRANSKO OSIGURANJE dioničko društvo, OIB 94472454976, Listopadska 2, 10000 Zagreb</item>
      <item>TEHNOPLAST d.o.o. za građevinarstvo, trgovinu, ugostiteljstvo, turizam i uslužne djelatnosti, OIB 70676517267, Ulica Slobode 5, Split</item>
      <item>HYPO ALPE-ADRIA-BANK dioničko društvo, OIB 14036333877, Slavonska avenija 6, 10000 Zagreb</item>
      <item>HELIOS Vienna Insurance Group dioničko društvo za osiguranje, OIB 59369087232, Poljička ulica 5, 10000 Zagreb</item>
      <item>HYPO-LEASING KROATIEN, društvo za financiranje, d.o.o., OIB 87064273078, Koranska 16, 10000 Zagreb</item>
      <item>HERUS d.o.o. za usluge, OIB 73063900220, Poljička Cesta 39, Split</item>
      <item>ELEKTROMATERIJAL dioničko društvo za trgovinu i usluge u stečaju, OIB 72091456912, Cambierieva 13, Rijeka</item>
      <item>ALING društvo s ograničenom odgovornošću za tehničku zaštitu osoba i imovine, OIB 67349852816, Andrije Žaje 61, 10000 Zagreb</item>
      <item>JADRANSKO OSIGURANJE dioničko društvo, OIB 94472454976, Put Supavla 1, 21000 Split</item>
      <item>SUNCE OSIGURANJE dioničko društvo za osiguranje, OIB 12012147571, Varaždinska  54, 21000 Split</item>
      <item>PORSCHE INTER AUTO d.o.o. za trgovinu i popravak motornih vozila, OIB 67492500921, Velimira Škorpika 21-23, 10000 Zagreb</item>
      <item>MERSTEEL d.o.o. za trgovinu i usluge, OIB 32913763672, Slavonska avenija 22 d, 10000 Zagreb</item>
      <item>KOMJATE za trgovinu i usluge društvo s ograničenom odgovornošću, OIB 92009564551, Komjate 9/A, Kaštel Lukšić</item>
      <item>VODOVOD-OSIJEK d.o.o. za vodoopskrbu i odvodnju, OIB 43654507669, Poljski Put 1, Osijek</item>
      <item>ING-ATEST d.o.o. za trgovinu i usluge, OIB 21777333810, Hrvatske mornarice 1/a, Split zastupanog po punomoćniku Vinko Radovani</item>
      <item>MORULA d.o.o. za trgovinu i usluge, OIB 88833097372, Domovinskog rata 29/c, Podstrana</item>
      <item>FRIGOOPREMA, društvo s  ograničenom odgovornošću za proizvodnju, trgovinu i usluge, OIB 60316076304, Ivankova 126, Stobreč</item>
      <item>MATEL d.o.o. za proizvodnju, zastupanje i trgovinu, OIB 11899215110, Popovićeva 8, 10000 Zagreb</item>
      <item>GERION d.o.o. za građenje, OIB 86354925004, Matice Hrvatske 59, Split</item>
      <item>MESSER CROATIA PLIN Poduzeće za proizvodnju i prodaju tehničkih plinova d.o.o., OIB 32179081874, Industrijska 1, Zaprešić</item>
      <item>MEĐIMURJE INFORMACIJSKO PROJEKTANTSKI CENTAR dioničko društvo za informatički inženjering, OIB 98483804275, Mihovljanska 72, 40000 Čakovec</item>
      <item>ERSTE FACTORING društvo s ograničenom odgovornošću za factoring, OIB 10194059689, Ivana Lučića 2, 10000 Zagreb</item>
      <item>ČISTOĆA društvo s ograničenom odgovornošću za obavljanje komunalnih djelatnosti održavanja čistoće i odlaganja komunaln, OIB 38812451417, Put Plokita 81, Split</item>
      <item>BRODOMERKUR trgovina i usluge, dioničko društvo, OIB 33956120458, Poljička Cesta 35, Split</item>
      <item>LAPIS-TEXTUM d.o.o. za trgovinu i proizvodnju, OIB 34024384265, Frankopanska 5/a, 10000 Zagreb</item>
      <item>CENTAR BANKA dioničko društvo, OIB 89296739230, Amruševa 6, 10000 Zagreb</item>
      <item>HP - Hrvatska pošta d.d., OIB 87311810356, Jurišićeva 13, 10000 Zagreb</item>
      <item>WAVIN CROATIA društvo s ograničenom odgovornošću za trgovinu - u likvidaciji, OIB 93287855819, Ogrizovićeva 40a, 10000 Zagreb</item>
      <item>MONT INSTALACIJA, društvo s ograničenom odgovornošću za instalacijske i završne radove u građevinarstvu, OIB 05084406987, Ulica Maka Dizdara 55, Split</item>
      <item>SCHRACK TECHNIK d.o.o. za promet elektrotehničkih uređaja, OIB 36365310424, Zavrtnica 17, 10000 Zagreb</item>
      <item>DUCA, društvo s ograničenom odgovornošću za građevinarstvo, projektiranje i trgovinu, OIB 01304089776, Ruđera Boškovića 4/II, Zadar</item>
      <item>ECCOS-INŽENJERING d.o.o. za projektiranje, nadzor i zaštitu osoba i imovine, OIB 71629027685, I Pile 21, 10000 Zagreb zastupanog po punomoćniku Sanja Paić</item>
      <item>RADAR d.o.o. za usluge, OIB 70063044422, Ivana Lučića 2/a, 10000 Zagreb</item>
      <item>ORBIS HOLDING, d.o.o. za graditeljstvo, trgovinu i usluge, OIB 18315544469, Ivana Lučića 2/A, 10000 Zagreb</item>
      <item>ST ARC, d.o.o. za završne i obrtničke radove u gradjevinarstvu i trgovinu, OIB 58632083307, Dubrovačka 49, Split</item>
      <item>DET NORSKE VERITAS ADRIATICA d. o. o. , društvo za klasifikaciju, certifikaciju i konzultacije, OIB 66958856391, Ružićeva 32, Rijeka</item>
      <item>ERSTE&amp;STEIERMÄRKISCHE BANKA dioničko društvo, OIB 23057039320, Jadranski Trg 3/a, Rijeka</item>
      <item>VISOKO POTKROVLJE društvo s ograničenom odgovornošću za građenje, OIB 28887408223, Don Rafaela Radice 38, Žrnovnica</item>
      <item>HYPO ALPE-ADRIA-BANK dioničko društvo, OIB 14036333877, Slavonska avenija 6, 10000 Zagreb</item>
      <item>TOMAS &amp; CO društvo s ograničenom odgovornošću za proizvodnju i inženjering u elektrotehnici, trgovinu i turizam, export-imp, OIB 52725486771, Kopilica 9, Split</item>
      <item>KREDITNA BANKA ZAGREB, dioničko društvo, OIB 70663193635, Ulica grada Vukovara 74, 10000 Zagreb</item>
      <item>KRAGIĆ d.o.o. za proizvodnju plastičnih metalnih predmeta i za trgovinu, OIB 35264136731, Put Firula 29, Split</item>
      <item>MONTER POLIS d.o.o. za građevinske i instalaterske radove "u stečaju", OIB 66697386731, Poljička cesta 39, Split</item>
      <item>TRGOMETAL za proizvodnju, trgovinu i usluge, društvo s ograničenom odgovornošću, OIB 14669056208, Put Dračanice 8, Dugopolje</item>
      <item>GDD za građenje i usluge, društvo s ograničenom odgovornošću, OIB 04524958627, Put Plokita 87, Split</item>
      <item>LUKA TERM d.o.o. za završne radove u graditeljstvu, OIB 16662980077, Vrapčanska draga 45, 10000 Zagreb</item>
      <item>TISS d.o.o. za inženjering, OIB 37779812687, Ulica Fra Grge Martića 30, Split</item>
      <item>HRVATSKE ŠUME društvo s ograničenom odgovornošću, OIB 69693144506, Ul.Ljudevita Farkaša Vukotinovića 2, 10000 Zagreb</item>
      <item>TEA PHARIA, društvo s ograničenom odgovornošću za trgovinu i usluge, OIB 99294824555, 114.Brigade 10, Split</item>
      <item>HEP - Opskrba d.o.o. za opskrbu potrošača električnom, toplinskom energijom i plinom, OIB 63073332379, Ulica grada Vukovara 37, 10000 Zagreb</item>
      <item>MONT INSTALACIJA, društvo s ograničenom odgovornošću za instalacijske i završne radove u građevinarstvu, OIB 05084406987, Visoka 55, Split zastupanog po punomoćniku Stjepan Čaljkušić</item>
      <item>ST ARC, d.o.o. za završne i obrtničke radove u gradjevinarstvu i trgovinu, OIB 58632083307, Dubrovačka 49, Split</item>
      <item>Odvjetničko društvo GLAMUZINA &amp; GROŠETA, OIB 69402757072, Krajiška 27, 10000 Zagreb</item>
      <item>ELEKTROKOVINA ADRIA, d.o.o. za izradu, prodaju, montažu i popravak elektrotehničkih proizvoda, OIB 86742905038, Vukovarska 52/A, Split</item>
      <item>MAĆEŠIĆ I PARTNERI odvjetničko društvo, OIB 11793113837, Pod Kaštelom 4, Rijeka</item>
      <item>SVEUČILIŠTE U SPLITU, STUDENTSKI CENTAR-SPLIT, OIB 25975412650, Sinjska Ulica 6, Split</item>
      <item>Siemens dioničko društvo za elektrotehniku, OIB 12673471493, Heinzelova 70/a, 10000 Zagreb</item>
      <item>ANTOLIĆ I SURADNICI odvjetničko društvo, javno trgovačko društvo, OIB 82891991682, Ulica Pavla Hatza 3, 10000 Zagreb</item>
      <item>Igor Nazor, vlasnik  Obrta za usluge  NAVA, OIB 10447826313, Tršćanska  53, 21000 Split</item>
      <item>OT-OPTIMA TELEKOM d.d. za telekomunikacije, OIB 36004425025, Bani 75/a, 10000 Zagreb</item>
      <item>SVEUČILIŠTE U SPLITU, STUDENTSKI CENTAR-SPLIT, OIB 25975412650, Sinjska Ulica 6, 21000 Split</item>
    </derivirana_varijabla>
  </DomainObject.Predmet.StrankaListFormatedWithAdressOIB>
  <DomainObject.Predmet.StrankaListNazivFormated>
    <izvorni_sadrzaj>
      <item>PASTOR INŽENJERING d.d.</item>
      <item>TEA PHARIA, društvo s ograničenom odgovornošću za trgovinu i usluge</item>
      <item>TISS d.o.o. za inženjering</item>
      <item>JADRANSKO OSIGURANJE dioničko društvo</item>
      <item>TEHNOPLAST d.o.o. za građevinarstvo, trgovinu, ugostiteljstvo, turizam i uslužne djelatnosti</item>
      <item>HYPO ALPE-ADRIA-BANK dioničko društvo</item>
      <item>HELIOS Vienna Insurance Group dioničko društvo za osiguranje</item>
      <item>HYPO-LEASING KROATIEN, društvo za financiranje, d.o.o.</item>
      <item>HERUS d.o.o. za usluge</item>
      <item>ELEKTROMATERIJAL dioničko društvo za trgovinu i usluge u stečaju</item>
      <item>ALING društvo s ograničenom odgovornošću za tehničku zaštitu osoba i imovine</item>
      <item>JADRANSKO OSIGURANJE dioničko društvo</item>
      <item>SUNCE OSIGURANJE dioničko društvo za osiguranje</item>
      <item>PORSCHE INTER AUTO d.o.o. za trgovinu i popravak motornih vozila</item>
      <item>MERSTEEL d.o.o. za trgovinu i usluge</item>
      <item>KOMJATE za trgovinu i usluge društvo s ograničenom odgovornošću</item>
      <item>VODOVOD-OSIJEK d.o.o. za vodoopskrbu i odvodnju</item>
      <item>ING-ATEST d.o.o. za trgovinu i usluge</item>
      <item>MORULA d.o.o. za trgovinu i usluge</item>
      <item>FRIGOOPREMA, društvo s  ograničenom odgovornošću za proizvodnju, trgovinu i usluge</item>
      <item>MATEL d.o.o. za proizvodnju, zastupanje i trgovinu</item>
      <item>GERION d.o.o. za građenje</item>
      <item>MESSER CROATIA PLIN Poduzeće za proizvodnju i prodaju tehničkih plinova d.o.o.</item>
      <item>MEĐIMURJE INFORMACIJSKO PROJEKTANTSKI CENTAR dioničko društvo za informatički inženjering</item>
      <item>ERSTE FACTORING društvo s ograničenom odgovornošću za factoring</item>
      <item>ČISTOĆA društvo s ograničenom odgovornošću za obavljanje komunalnih djelatnosti održavanja čistoće i odlaganja komunaln</item>
      <item>BRODOMERKUR trgovina i usluge, dioničko društvo</item>
      <item>LAPIS-TEXTUM d.o.o. za trgovinu i proizvodnju</item>
      <item>CENTAR BANKA dioničko društvo</item>
      <item>HP - Hrvatska pošta d.d.</item>
      <item>WAVIN CROATIA društvo s ograničenom odgovornošću za trgovinu - u likvidaciji</item>
      <item>MONT INSTALACIJA, društvo s ograničenom odgovornošću za instalacijske i završne radove u građevinarstvu</item>
      <item>SCHRACK TECHNIK d.o.o. za promet elektrotehničkih uređaja</item>
      <item>DUCA, društvo s ograničenom odgovornošću za građevinarstvo, projektiranje i trgovinu</item>
      <item>ECCOS-INŽENJERING d.o.o. za projektiranje, nadzor i zaštitu osoba i imovine</item>
      <item>RADAR d.o.o. za usluge</item>
      <item>ORBIS HOLDING, d.o.o. za graditeljstvo, trgovinu i usluge</item>
      <item>ST ARC, d.o.o. za završne i obrtničke radove u gradjevinarstvu i trgovinu</item>
      <item>DET NORSKE VERITAS ADRIATICA d. o. o. , društvo za klasifikaciju, certifikaciju i konzultacije</item>
      <item>ERSTE&amp;STEIERMÄRKISCHE BANKA dioničko društvo</item>
      <item>VISOKO POTKROVLJE društvo s ograničenom odgovornošću za građenje</item>
      <item>HYPO ALPE-ADRIA-BANK dioničko društvo</item>
      <item>TOMAS &amp; CO društvo s ograničenom odgovornošću za proizvodnju i inženjering u elektrotehnici, trgovinu i turizam, export-imp</item>
      <item>KREDITNA BANKA ZAGREB, dioničko društvo</item>
      <item>KRAGIĆ d.o.o. za proizvodnju plastičnih metalnih predmeta i za trgovinu</item>
      <item>MONTER POLIS d.o.o. za građevinske i instalaterske radove "u stečaju"</item>
      <item>TRGOMETAL za proizvodnju, trgovinu i usluge, društvo s ograničenom odgovornošću</item>
      <item>GDD za građenje i usluge, društvo s ograničenom odgovornošću</item>
      <item>LUKA TERM d.o.o. za završne radove u graditeljstvu</item>
      <item>TISS d.o.o. za inženjering</item>
      <item>HRVATSKE ŠUME društvo s ograničenom odgovornošću</item>
      <item>TEA PHARIA, društvo s ograničenom odgovornošću za trgovinu i usluge</item>
      <item>HEP - Opskrba d.o.o. za opskrbu potrošača električnom, toplinskom energijom i plinom</item>
      <item>MONT INSTALACIJA, društvo s ograničenom odgovornošću za instalacijske i završne radove u građevinarstvu</item>
      <item>ST ARC, d.o.o. za završne i obrtničke radove u gradjevinarstvu i trgovinu</item>
      <item>Odvjetničko društvo GLAMUZINA &amp; GROŠETA</item>
      <item>ELEKTROKOVINA ADRIA, d.o.o. za izradu, prodaju, montažu i popravak elektrotehničkih proizvoda</item>
      <item>MAĆEŠIĆ I PARTNERI odvjetničko društvo</item>
      <item>SVEUČILIŠTE U SPLITU, STUDENTSKI CENTAR-SPLIT</item>
      <item>Siemens dioničko društvo za elektrotehniku</item>
      <item>ANTOLIĆ I SURADNICI odvjetničko društvo, javno trgovačko društvo</item>
      <item>Igor Nazor, vlasnik  Obrta za usluge  NAVA</item>
      <item>OT-OPTIMA TELEKOM d.d. za telekomunikacije</item>
      <item>SVEUČILIŠTE U SPLITU, STUDENTSKI CENTAR-SPLIT</item>
    </izvorni_sadrzaj>
    <derivirana_varijabla naziv="DomainObject.Predmet.StrankaListNazivFormated_1">
      <item>PASTOR INŽENJERING d.d.</item>
      <item>TEA PHARIA, društvo s ograničenom odgovornošću za trgovinu i usluge</item>
      <item>TISS d.o.o. za inženjering</item>
      <item>JADRANSKO OSIGURANJE dioničko društvo</item>
      <item>TEHNOPLAST d.o.o. za građevinarstvo, trgovinu, ugostiteljstvo, turizam i uslužne djelatnosti</item>
      <item>HYPO ALPE-ADRIA-BANK dioničko društvo</item>
      <item>HELIOS Vienna Insurance Group dioničko društvo za osiguranje</item>
      <item>HYPO-LEASING KROATIEN, društvo za financiranje, d.o.o.</item>
      <item>HERUS d.o.o. za usluge</item>
      <item>ELEKTROMATERIJAL dioničko društvo za trgovinu i usluge u stečaju</item>
      <item>ALING društvo s ograničenom odgovornošću za tehničku zaštitu osoba i imovine</item>
      <item>JADRANSKO OSIGURANJE dioničko društvo</item>
      <item>SUNCE OSIGURANJE dioničko društvo za osiguranje</item>
      <item>PORSCHE INTER AUTO d.o.o. za trgovinu i popravak motornih vozila</item>
      <item>MERSTEEL d.o.o. za trgovinu i usluge</item>
      <item>KOMJATE za trgovinu i usluge društvo s ograničenom odgovornošću</item>
      <item>VODOVOD-OSIJEK d.o.o. za vodoopskrbu i odvodnju</item>
      <item>ING-ATEST d.o.o. za trgovinu i usluge</item>
      <item>MORULA d.o.o. za trgovinu i usluge</item>
      <item>FRIGOOPREMA, društvo s  ograničenom odgovornošću za proizvodnju, trgovinu i usluge</item>
      <item>MATEL d.o.o. za proizvodnju, zastupanje i trgovinu</item>
      <item>GERION d.o.o. za građenje</item>
      <item>MESSER CROATIA PLIN Poduzeće za proizvodnju i prodaju tehničkih plinova d.o.o.</item>
      <item>MEĐIMURJE INFORMACIJSKO PROJEKTANTSKI CENTAR dioničko društvo za informatički inženjering</item>
      <item>ERSTE FACTORING društvo s ograničenom odgovornošću za factoring</item>
      <item>ČISTOĆA društvo s ograničenom odgovornošću za obavljanje komunalnih djelatnosti održavanja čistoće i odlaganja komunaln</item>
      <item>BRODOMERKUR trgovina i usluge, dioničko društvo</item>
      <item>LAPIS-TEXTUM d.o.o. za trgovinu i proizvodnju</item>
      <item>CENTAR BANKA dioničko društvo</item>
      <item>HP - Hrvatska pošta d.d.</item>
      <item>WAVIN CROATIA društvo s ograničenom odgovornošću za trgovinu - u likvidaciji</item>
      <item>MONT INSTALACIJA, društvo s ograničenom odgovornošću za instalacijske i završne radove u građevinarstvu</item>
      <item>SCHRACK TECHNIK d.o.o. za promet elektrotehničkih uređaja</item>
      <item>DUCA, društvo s ograničenom odgovornošću za građevinarstvo, projektiranje i trgovinu</item>
      <item>ECCOS-INŽENJERING d.o.o. za projektiranje, nadzor i zaštitu osoba i imovine</item>
      <item>RADAR d.o.o. za usluge</item>
      <item>ORBIS HOLDING, d.o.o. za graditeljstvo, trgovinu i usluge</item>
      <item>ST ARC, d.o.o. za završne i obrtničke radove u gradjevinarstvu i trgovinu</item>
      <item>DET NORSKE VERITAS ADRIATICA d. o. o. , društvo za klasifikaciju, certifikaciju i konzultacije</item>
      <item>ERSTE&amp;STEIERMÄRKISCHE BANKA dioničko društvo</item>
      <item>VISOKO POTKROVLJE društvo s ograničenom odgovornošću za građenje</item>
      <item>HYPO ALPE-ADRIA-BANK dioničko društvo</item>
      <item>TOMAS &amp; CO društvo s ograničenom odgovornošću za proizvodnju i inženjering u elektrotehnici, trgovinu i turizam, export-imp</item>
      <item>KREDITNA BANKA ZAGREB, dioničko društvo</item>
      <item>KRAGIĆ d.o.o. za proizvodnju plastičnih metalnih predmeta i za trgovinu</item>
      <item>MONTER POLIS d.o.o. za građevinske i instalaterske radove "u stečaju"</item>
      <item>TRGOMETAL za proizvodnju, trgovinu i usluge, društvo s ograničenom odgovornošću</item>
      <item>GDD za građenje i usluge, društvo s ograničenom odgovornošću</item>
      <item>LUKA TERM d.o.o. za završne radove u graditeljstvu</item>
      <item>TISS d.o.o. za inženjering</item>
      <item>HRVATSKE ŠUME društvo s ograničenom odgovornošću</item>
      <item>TEA PHARIA, društvo s ograničenom odgovornošću za trgovinu i usluge</item>
      <item>HEP - Opskrba d.o.o. za opskrbu potrošača električnom, toplinskom energijom i plinom</item>
      <item>MONT INSTALACIJA, društvo s ograničenom odgovornošću za instalacijske i završne radove u građevinarstvu</item>
      <item>ST ARC, d.o.o. za završne i obrtničke radove u gradjevinarstvu i trgovinu</item>
      <item>Odvjetničko društvo GLAMUZINA &amp; GROŠETA</item>
      <item>ELEKTROKOVINA ADRIA, d.o.o. za izradu, prodaju, montažu i popravak elektrotehničkih proizvoda</item>
      <item>MAĆEŠIĆ I PARTNERI odvjetničko društvo</item>
      <item>SVEUČILIŠTE U SPLITU, STUDENTSKI CENTAR-SPLIT</item>
      <item>Siemens dioničko društvo za elektrotehniku</item>
      <item>ANTOLIĆ I SURADNICI odvjetničko društvo, javno trgovačko društvo</item>
      <item>Igor Nazor, vlasnik  Obrta za usluge  NAVA</item>
      <item>OT-OPTIMA TELEKOM d.d. za telekomunikacije</item>
      <item>SVEUČILIŠTE U SPLITU, STUDENTSKI CENTAR-SPLIT</item>
    </derivirana_varijabla>
  </DomainObject.Predmet.StrankaListNazivFormated>
  <DomainObject.Predmet.StrankaListNazivFormatedOIB>
    <izvorni_sadrzaj>
      <item>PASTOR INŽENJERING d.d., OIB 55598634637</item>
      <item>TEA PHARIA, društvo s ograničenom odgovornošću za trgovinu i usluge, OIB 99294824555</item>
      <item>TISS d.o.o. za inženjering, OIB 37779812687</item>
      <item>JADRANSKO OSIGURANJE dioničko društvo, OIB 94472454976</item>
      <item>TEHNOPLAST d.o.o. za građevinarstvo, trgovinu, ugostiteljstvo, turizam i uslužne djelatnosti, OIB 70676517267</item>
      <item>HYPO ALPE-ADRIA-BANK dioničko društvo, OIB 14036333877</item>
      <item>HELIOS Vienna Insurance Group dioničko društvo za osiguranje, OIB 59369087232</item>
      <item>HYPO-LEASING KROATIEN, društvo za financiranje, d.o.o., OIB 87064273078</item>
      <item>HERUS d.o.o. za usluge, OIB 73063900220</item>
      <item>ELEKTROMATERIJAL dioničko društvo za trgovinu i usluge u stečaju, OIB 72091456912</item>
      <item>ALING društvo s ograničenom odgovornošću za tehničku zaštitu osoba i imovine, OIB 67349852816</item>
      <item>JADRANSKO OSIGURANJE dioničko društvo, OIB 94472454976</item>
      <item>SUNCE OSIGURANJE dioničko društvo za osiguranje, OIB 12012147571</item>
      <item>PORSCHE INTER AUTO d.o.o. za trgovinu i popravak motornih vozila, OIB 67492500921</item>
      <item>MERSTEEL d.o.o. za trgovinu i usluge, OIB 32913763672</item>
      <item>KOMJATE za trgovinu i usluge društvo s ograničenom odgovornošću, OIB 92009564551</item>
      <item>VODOVOD-OSIJEK d.o.o. za vodoopskrbu i odvodnju, OIB 43654507669</item>
      <item>ING-ATEST d.o.o. za trgovinu i usluge, OIB 21777333810</item>
      <item>MORULA d.o.o. za trgovinu i usluge, OIB 88833097372</item>
      <item>FRIGOOPREMA, društvo s  ograničenom odgovornošću za proizvodnju, trgovinu i usluge, OIB 60316076304</item>
      <item>MATEL d.o.o. za proizvodnju, zastupanje i trgovinu, OIB 11899215110</item>
      <item>GERION d.o.o. za građenje, OIB 86354925004</item>
      <item>MESSER CROATIA PLIN Poduzeće za proizvodnju i prodaju tehničkih plinova d.o.o., OIB 32179081874</item>
      <item>MEĐIMURJE INFORMACIJSKO PROJEKTANTSKI CENTAR dioničko društvo za informatički inženjering, OIB 98483804275</item>
      <item>ERSTE FACTORING društvo s ograničenom odgovornošću za factoring, OIB 10194059689</item>
      <item>ČISTOĆA društvo s ograničenom odgovornošću za obavljanje komunalnih djelatnosti održavanja čistoće i odlaganja komunaln, OIB 38812451417</item>
      <item>BRODOMERKUR trgovina i usluge, dioničko društvo, OIB 33956120458</item>
      <item>LAPIS-TEXTUM d.o.o. za trgovinu i proizvodnju, OIB 34024384265</item>
      <item>CENTAR BANKA dioničko društvo, OIB 89296739230</item>
      <item>HP - Hrvatska pošta d.d., OIB 87311810356</item>
      <item>WAVIN CROATIA društvo s ograničenom odgovornošću za trgovinu - u likvidaciji, OIB 93287855819</item>
      <item>MONT INSTALACIJA, društvo s ograničenom odgovornošću za instalacijske i završne radove u građevinarstvu, OIB 05084406987</item>
      <item>SCHRACK TECHNIK d.o.o. za promet elektrotehničkih uređaja, OIB 36365310424</item>
      <item>DUCA, društvo s ograničenom odgovornošću za građevinarstvo, projektiranje i trgovinu, OIB 01304089776</item>
      <item>ECCOS-INŽENJERING d.o.o. za projektiranje, nadzor i zaštitu osoba i imovine, OIB 71629027685</item>
      <item>RADAR d.o.o. za usluge, OIB 70063044422</item>
      <item>ORBIS HOLDING, d.o.o. za graditeljstvo, trgovinu i usluge, OIB 18315544469</item>
      <item>ST ARC, d.o.o. za završne i obrtničke radove u gradjevinarstvu i trgovinu, OIB 58632083307</item>
      <item>DET NORSKE VERITAS ADRIATICA d. o. o. , društvo za klasifikaciju, certifikaciju i konzultacije, OIB 66958856391</item>
      <item>ERSTE&amp;STEIERMÄRKISCHE BANKA dioničko društvo, OIB 23057039320</item>
      <item>VISOKO POTKROVLJE društvo s ograničenom odgovornošću za građenje, OIB 28887408223</item>
      <item>HYPO ALPE-ADRIA-BANK dioničko društvo, OIB 14036333877</item>
      <item>TOMAS &amp; CO društvo s ograničenom odgovornošću za proizvodnju i inženjering u elektrotehnici, trgovinu i turizam, export-imp, OIB 52725486771</item>
      <item>KREDITNA BANKA ZAGREB, dioničko društvo, OIB 70663193635</item>
      <item>KRAGIĆ d.o.o. za proizvodnju plastičnih metalnih predmeta i za trgovinu, OIB 35264136731</item>
      <item>MONTER POLIS d.o.o. za građevinske i instalaterske radove "u stečaju", OIB 66697386731</item>
      <item>TRGOMETAL za proizvodnju, trgovinu i usluge, društvo s ograničenom odgovornošću, OIB 14669056208</item>
      <item>GDD za građenje i usluge, društvo s ograničenom odgovornošću, OIB 04524958627</item>
      <item>LUKA TERM d.o.o. za završne radove u graditeljstvu, OIB 16662980077</item>
      <item>TISS d.o.o. za inženjering, OIB 37779812687</item>
      <item>HRVATSKE ŠUME društvo s ograničenom odgovornošću, OIB 69693144506</item>
      <item>TEA PHARIA, društvo s ograničenom odgovornošću za trgovinu i usluge, OIB 99294824555</item>
      <item>HEP - Opskrba d.o.o. za opskrbu potrošača električnom, toplinskom energijom i plinom, OIB 63073332379</item>
      <item>MONT INSTALACIJA, društvo s ograničenom odgovornošću za instalacijske i završne radove u građevinarstvu, OIB 05084406987</item>
      <item>ST ARC, d.o.o. za završne i obrtničke radove u gradjevinarstvu i trgovinu, OIB 58632083307</item>
      <item>Odvjetničko društvo GLAMUZINA &amp; GROŠETA, OIB 69402757072</item>
      <item>ELEKTROKOVINA ADRIA, d.o.o. za izradu, prodaju, montažu i popravak elektrotehničkih proizvoda, OIB 86742905038</item>
      <item>MAĆEŠIĆ I PARTNERI odvjetničko društvo, OIB 11793113837</item>
      <item>SVEUČILIŠTE U SPLITU, STUDENTSKI CENTAR-SPLIT, OIB 25975412650</item>
      <item>Siemens dioničko društvo za elektrotehniku, OIB 12673471493</item>
      <item>ANTOLIĆ I SURADNICI odvjetničko društvo, javno trgovačko društvo, OIB 82891991682</item>
      <item>Igor Nazor, vlasnik  Obrta za usluge  NAVA, OIB 10447826313</item>
      <item>OT-OPTIMA TELEKOM d.d. za telekomunikacije, OIB 36004425025</item>
      <item>SVEUČILIŠTE U SPLITU, STUDENTSKI CENTAR-SPLIT, OIB 25975412650</item>
    </izvorni_sadrzaj>
    <derivirana_varijabla naziv="DomainObject.Predmet.StrankaListNazivFormatedOIB_1">
      <item>PASTOR INŽENJERING d.d., OIB 55598634637</item>
      <item>TEA PHARIA, društvo s ograničenom odgovornošću za trgovinu i usluge, OIB 99294824555</item>
      <item>TISS d.o.o. za inženjering, OIB 37779812687</item>
      <item>JADRANSKO OSIGURANJE dioničko društvo, OIB 94472454976</item>
      <item>TEHNOPLAST d.o.o. za građevinarstvo, trgovinu, ugostiteljstvo, turizam i uslužne djelatnosti, OIB 70676517267</item>
      <item>HYPO ALPE-ADRIA-BANK dioničko društvo, OIB 14036333877</item>
      <item>HELIOS Vienna Insurance Group dioničko društvo za osiguranje, OIB 59369087232</item>
      <item>HYPO-LEASING KROATIEN, društvo za financiranje, d.o.o., OIB 87064273078</item>
      <item>HERUS d.o.o. za usluge, OIB 73063900220</item>
      <item>ELEKTROMATERIJAL dioničko društvo za trgovinu i usluge u stečaju, OIB 72091456912</item>
      <item>ALING društvo s ograničenom odgovornošću za tehničku zaštitu osoba i imovine, OIB 67349852816</item>
      <item>JADRANSKO OSIGURANJE dioničko društvo, OIB 94472454976</item>
      <item>SUNCE OSIGURANJE dioničko društvo za osiguranje, OIB 12012147571</item>
      <item>PORSCHE INTER AUTO d.o.o. za trgovinu i popravak motornih vozila, OIB 67492500921</item>
      <item>MERSTEEL d.o.o. za trgovinu i usluge, OIB 32913763672</item>
      <item>KOMJATE za trgovinu i usluge društvo s ograničenom odgovornošću, OIB 92009564551</item>
      <item>VODOVOD-OSIJEK d.o.o. za vodoopskrbu i odvodnju, OIB 43654507669</item>
      <item>ING-ATEST d.o.o. za trgovinu i usluge, OIB 21777333810</item>
      <item>MORULA d.o.o. za trgovinu i usluge, OIB 88833097372</item>
      <item>FRIGOOPREMA, društvo s  ograničenom odgovornošću za proizvodnju, trgovinu i usluge, OIB 60316076304</item>
      <item>MATEL d.o.o. za proizvodnju, zastupanje i trgovinu, OIB 11899215110</item>
      <item>GERION d.o.o. za građenje, OIB 86354925004</item>
      <item>MESSER CROATIA PLIN Poduzeće za proizvodnju i prodaju tehničkih plinova d.o.o., OIB 32179081874</item>
      <item>MEĐIMURJE INFORMACIJSKO PROJEKTANTSKI CENTAR dioničko društvo za informatički inženjering, OIB 98483804275</item>
      <item>ERSTE FACTORING društvo s ograničenom odgovornošću za factoring, OIB 10194059689</item>
      <item>ČISTOĆA društvo s ograničenom odgovornošću za obavljanje komunalnih djelatnosti održavanja čistoće i odlaganja komunaln, OIB 38812451417</item>
      <item>BRODOMERKUR trgovina i usluge, dioničko društvo, OIB 33956120458</item>
      <item>LAPIS-TEXTUM d.o.o. za trgovinu i proizvodnju, OIB 34024384265</item>
      <item>CENTAR BANKA dioničko društvo, OIB 89296739230</item>
      <item>HP - Hrvatska pošta d.d., OIB 87311810356</item>
      <item>WAVIN CROATIA društvo s ograničenom odgovornošću za trgovinu - u likvidaciji, OIB 93287855819</item>
      <item>MONT INSTALACIJA, društvo s ograničenom odgovornošću za instalacijske i završne radove u građevinarstvu, OIB 05084406987</item>
      <item>SCHRACK TECHNIK d.o.o. za promet elektrotehničkih uređaja, OIB 36365310424</item>
      <item>DUCA, društvo s ograničenom odgovornošću za građevinarstvo, projektiranje i trgovinu, OIB 01304089776</item>
      <item>ECCOS-INŽENJERING d.o.o. za projektiranje, nadzor i zaštitu osoba i imovine, OIB 71629027685</item>
      <item>RADAR d.o.o. za usluge, OIB 70063044422</item>
      <item>ORBIS HOLDING, d.o.o. za graditeljstvo, trgovinu i usluge, OIB 18315544469</item>
      <item>ST ARC, d.o.o. za završne i obrtničke radove u gradjevinarstvu i trgovinu, OIB 58632083307</item>
      <item>DET NORSKE VERITAS ADRIATICA d. o. o. , društvo za klasifikaciju, certifikaciju i konzultacije, OIB 66958856391</item>
      <item>ERSTE&amp;STEIERMÄRKISCHE BANKA dioničko društvo, OIB 23057039320</item>
      <item>VISOKO POTKROVLJE društvo s ograničenom odgovornošću za građenje, OIB 28887408223</item>
      <item>HYPO ALPE-ADRIA-BANK dioničko društvo, OIB 14036333877</item>
      <item>TOMAS &amp; CO društvo s ograničenom odgovornošću za proizvodnju i inženjering u elektrotehnici, trgovinu i turizam, export-imp, OIB 52725486771</item>
      <item>KREDITNA BANKA ZAGREB, dioničko društvo, OIB 70663193635</item>
      <item>KRAGIĆ d.o.o. za proizvodnju plastičnih metalnih predmeta i za trgovinu, OIB 35264136731</item>
      <item>MONTER POLIS d.o.o. za građevinske i instalaterske radove "u stečaju", OIB 66697386731</item>
      <item>TRGOMETAL za proizvodnju, trgovinu i usluge, društvo s ograničenom odgovornošću, OIB 14669056208</item>
      <item>GDD za građenje i usluge, društvo s ograničenom odgovornošću, OIB 04524958627</item>
      <item>LUKA TERM d.o.o. za završne radove u graditeljstvu, OIB 16662980077</item>
      <item>TISS d.o.o. za inženjering, OIB 37779812687</item>
      <item>HRVATSKE ŠUME društvo s ograničenom odgovornošću, OIB 69693144506</item>
      <item>TEA PHARIA, društvo s ograničenom odgovornošću za trgovinu i usluge, OIB 99294824555</item>
      <item>HEP - Opskrba d.o.o. za opskrbu potrošača električnom, toplinskom energijom i plinom, OIB 63073332379</item>
      <item>MONT INSTALACIJA, društvo s ograničenom odgovornošću za instalacijske i završne radove u građevinarstvu, OIB 05084406987</item>
      <item>ST ARC, d.o.o. za završne i obrtničke radove u gradjevinarstvu i trgovinu, OIB 58632083307</item>
      <item>Odvjetničko društvo GLAMUZINA &amp; GROŠETA, OIB 69402757072</item>
      <item>ELEKTROKOVINA ADRIA, d.o.o. za izradu, prodaju, montažu i popravak elektrotehničkih proizvoda, OIB 86742905038</item>
      <item>MAĆEŠIĆ I PARTNERI odvjetničko društvo, OIB 11793113837</item>
      <item>SVEUČILIŠTE U SPLITU, STUDENTSKI CENTAR-SPLIT, OIB 25975412650</item>
      <item>Siemens dioničko društvo za elektrotehniku, OIB 12673471493</item>
      <item>ANTOLIĆ I SURADNICI odvjetničko društvo, javno trgovačko društvo, OIB 82891991682</item>
      <item>Igor Nazor, vlasnik  Obrta za usluge  NAVA, OIB 10447826313</item>
      <item>OT-OPTIMA TELEKOM d.d. za telekomunikacije, OIB 36004425025</item>
      <item>SVEUČILIŠTE U SPLITU, STUDENTSKI CENTAR-SPLIT, OIB 25975412650</item>
    </derivirana_varijabla>
  </DomainObject.Predmet.StrankaListNazivFormatedOIB>
  <DomainObject.Predmet.ProtuStrankaListFormated>
    <izvorni_sadrzaj>
      <item>MONTER PROJEKT, društvo s ograničenom odgovornošću za inženjering poslove u građevinarstvu "u stečaju"</item>
    </izvorni_sadrzaj>
    <derivirana_varijabla naziv="DomainObject.Predmet.ProtuStrankaListFormated_1">
      <item>MONTER PROJEKT, društvo s ograničenom odgovornošću za inženjering poslove u građevinarstvu "u stečaju"</item>
    </derivirana_varijabla>
  </DomainObject.Predmet.ProtuStrankaListFormated>
  <DomainObject.Predmet.ProtuStrankaListFormatedOIB>
    <izvorni_sadrzaj>
      <item>MONTER PROJEKT, društvo s ograničenom odgovornošću za inženjering poslove u građevinarstvu "u stečaju", OIB 02734084556</item>
    </izvorni_sadrzaj>
    <derivirana_varijabla naziv="DomainObject.Predmet.ProtuStrankaListFormatedOIB_1">
      <item>MONTER PROJEKT, društvo s ograničenom odgovornošću za inženjering poslove u građevinarstvu "u stečaju", OIB 02734084556</item>
    </derivirana_varijabla>
  </DomainObject.Predmet.ProtuStrankaListFormatedOIB>
  <DomainObject.Predmet.ProtuStrankaListFormatedWithAdress>
    <izvorni_sadrzaj>
      <item>MONTER PROJEKT, društvo s ograničenom odgovornošću za inženjering poslove u građevinarstvu "u stečaju", Poljička cesta 39, 21000 Split</item>
    </izvorni_sadrzaj>
    <derivirana_varijabla naziv="DomainObject.Predmet.ProtuStrankaListFormatedWithAdress_1">
      <item>MONTER PROJEKT, društvo s ograničenom odgovornošću za inženjering poslove u građevinarstvu "u stečaju", Poljička cesta 39, 21000 Split</item>
    </derivirana_varijabla>
  </DomainObject.Predmet.ProtuStrankaListFormatedWithAdress>
  <DomainObject.Predmet.ProtuStrankaListFormatedWithAdressOIB>
    <izvorni_sadrzaj>
      <item>MONTER PROJEKT, društvo s ograničenom odgovornošću za inženjering poslove u građevinarstvu "u stečaju", OIB 02734084556, Poljička cesta 39, 21000 Split</item>
    </izvorni_sadrzaj>
    <derivirana_varijabla naziv="DomainObject.Predmet.ProtuStrankaListFormatedWithAdressOIB_1">
      <item>MONTER PROJEKT, društvo s ograničenom odgovornošću za inženjering poslove u građevinarstvu "u stečaju", OIB 02734084556, Poljička cesta 39, 21000 Split</item>
    </derivirana_varijabla>
  </DomainObject.Predmet.ProtuStrankaListFormatedWithAdressOIB>
  <DomainObject.Predmet.ProtuStrankaListNazivFormated>
    <izvorni_sadrzaj>
      <item>MONTER PROJEKT, društvo s ograničenom odgovornošću za inženjering poslove u građevinarstvu "u stečaju"</item>
    </izvorni_sadrzaj>
    <derivirana_varijabla naziv="DomainObject.Predmet.ProtuStrankaListNazivFormated_1">
      <item>MONTER PROJEKT, društvo s ograničenom odgovornošću za inženjering poslove u građevinarstvu "u stečaju"</item>
    </derivirana_varijabla>
  </DomainObject.Predmet.ProtuStrankaListNazivFormated>
  <DomainObject.Predmet.ProtuStrankaListNazivFormatedOIB>
    <izvorni_sadrzaj>
      <item>MONTER PROJEKT, društvo s ograničenom odgovornošću za inženjering poslove u građevinarstvu "u stečaju", OIB 02734084556</item>
    </izvorni_sadrzaj>
    <derivirana_varijabla naziv="DomainObject.Predmet.ProtuStrankaListNazivFormatedOIB_1">
      <item>MONTER PROJEKT, društvo s ograničenom odgovornošću za inženjering poslove u građevinarstvu "u stečaju", OIB 02734084556</item>
    </derivirana_varijabla>
  </DomainObject.Predmet.ProtuStrankaListNazivFormatedOIB>
  <DomainObject.Predmet.OstaliListFormated>
    <izvorni_sadrzaj>
      <item>KSENIJA ČERIN punomoćnik sudionika u postupku PASTOR INŽENJERING d.d.</item>
      <item>Visoki trgovački sud</item>
      <item>Financijska agencija</item>
      <item>ANTE KATURA</item>
      <item>Goran Katura</item>
      <item>Maja Smrke</item>
      <item>Dragan Bijelić dipl.oec.</item>
      <item>Trgovački sud Registarski odjel</item>
      <item>Trgovački sud Split Pisarnica</item>
      <item>Općinski sud Split Zemljišno knjižni ocjel</item>
      <item>Trgovački sud Split Ovršni odjel</item>
      <item>Tgovački sud Split Oglasna ploča</item>
      <item>Trgovački sud Split Računovodstvo</item>
      <item>Marijo Granić</item>
      <item>Grgić &amp; Partneri odvjetničko društvo j.t.d. PISARNICA SPLIT</item>
      <item>mr.sc. Blaženka Prpić</item>
      <item>Zoran Kačić dipl. iur.</item>
      <item>Sanda Lukić dipl.iur.</item>
      <item>Goran Katura</item>
      <item>Nada Lović dipl.iur.</item>
      <item>Iskra Maras dipl. iur.</item>
      <item>Sanda Lukić dipl.iur.</item>
      <item>Nada Lović dipl. iur.</item>
      <item>Marijana Kolak</item>
      <item>Zoran Kačić dipl. iur.</item>
      <item>NARODNE NOVINE, dioničko društvo za izdavanje i tiskanje Službenog lista Republike Hrvatske, službenih i drugih obrazaca te </item>
      <item>Vinko Radovani punomoćnik sudionika u postupku ING-ATEST d.o.o. za trgovinu i usluge</item>
      <item>Sanja Paić punomoćnik sudionika u postupku ECCOS-INŽENJERING d.o.o. za projektiranje, nadzor i zaštitu osoba i imovine</item>
      <item>Stjepan Čaljkušić punomoćnik sudionika u postupku MONT INSTALACIJA, društvo s ograničenom odgovornošću za instalacijske i završne radove u građevinarstvu</item>
      <item>Agencija za osiguranje radničkih potraživanja u slučaju stečaja poslodavca</item>
      <item>HYPO ALPE-ADRIA-BANK dioničko društvo</item>
      <item>Porezna uprava Dubrovnik</item>
      <item>Županijsko državno odvjetništvo u Splitu Građansko upravni odjel</item>
    </izvorni_sadrzaj>
    <derivirana_varijabla naziv="DomainObject.Predmet.OstaliListFormated_1">
      <item>KSENIJA ČERIN punomoćnik sudionika u postupku PASTOR INŽENJERING d.d.</item>
      <item>Visoki trgovački sud</item>
      <item>Financijska agencija</item>
      <item>ANTE KATURA</item>
      <item>Goran Katura</item>
      <item>Maja Smrke</item>
      <item>Dragan Bijelić dipl.oec.</item>
      <item>Trgovački sud Registarski odjel</item>
      <item>Trgovački sud Split Pisarnica</item>
      <item>Općinski sud Split Zemljišno knjižni ocjel</item>
      <item>Trgovački sud Split Ovršni odjel</item>
      <item>Tgovački sud Split Oglasna ploča</item>
      <item>Trgovački sud Split Računovodstvo</item>
      <item>Marijo Granić</item>
      <item>Grgić &amp; Partneri odvjetničko društvo j.t.d. PISARNICA SPLIT</item>
      <item>mr.sc. Blaženka Prpić</item>
      <item>Zoran Kačić dipl. iur.</item>
      <item>Sanda Lukić dipl.iur.</item>
      <item>Goran Katura</item>
      <item>Nada Lović dipl.iur.</item>
      <item>Iskra Maras dipl. iur.</item>
      <item>Sanda Lukić dipl.iur.</item>
      <item>Nada Lović dipl. iur.</item>
      <item>Marijana Kolak</item>
      <item>Zoran Kačić dipl. iur.</item>
      <item>NARODNE NOVINE, dioničko društvo za izdavanje i tiskanje Službenog lista Republike Hrvatske, službenih i drugih obrazaca te </item>
      <item>Vinko Radovani punomoćnik sudionika u postupku ING-ATEST d.o.o. za trgovinu i usluge</item>
      <item>Sanja Paić punomoćnik sudionika u postupku ECCOS-INŽENJERING d.o.o. za projektiranje, nadzor i zaštitu osoba i imovine</item>
      <item>Stjepan Čaljkušić punomoćnik sudionika u postupku MONT INSTALACIJA, društvo s ograničenom odgovornošću za instalacijske i završne radove u građevinarstvu</item>
      <item>Agencija za osiguranje radničkih potraživanja u slučaju stečaja poslodavca</item>
      <item>HYPO ALPE-ADRIA-BANK dioničko društvo</item>
      <item>Porezna uprava Dubrovnik</item>
      <item>Županijsko državno odvjetništvo u Splitu Građansko upravni odjel</item>
    </derivirana_varijabla>
  </DomainObject.Predmet.OstaliListFormated>
  <DomainObject.Predmet.OstaliListFormatedOIB>
    <izvorni_sadrzaj>
      <item>KSENIJA ČERIN punomoćnik sudionika u postupku PASTOR INŽENJERING d.d.</item>
      <item>Visoki trgovački sud, OIB 97349366519</item>
      <item>Financijska agencija, OIB 85821130368</item>
      <item>ANTE KATURA</item>
      <item>Goran Katura</item>
      <item>Maja Smrke</item>
      <item>Dragan Bijelić dipl.oec., OIB 53755649931</item>
      <item>Trgovački sud Registarski odjel, OIB 11748694684</item>
      <item>Trgovački sud Split Pisarnica, OIB 11748694684</item>
      <item>Općinski sud Split Zemljišno knjižni ocjel</item>
      <item>Trgovački sud Split Ovršni odjel, OIB 11748694684</item>
      <item>Tgovački sud Split Oglasna ploča, OIB 11748694684</item>
      <item>Trgovački sud Split Računovodstvo, OIB 11748694684</item>
      <item>Marijo Granić</item>
      <item>Grgić &amp; Partneri odvjetničko društvo j.t.d. PISARNICA SPLIT, OIB 16457179668</item>
      <item>mr.sc. Blaženka Prpić, OIB 58591486513</item>
      <item>Zoran Kačić dipl. iur.</item>
      <item>Sanda Lukić dipl.iur.</item>
      <item>Goran Katura</item>
      <item>Nada Lović dipl.iur.</item>
      <item>Iskra Maras dipl. iur.</item>
      <item>Sanda Lukić dipl.iur.</item>
      <item>Nada Lović dipl. iur.</item>
      <item>Marijana Kolak, OIB 64116173584</item>
      <item>Zoran Kačić dipl. iur.</item>
      <item>NARODNE NOVINE, dioničko društvo za izdavanje i tiskanje Službenog lista Republike Hrvatske, službenih i drugih obrazaca te , OIB 64546066176</item>
      <item>Vinko Radovani punomoćnik sudionika u postupku ING-ATEST d.o.o. za trgovinu i usluge</item>
      <item>Sanja Paić punomoćnik sudionika u postupku ECCOS-INŽENJERING d.o.o. za projektiranje, nadzor i zaštitu osoba i imovine</item>
      <item>Stjepan Čaljkušić, OIB 06283498942 punomoćnik sudionika u postupku MONT INSTALACIJA, društvo s ograničenom odgovornošću za instalacijske i završne radove u građevinarstvu</item>
      <item>Agencija za osiguranje radničkih potraživanja u slučaju stečaja poslodavca, OIB 04323472109</item>
      <item>HYPO ALPE-ADRIA-BANK dioničko društvo, OIB 14036333877</item>
      <item>Porezna uprava Dubrovnik, OIB 18683136487</item>
      <item>Županijsko državno odvjetništvo u Splitu Građansko upravni odjel, OIB 70793241859</item>
    </izvorni_sadrzaj>
    <derivirana_varijabla naziv="DomainObject.Predmet.OstaliListFormatedOIB_1">
      <item>KSENIJA ČERIN punomoćnik sudionika u postupku PASTOR INŽENJERING d.d.</item>
      <item>Visoki trgovački sud, OIB 97349366519</item>
      <item>Financijska agencija, OIB 85821130368</item>
      <item>ANTE KATURA</item>
      <item>Goran Katura</item>
      <item>Maja Smrke</item>
      <item>Dragan Bijelić dipl.oec., OIB 53755649931</item>
      <item>Trgovački sud Registarski odjel, OIB 11748694684</item>
      <item>Trgovački sud Split Pisarnica, OIB 11748694684</item>
      <item>Općinski sud Split Zemljišno knjižni ocjel</item>
      <item>Trgovački sud Split Ovršni odjel, OIB 11748694684</item>
      <item>Tgovački sud Split Oglasna ploča, OIB 11748694684</item>
      <item>Trgovački sud Split Računovodstvo, OIB 11748694684</item>
      <item>Marijo Granić</item>
      <item>Grgić &amp; Partneri odvjetničko društvo j.t.d. PISARNICA SPLIT, OIB 16457179668</item>
      <item>mr.sc. Blaženka Prpić, OIB 58591486513</item>
      <item>Zoran Kačić dipl. iur.</item>
      <item>Sanda Lukić dipl.iur.</item>
      <item>Goran Katura</item>
      <item>Nada Lović dipl.iur.</item>
      <item>Iskra Maras dipl. iur.</item>
      <item>Sanda Lukić dipl.iur.</item>
      <item>Nada Lović dipl. iur.</item>
      <item>Marijana Kolak, OIB 64116173584</item>
      <item>Zoran Kačić dipl. iur.</item>
      <item>NARODNE NOVINE, dioničko društvo za izdavanje i tiskanje Službenog lista Republike Hrvatske, službenih i drugih obrazaca te , OIB 64546066176</item>
      <item>Vinko Radovani punomoćnik sudionika u postupku ING-ATEST d.o.o. za trgovinu i usluge</item>
      <item>Sanja Paić punomoćnik sudionika u postupku ECCOS-INŽENJERING d.o.o. za projektiranje, nadzor i zaštitu osoba i imovine</item>
      <item>Stjepan Čaljkušić, OIB 06283498942 punomoćnik sudionika u postupku MONT INSTALACIJA, društvo s ograničenom odgovornošću za instalacijske i završne radove u građevinarstvu</item>
      <item>Agencija za osiguranje radničkih potraživanja u slučaju stečaja poslodavca, OIB 04323472109</item>
      <item>HYPO ALPE-ADRIA-BANK dioničko društvo, OIB 14036333877</item>
      <item>Porezna uprava Dubrovnik, OIB 18683136487</item>
      <item>Županijsko državno odvjetništvo u Splitu Građansko upravni odjel, OIB 70793241859</item>
    </derivirana_varijabla>
  </DomainObject.Predmet.OstaliListFormatedOIB>
  <DomainObject.Predmet.OstaliListFormatedWithAdress>
    <izvorni_sadrzaj>
      <item>KSENIJA ČERIN, Savska c. 129/III, 10000 Zagreb punomoćnik sudionika u postupku PASTOR INŽENJERING d.d.</item>
      <item>Visoki trgovački sud, Berislavićeva 11, 10000 Zagreb</item>
      <item>Financijska agencija, Vrtni put 3, 10000 Zagreb</item>
      <item>ANTE KATURA, Palmotićeva 13, 21000 Split</item>
      <item>Goran Katura, Domovinskog rata 26/I, 21000 Split</item>
      <item>Maja Smrke, Domovinskog rata 11, 21000 Split</item>
      <item>Dragan Bijelić dipl.oec., Put Kroz Meterize 25, 22000 Šibenik</item>
      <item>Trgovački sud Registarski odjel, Sukoišanska 6, 21000 Split</item>
      <item>Trgovački sud Split Pisarnica, Sukoišanska 6, 21000 Split</item>
      <item>Općinski sud Split Zemljišno knjižni ocjel, 21000 Split</item>
      <item>Trgovački sud Split Ovršni odjel, Sukoišanska 6, 21000 Split</item>
      <item>Tgovački sud Split Oglasna ploča, Sukoišanska 6, 21000 Split</item>
      <item>Trgovački sud Split Računovodstvo, Sukoišanska 6, 21000 Split</item>
      <item>Marijo Granić, Kliška 29, 21000 Split</item>
      <item>Grgić &amp; Partneri odvjetničko društvo j.t.d. PISARNICA SPLIT, Ulica grada Vukovara 282, 10000 Zagreb</item>
      <item>mr.sc. Blaženka Prpić, Corrada Ilijassicha 21, 51000 Rijeka</item>
      <item>Zoran Kačić dipl. iur., Marmontova 1/II, 21000 Split</item>
      <item>Sanda Lukić dipl.iur., Ulica domovinskog rata 49, 21000 Split</item>
      <item>Goran Katura, Domovinskog rata 26/I, 21000 Split</item>
      <item>Nada Lović dipl.iur., Mažuranićevo šetalište 24 B, 21000 Split</item>
      <item>Iskra Maras dipl. iur., Rokova 64, 21000 Split</item>
      <item>Sanda Lukić dipl.iur., Ulica Domovinskog rata 49, 21000 Split</item>
      <item>Nada Lović dipl. iur., Pujanke 1, 21000 Split</item>
      <item>Marijana Kolak, Sv. Mihovila 19, 21311 Žrnovnica</item>
      <item>Zoran Kačić dipl. iur., Marmontova 1/II, 21000 Split</item>
      <item>NARODNE NOVINE, dioničko društvo za izdavanje i tiskanje Službenog lista Republike Hrvatske, službenih i drugih obrazaca te , Savski Gaj XIII. put 6, 10000 Zagreb</item>
      <item>Vinko Radovani, Hrvatske mornarice 1 j, 21000 Split punomoćnik sudionika u postupku ING-ATEST d.o.o. za trgovinu i usluge</item>
      <item>Sanja Paić, Horvaćanska 47, 10000 Zagreb punomoćnik sudionika u postupku ECCOS-INŽENJERING d.o.o. za projektiranje, nadzor i zaštitu osoba i imovine</item>
      <item>Stjepan Čaljkušić, Put Starog Sela 54, 21311 Podstrana punomoćnik sudionika u postupku MONT INSTALACIJA, društvo s ograničenom odgovornošću za instalacijske i završne radove u građevinarstvu</item>
      <item>Agencija za osiguranje radničkih potraživanja u slučaju stečaja poslodavca, Frankopanska 11, 10000 Zagreb</item>
      <item>HYPO ALPE-ADRIA-BANK dioničko društvo, Slavonska avenija 6, 10000 Zagreb</item>
      <item>Porezna uprava Dubrovnik, Vukovarska 6, 20000 Dubrovnik</item>
      <item>Županijsko državno odvjetništvo u Splitu Građansko upravni odjel, Gundulićeva 29 A, 21000 Split</item>
    </izvorni_sadrzaj>
    <derivirana_varijabla naziv="DomainObject.Predmet.OstaliListFormatedWithAdress_1">
      <item>KSENIJA ČERIN, Savska c. 129/III, 10000 Zagreb punomoćnik sudionika u postupku PASTOR INŽENJERING d.d.</item>
      <item>Visoki trgovački sud, Berislavićeva 11, 10000 Zagreb</item>
      <item>Financijska agencija, Vrtni put 3, 10000 Zagreb</item>
      <item>ANTE KATURA, Palmotićeva 13, 21000 Split</item>
      <item>Goran Katura, Domovinskog rata 26/I, 21000 Split</item>
      <item>Maja Smrke, Domovinskog rata 11, 21000 Split</item>
      <item>Dragan Bijelić dipl.oec., Put Kroz Meterize 25, 22000 Šibenik</item>
      <item>Trgovački sud Registarski odjel, Sukoišanska 6, 21000 Split</item>
      <item>Trgovački sud Split Pisarnica, Sukoišanska 6, 21000 Split</item>
      <item>Općinski sud Split Zemljišno knjižni ocjel, 21000 Split</item>
      <item>Trgovački sud Split Ovršni odjel, Sukoišanska 6, 21000 Split</item>
      <item>Tgovački sud Split Oglasna ploča, Sukoišanska 6, 21000 Split</item>
      <item>Trgovački sud Split Računovodstvo, Sukoišanska 6, 21000 Split</item>
      <item>Marijo Granić, Kliška 29, 21000 Split</item>
      <item>Grgić &amp; Partneri odvjetničko društvo j.t.d. PISARNICA SPLIT, Ulica grada Vukovara 282, 10000 Zagreb</item>
      <item>mr.sc. Blaženka Prpić, Corrada Ilijassicha 21, 51000 Rijeka</item>
      <item>Zoran Kačić dipl. iur., Marmontova 1/II, 21000 Split</item>
      <item>Sanda Lukić dipl.iur., Ulica domovinskog rata 49, 21000 Split</item>
      <item>Goran Katura, Domovinskog rata 26/I, 21000 Split</item>
      <item>Nada Lović dipl.iur., Mažuranićevo šetalište 24 B, 21000 Split</item>
      <item>Iskra Maras dipl. iur., Rokova 64, 21000 Split</item>
      <item>Sanda Lukić dipl.iur., Ulica Domovinskog rata 49, 21000 Split</item>
      <item>Nada Lović dipl. iur., Pujanke 1, 21000 Split</item>
      <item>Marijana Kolak, Sv. Mihovila 19, 21311 Žrnovnica</item>
      <item>Zoran Kačić dipl. iur., Marmontova 1/II, 21000 Split</item>
      <item>NARODNE NOVINE, dioničko društvo za izdavanje i tiskanje Službenog lista Republike Hrvatske, službenih i drugih obrazaca te , Savski Gaj XIII. put 6, 10000 Zagreb</item>
      <item>Vinko Radovani, Hrvatske mornarice 1 j, 21000 Split punomoćnik sudionika u postupku ING-ATEST d.o.o. za trgovinu i usluge</item>
      <item>Sanja Paić, Horvaćanska 47, 10000 Zagreb punomoćnik sudionika u postupku ECCOS-INŽENJERING d.o.o. za projektiranje, nadzor i zaštitu osoba i imovine</item>
      <item>Stjepan Čaljkušić, Put Starog Sela 54, 21311 Podstrana punomoćnik sudionika u postupku MONT INSTALACIJA, društvo s ograničenom odgovornošću za instalacijske i završne radove u građevinarstvu</item>
      <item>Agencija za osiguranje radničkih potraživanja u slučaju stečaja poslodavca, Frankopanska 11, 10000 Zagreb</item>
      <item>HYPO ALPE-ADRIA-BANK dioničko društvo, Slavonska avenija 6, 10000 Zagreb</item>
      <item>Porezna uprava Dubrovnik, Vukovarska 6, 20000 Dubrovnik</item>
      <item>Županijsko državno odvjetništvo u Splitu Građansko upravni odjel, Gundulićeva 29 A, 21000 Split</item>
    </derivirana_varijabla>
  </DomainObject.Predmet.OstaliListFormatedWithAdress>
  <DomainObject.Predmet.OstaliListFormatedWithAdressOIB>
    <izvorni_sadrzaj>
      <item>KSENIJA ČERIN, Savska c. 129/III, 10000 Zagreb punomoćnik sudionika u postupku PASTOR INŽENJERING d.d.</item>
      <item>Visoki trgovački sud, OIB 97349366519, Berislavićeva 11, 10000 Zagreb</item>
      <item>Financijska agencija, OIB 85821130368, Vrtni put 3, 10000 Zagreb</item>
      <item>ANTE KATURA, Palmotićeva 13, 21000 Split</item>
      <item>Goran Katura, Domovinskog rata 26/I, 21000 Split</item>
      <item>Maja Smrke, Domovinskog rata 11, 21000 Split</item>
      <item>Dragan Bijelić dipl.oec., OIB 53755649931, Put Kroz Meterize 25, 22000 Šibenik</item>
      <item>Trgovački sud Registarski odjel, OIB 11748694684, Sukoišanska 6, 21000 Split</item>
      <item>Trgovački sud Split Pisarnica, OIB 11748694684, Sukoišanska 6, 21000 Split</item>
      <item>Općinski sud Split Zemljišno knjižni ocjel, 21000 Split</item>
      <item>Trgovački sud Split Ovršni odjel, OIB 11748694684, Sukoišanska 6, 21000 Split</item>
      <item>Tgovački sud Split Oglasna ploča, OIB 11748694684, Sukoišanska 6, 21000 Split</item>
      <item>Trgovački sud Split Računovodstvo, OIB 11748694684, Sukoišanska 6, 21000 Split</item>
      <item>Marijo Granić, Kliška 29, 21000 Split</item>
      <item>Grgić &amp; Partneri odvjetničko društvo j.t.d. PISARNICA SPLIT, OIB 16457179668, Ulica grada Vukovara 282, 10000 Zagreb</item>
      <item>mr.sc. Blaženka Prpić, OIB 58591486513, Corrada Ilijassicha 21, 51000 Rijeka</item>
      <item>Zoran Kačić dipl. iur., Marmontova 1/II, 21000 Split</item>
      <item>Sanda Lukić dipl.iur., Ulica domovinskog rata 49, 21000 Split</item>
      <item>Goran Katura, Domovinskog rata 26/I, 21000 Split</item>
      <item>Nada Lović dipl.iur., Mažuranićevo šetalište 24 B, 21000 Split</item>
      <item>Iskra Maras dipl. iur., Rokova 64, 21000 Split</item>
      <item>Sanda Lukić dipl.iur., Ulica Domovinskog rata 49, 21000 Split</item>
      <item>Nada Lović dipl. iur., Pujanke 1, 21000 Split</item>
      <item>Marijana Kolak, OIB 64116173584, Sv. Mihovila 19, 21311 Žrnovnica</item>
      <item>Zoran Kačić dipl. iur., Marmontova 1/II, 21000 Split</item>
      <item>NARODNE NOVINE, dioničko društvo za izdavanje i tiskanje Službenog lista Republike Hrvatske, službenih i drugih obrazaca te , OIB 64546066176, Savski Gaj XIII. put 6, 10000 Zagreb</item>
      <item>Vinko Radovani, Hrvatske mornarice 1 j, 21000 Split punomoćnik sudionika u postupku ING-ATEST d.o.o. za trgovinu i usluge</item>
      <item>Sanja Paić, Horvaćanska 47, 10000 Zagreb punomoćnik sudionika u postupku ECCOS-INŽENJERING d.o.o. za projektiranje, nadzor i zaštitu osoba i imovine</item>
      <item>Stjepan Čaljkušić, OIB 06283498942, Put Starog Sela 54, 21311 Podstrana punomoćnik sudionika u postupku MONT INSTALACIJA, društvo s ograničenom odgovornošću za instalacijske i završne radove u građevinarstvu</item>
      <item>Agencija za osiguranje radničkih potraživanja u slučaju stečaja poslodavca, OIB 04323472109, Frankopanska 11, 10000 Zagreb</item>
      <item>HYPO ALPE-ADRIA-BANK dioničko društvo, OIB 14036333877, Slavonska avenija 6, 10000 Zagreb</item>
      <item>Porezna uprava Dubrovnik, OIB 18683136487, Vukovarska 6, 20000 Dubrovnik</item>
      <item>Županijsko državno odvjetništvo u Splitu Građansko upravni odjel, OIB 70793241859, Gundulićeva 29 A, 21000 Split</item>
    </izvorni_sadrzaj>
    <derivirana_varijabla naziv="DomainObject.Predmet.OstaliListFormatedWithAdressOIB_1">
      <item>KSENIJA ČERIN, Savska c. 129/III, 10000 Zagreb punomoćnik sudionika u postupku PASTOR INŽENJERING d.d.</item>
      <item>Visoki trgovački sud, OIB 97349366519, Berislavićeva 11, 10000 Zagreb</item>
      <item>Financijska agencija, OIB 85821130368, Vrtni put 3, 10000 Zagreb</item>
      <item>ANTE KATURA, Palmotićeva 13, 21000 Split</item>
      <item>Goran Katura, Domovinskog rata 26/I, 21000 Split</item>
      <item>Maja Smrke, Domovinskog rata 11, 21000 Split</item>
      <item>Dragan Bijelić dipl.oec., OIB 53755649931, Put Kroz Meterize 25, 22000 Šibenik</item>
      <item>Trgovački sud Registarski odjel, OIB 11748694684, Sukoišanska 6, 21000 Split</item>
      <item>Trgovački sud Split Pisarnica, OIB 11748694684, Sukoišanska 6, 21000 Split</item>
      <item>Općinski sud Split Zemljišno knjižni ocjel, 21000 Split</item>
      <item>Trgovački sud Split Ovršni odjel, OIB 11748694684, Sukoišanska 6, 21000 Split</item>
      <item>Tgovački sud Split Oglasna ploča, OIB 11748694684, Sukoišanska 6, 21000 Split</item>
      <item>Trgovački sud Split Računovodstvo, OIB 11748694684, Sukoišanska 6, 21000 Split</item>
      <item>Marijo Granić, Kliška 29, 21000 Split</item>
      <item>Grgić &amp; Partneri odvjetničko društvo j.t.d. PISARNICA SPLIT, OIB 16457179668, Ulica grada Vukovara 282, 10000 Zagreb</item>
      <item>mr.sc. Blaženka Prpić, OIB 58591486513, Corrada Ilijassicha 21, 51000 Rijeka</item>
      <item>Zoran Kačić dipl. iur., Marmontova 1/II, 21000 Split</item>
      <item>Sanda Lukić dipl.iur., Ulica domovinskog rata 49, 21000 Split</item>
      <item>Goran Katura, Domovinskog rata 26/I, 21000 Split</item>
      <item>Nada Lović dipl.iur., Mažuranićevo šetalište 24 B, 21000 Split</item>
      <item>Iskra Maras dipl. iur., Rokova 64, 21000 Split</item>
      <item>Sanda Lukić dipl.iur., Ulica Domovinskog rata 49, 21000 Split</item>
      <item>Nada Lović dipl. iur., Pujanke 1, 21000 Split</item>
      <item>Marijana Kolak, OIB 64116173584, Sv. Mihovila 19, 21311 Žrnovnica</item>
      <item>Zoran Kačić dipl. iur., Marmontova 1/II, 21000 Split</item>
      <item>NARODNE NOVINE, dioničko društvo za izdavanje i tiskanje Službenog lista Republike Hrvatske, službenih i drugih obrazaca te , OIB 64546066176, Savski Gaj XIII. put 6, 10000 Zagreb</item>
      <item>Vinko Radovani, Hrvatske mornarice 1 j, 21000 Split punomoćnik sudionika u postupku ING-ATEST d.o.o. za trgovinu i usluge</item>
      <item>Sanja Paić, Horvaćanska 47, 10000 Zagreb punomoćnik sudionika u postupku ECCOS-INŽENJERING d.o.o. za projektiranje, nadzor i zaštitu osoba i imovine</item>
      <item>Stjepan Čaljkušić, OIB 06283498942, Put Starog Sela 54, 21311 Podstrana punomoćnik sudionika u postupku MONT INSTALACIJA, društvo s ograničenom odgovornošću za instalacijske i završne radove u građevinarstvu</item>
      <item>Agencija za osiguranje radničkih potraživanja u slučaju stečaja poslodavca, OIB 04323472109, Frankopanska 11, 10000 Zagreb</item>
      <item>HYPO ALPE-ADRIA-BANK dioničko društvo, OIB 14036333877, Slavonska avenija 6, 10000 Zagreb</item>
      <item>Porezna uprava Dubrovnik, OIB 18683136487, Vukovarska 6, 20000 Dubrovnik</item>
      <item>Županijsko državno odvjetništvo u Splitu Građansko upravni odjel, OIB 70793241859, Gundulićeva 29 A, 21000 Split</item>
    </derivirana_varijabla>
  </DomainObject.Predmet.OstaliListFormatedWithAdressOIB>
  <DomainObject.Predmet.OstaliListNazivFormated>
    <izvorni_sadrzaj>
      <item>KSENIJA ČERIN</item>
      <item>Visoki trgovački sud</item>
      <item>Financijska agencija</item>
      <item>ANTE KATURA</item>
      <item>Goran Katura</item>
      <item>Maja Smrke</item>
      <item>Dragan Bijelić dipl.oec.</item>
      <item>Trgovački sud Registarski odjel</item>
      <item>Trgovački sud Split Pisarnica</item>
      <item>Općinski sud Split Zemljišno knjižni ocjel</item>
      <item>Trgovački sud Split Ovršni odjel</item>
      <item>Tgovački sud Split Oglasna ploča</item>
      <item>Trgovački sud Split Računovodstvo</item>
      <item>Marijo Granić</item>
      <item>Grgić &amp; Partneri odvjetničko društvo j.t.d. PISARNICA SPLIT</item>
      <item>mr.sc. Blaženka Prpić</item>
      <item>Zoran Kačić dipl. iur.</item>
      <item>Sanda Lukić dipl.iur.</item>
      <item>Goran Katura</item>
      <item>Nada Lović dipl.iur.</item>
      <item>Iskra Maras dipl. iur.</item>
      <item>Sanda Lukić dipl.iur.</item>
      <item>Nada Lović dipl. iur.</item>
      <item>Marijana Kolak</item>
      <item>Zoran Kačić dipl. iur.</item>
      <item>NARODNE NOVINE, dioničko društvo za izdavanje i tiskanje Službenog lista Republike Hrvatske, službenih i drugih obrazaca te </item>
      <item>Vinko Radovani</item>
      <item>Sanja Paić</item>
      <item>Stjepan Čaljkušić</item>
      <item>Agencija za osiguranje radničkih potraživanja u slučaju stečaja poslodavca</item>
      <item>HYPO ALPE-ADRIA-BANK dioničko društvo</item>
      <item>Porezna uprava Dubrovnik</item>
      <item>Županijsko državno odvjetništvo u Splitu Građansko upravni odjel</item>
    </izvorni_sadrzaj>
    <derivirana_varijabla naziv="DomainObject.Predmet.OstaliListNazivFormated_1">
      <item>KSENIJA ČERIN</item>
      <item>Visoki trgovački sud</item>
      <item>Financijska agencija</item>
      <item>ANTE KATURA</item>
      <item>Goran Katura</item>
      <item>Maja Smrke</item>
      <item>Dragan Bijelić dipl.oec.</item>
      <item>Trgovački sud Registarski odjel</item>
      <item>Trgovački sud Split Pisarnica</item>
      <item>Općinski sud Split Zemljišno knjižni ocjel</item>
      <item>Trgovački sud Split Ovršni odjel</item>
      <item>Tgovački sud Split Oglasna ploča</item>
      <item>Trgovački sud Split Računovodstvo</item>
      <item>Marijo Granić</item>
      <item>Grgić &amp; Partneri odvjetničko društvo j.t.d. PISARNICA SPLIT</item>
      <item>mr.sc. Blaženka Prpić</item>
      <item>Zoran Kačić dipl. iur.</item>
      <item>Sanda Lukić dipl.iur.</item>
      <item>Goran Katura</item>
      <item>Nada Lović dipl.iur.</item>
      <item>Iskra Maras dipl. iur.</item>
      <item>Sanda Lukić dipl.iur.</item>
      <item>Nada Lović dipl. iur.</item>
      <item>Marijana Kolak</item>
      <item>Zoran Kačić dipl. iur.</item>
      <item>NARODNE NOVINE, dioničko društvo za izdavanje i tiskanje Službenog lista Republike Hrvatske, službenih i drugih obrazaca te </item>
      <item>Vinko Radovani</item>
      <item>Sanja Paić</item>
      <item>Stjepan Čaljkušić</item>
      <item>Agencija za osiguranje radničkih potraživanja u slučaju stečaja poslodavca</item>
      <item>HYPO ALPE-ADRIA-BANK dioničko društvo</item>
      <item>Porezna uprava Dubrovnik</item>
      <item>Županijsko državno odvjetništvo u Splitu Građansko upravni odjel</item>
    </derivirana_varijabla>
  </DomainObject.Predmet.OstaliListNazivFormated>
  <DomainObject.Predmet.OstaliListNazivFormatedOIB>
    <izvorni_sadrzaj>
      <item>KSENIJA ČERIN</item>
      <item>Visoki trgovački sud, OIB 97349366519</item>
      <item>Financijska agencija, OIB 85821130368</item>
      <item>ANTE KATURA</item>
      <item>Goran Katura</item>
      <item>Maja Smrke</item>
      <item>Dragan Bijelić dipl.oec., OIB 53755649931</item>
      <item>Trgovački sud Registarski odjel, OIB 11748694684</item>
      <item>Trgovački sud Split Pisarnica, OIB 11748694684</item>
      <item>Općinski sud Split Zemljišno knjižni ocjel</item>
      <item>Trgovački sud Split Ovršni odjel, OIB 11748694684</item>
      <item>Tgovački sud Split Oglasna ploča, OIB 11748694684</item>
      <item>Trgovački sud Split Računovodstvo, OIB 11748694684</item>
      <item>Marijo Granić</item>
      <item>Grgić &amp; Partneri odvjetničko društvo j.t.d. PISARNICA SPLIT, OIB 16457179668</item>
      <item>mr.sc. Blaženka Prpić, OIB 58591486513</item>
      <item>Zoran Kačić dipl. iur.</item>
      <item>Sanda Lukić dipl.iur.</item>
      <item>Goran Katura</item>
      <item>Nada Lović dipl.iur.</item>
      <item>Iskra Maras dipl. iur.</item>
      <item>Sanda Lukić dipl.iur.</item>
      <item>Nada Lović dipl. iur.</item>
      <item>Marijana Kolak, OIB 64116173584</item>
      <item>Zoran Kačić dipl. iur.</item>
      <item>NARODNE NOVINE, dioničko društvo za izdavanje i tiskanje Službenog lista Republike Hrvatske, službenih i drugih obrazaca te , OIB 64546066176</item>
      <item>Vinko Radovani</item>
      <item>Sanja Paić</item>
      <item>Stjepan Čaljkušić, OIB 06283498942</item>
      <item>Agencija za osiguranje radničkih potraživanja u slučaju stečaja poslodavca, OIB 04323472109</item>
      <item>HYPO ALPE-ADRIA-BANK dioničko društvo, OIB 14036333877</item>
      <item>Porezna uprava Dubrovnik, OIB 18683136487</item>
      <item>Županijsko državno odvjetništvo u Splitu Građansko upravni odjel, OIB 70793241859</item>
    </izvorni_sadrzaj>
    <derivirana_varijabla naziv="DomainObject.Predmet.OstaliListNazivFormatedOIB_1">
      <item>KSENIJA ČERIN</item>
      <item>Visoki trgovački sud, OIB 97349366519</item>
      <item>Financijska agencija, OIB 85821130368</item>
      <item>ANTE KATURA</item>
      <item>Goran Katura</item>
      <item>Maja Smrke</item>
      <item>Dragan Bijelić dipl.oec., OIB 53755649931</item>
      <item>Trgovački sud Registarski odjel, OIB 11748694684</item>
      <item>Trgovački sud Split Pisarnica, OIB 11748694684</item>
      <item>Općinski sud Split Zemljišno knjižni ocjel</item>
      <item>Trgovački sud Split Ovršni odjel, OIB 11748694684</item>
      <item>Tgovački sud Split Oglasna ploča, OIB 11748694684</item>
      <item>Trgovački sud Split Računovodstvo, OIB 11748694684</item>
      <item>Marijo Granić</item>
      <item>Grgić &amp; Partneri odvjetničko društvo j.t.d. PISARNICA SPLIT, OIB 16457179668</item>
      <item>mr.sc. Blaženka Prpić, OIB 58591486513</item>
      <item>Zoran Kačić dipl. iur.</item>
      <item>Sanda Lukić dipl.iur.</item>
      <item>Goran Katura</item>
      <item>Nada Lović dipl.iur.</item>
      <item>Iskra Maras dipl. iur.</item>
      <item>Sanda Lukić dipl.iur.</item>
      <item>Nada Lović dipl. iur.</item>
      <item>Marijana Kolak, OIB 64116173584</item>
      <item>Zoran Kačić dipl. iur.</item>
      <item>NARODNE NOVINE, dioničko društvo za izdavanje i tiskanje Službenog lista Republike Hrvatske, službenih i drugih obrazaca te , OIB 64546066176</item>
      <item>Vinko Radovani</item>
      <item>Sanja Paić</item>
      <item>Stjepan Čaljkušić, OIB 06283498942</item>
      <item>Agencija za osiguranje radničkih potraživanja u slučaju stečaja poslodavca, OIB 04323472109</item>
      <item>HYPO ALPE-ADRIA-BANK dioničko društvo, OIB 14036333877</item>
      <item>Porezna uprava Dubrovnik, OIB 18683136487</item>
      <item>Županijsko državno odvjetništvo u Splitu Građansko upravni odjel,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2017.</izvorni_sadrzaj>
    <derivirana_varijabla naziv="DomainObject.Datum_1">3. studenog 2017.</derivirana_varijabla>
  </DomainObject.Datum>
  <DomainObject.PoslovniBrojDokumenta>
    <izvorni_sadrzaj>St-70/2010-347</izvorni_sadrzaj>
    <derivirana_varijabla naziv="DomainObject.PoslovniBrojDokumenta_1">St-70/2010-347</derivirana_varijabla>
  </DomainObject.PoslovniBrojDokumenta>
  <DomainObject.Predmet.StrankaIDrugi>
    <izvorni_sadrzaj>TEA PHARIA, društvo s ograničenom odgovornošću za trgovinu i usluge i dr.</izvorni_sadrzaj>
    <derivirana_varijabla naziv="DomainObject.Predmet.StrankaIDrugi_1">TEA PHARIA, društvo s ograničenom odgovornošću za trgovinu i usluge i dr.</derivirana_varijabla>
  </DomainObject.Predmet.StrankaIDrugi>
  <DomainObject.Predmet.ProtustrankaIDrugi>
    <izvorni_sadrzaj>MONTER PROJEKT, društvo s ograničenom odgovornošću za inženjering poslove u građevinarstvu "u stečaju"</izvorni_sadrzaj>
    <derivirana_varijabla naziv="DomainObject.Predmet.ProtustrankaIDrugi_1">MONTER PROJEKT, društvo s ograničenom odgovornošću za inženjering poslove u građevinarstvu "u stečaju"</derivirana_varijabla>
  </DomainObject.Predmet.ProtustrankaIDrugi>
  <DomainObject.Predmet.StrankaIDrugiAdressOIB>
    <izvorni_sadrzaj>TEA PHARIA, društvo s ograničenom odgovornošću za trgovinu i usluge, OIB 99294824555, 114.Brigade 10, Split i dr.</izvorni_sadrzaj>
    <derivirana_varijabla naziv="DomainObject.Predmet.StrankaIDrugiAdressOIB_1">TEA PHARIA, društvo s ograničenom odgovornošću za trgovinu i usluge, OIB 99294824555, 114.Brigade 10, Split i dr.</derivirana_varijabla>
  </DomainObject.Predmet.StrankaIDrugiAdressOIB>
  <DomainObject.Predmet.ProtustrankaIDrugiAdressOIB>
    <izvorni_sadrzaj>MONTER PROJEKT, društvo s ograničenom odgovornošću za inženjering poslove u građevinarstvu "u stečaju", OIB 02734084556, Poljička cesta 39, 21000 Split</izvorni_sadrzaj>
    <derivirana_varijabla naziv="DomainObject.Predmet.ProtustrankaIDrugiAdressOIB_1">MONTER PROJEKT, društvo s ograničenom odgovornošću za inženjering poslove u građevinarstvu "u stečaju", OIB 02734084556, Poljička cesta 39,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listopada 2017.</izvorni_sadrzaj>
    <derivirana_varijabla naziv="DomainObject.Predmet.OdlukaRjesenje.DatumDonosenjaOdluke_1">17. listopada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St-70/2010-335</izvorni_sadrzaj>
    <derivirana_varijabla naziv="DomainObject.Predmet.OdlukaRjesenje.Oznaka_1">St-70/2010-335</derivirana_varijabla>
  </DomainObject.Predmet.OdlukaRjesenje.Oznaka>
  <DomainObject.Predmet.SudioniciListNaziv>
    <izvorni_sadrzaj>
      <item>KSENIJA ČERIN</item>
      <item>PASTOR INŽENJERING d.d.</item>
      <item>MONTER PROJEKT, društvo s ograničenom odgovornošću za inženjering poslove u građevinarstvu "u stečaju"</item>
      <item>Visoki trgovački sud</item>
      <item>Financijska agencija</item>
      <item>ANTE KATURA</item>
      <item>Goran Katura</item>
      <item>Maja Smrke</item>
      <item>Dragan Bijelić dipl.oec.</item>
      <item>Trgovački sud Registarski odjel</item>
      <item>Trgovački sud Split Pisarnica</item>
      <item>Općinski sud Split Zemljišno knjižni ocjel</item>
      <item>Trgovački sud Split Ovršni odjel</item>
      <item>Tgovački sud Split Oglasna ploča</item>
      <item>Trgovački sud Split Računovodstvo</item>
      <item>TEA PHARIA, društvo s ograničenom odgovornošću za trgovinu i usluge</item>
      <item>Marijo Granić</item>
      <item>TISS d.o.o. za inženjering</item>
      <item>JADRANSKO OSIGURANJE dioničko društvo</item>
      <item>Grgić &amp; Partneri odvjetničko društvo j.t.d. PISARNICA SPLIT</item>
      <item>TEHNOPLAST d.o.o. za građevinarstvo, trgovinu, ugostiteljstvo, turizam i uslužne djelatnosti</item>
      <item>HYPO ALPE-ADRIA-BANK dioničko društvo</item>
      <item>HELIOS Vienna Insurance Group dioničko društvo za osiguranje</item>
      <item>HYPO-LEASING KROATIEN, društvo za financiranje, d.o.o.</item>
      <item>HERUS d.o.o. za usluge</item>
      <item>ELEKTROMATERIJAL dioničko društvo za trgovinu i usluge u stečaju</item>
      <item>mr.sc. Blaženka Prpić</item>
      <item>ALING društvo s ograničenom odgovornošću za tehničku zaštitu osoba i imovine</item>
      <item>JADRANSKO OSIGURANJE dioničko društvo</item>
      <item>SUNCE OSIGURANJE dioničko društvo za osiguranje</item>
      <item>PORSCHE INTER AUTO d.o.o. za trgovinu i popravak motornih vozila</item>
      <item>MERSTEEL d.o.o. za trgovinu i usluge</item>
      <item>KOMJATE za trgovinu i usluge društvo s ograničenom odgovornošću</item>
      <item>VODOVOD-OSIJEK d.o.o. za vodoopskrbu i odvodnju</item>
      <item>ING-ATEST d.o.o. za trgovinu i usluge</item>
      <item>MORULA d.o.o. za trgovinu i usluge</item>
      <item>FRIGOOPREMA, društvo s  ograničenom odgovornošću za proizvodnju, trgovinu i usluge</item>
      <item>MATEL d.o.o. za proizvodnju, zastupanje i trgovinu</item>
      <item>GERION d.o.o. za građenje</item>
      <item>MESSER CROATIA PLIN Poduzeće za proizvodnju i prodaju tehničkih plinova d.o.o.</item>
      <item>MEĐIMURJE INFORMACIJSKO PROJEKTANTSKI CENTAR dioničko društvo za informatički inženjering</item>
      <item>ERSTE FACTORING društvo s ograničenom odgovornošću za factoring</item>
      <item>ČISTOĆA društvo s ograničenom odgovornošću za obavljanje komunalnih djelatnosti održavanja čistoće i odlaganja komunaln</item>
      <item>BRODOMERKUR trgovina i usluge, dioničko društvo</item>
      <item>LAPIS-TEXTUM d.o.o. za trgovinu i proizvodnju</item>
      <item>CENTAR BANKA dioničko društvo</item>
      <item>HP - Hrvatska pošta d.d.</item>
      <item>WAVIN CROATIA društvo s ograničenom odgovornošću za trgovinu - u likvidaciji</item>
      <item>MONT INSTALACIJA, društvo s ograničenom odgovornošću za instalacijske i završne radove u građevinarstvu</item>
      <item>SCHRACK TECHNIK d.o.o. za promet elektrotehničkih uređaja</item>
      <item>DUCA, društvo s ograničenom odgovornošću za građevinarstvo, projektiranje i trgovinu</item>
      <item>ECCOS-INŽENJERING d.o.o. za projektiranje, nadzor i zaštitu osoba i imovine</item>
      <item>RADAR d.o.o. za usluge</item>
      <item>ORBIS HOLDING, d.o.o. za graditeljstvo, trgovinu i usluge</item>
      <item>ST ARC, d.o.o. za završne i obrtničke radove u gradjevinarstvu i trgovinu</item>
      <item>DET NORSKE VERITAS ADRIATICA d. o. o. , društvo za klasifikaciju, certifikaciju i konzultacije</item>
      <item>ERSTE&amp;STEIERMÄRKISCHE BANKA dioničko društvo</item>
      <item>VISOKO POTKROVLJE društvo s ograničenom odgovornošću za građenje</item>
      <item>HYPO ALPE-ADRIA-BANK dioničko društvo</item>
      <item>TOMAS &amp; CO društvo s ograničenom odgovornošću za proizvodnju i inženjering u elektrotehnici, trgovinu i turizam, export-imp</item>
      <item>KREDITNA BANKA ZAGREB, dioničko društvo</item>
      <item>KRAGIĆ d.o.o. za proizvodnju plastičnih metalnih predmeta i za trgovinu</item>
      <item>MONTER POLIS d.o.o. za građevinske i instalaterske radove "u stečaju"</item>
      <item>TRGOMETAL za proizvodnju, trgovinu i usluge, društvo s ograničenom odgovornošću</item>
      <item>GDD za građenje i usluge, društvo s ograničenom odgovornošću</item>
      <item>LUKA TERM d.o.o. za završne radove u graditeljstvu</item>
      <item>TISS d.o.o. za inženjering</item>
      <item>HRVATSKE ŠUME društvo s ograničenom odgovornošću</item>
      <item>TEA PHARIA, društvo s ograničenom odgovornošću za trgovinu i usluge</item>
      <item>HEP - Opskrba d.o.o. za opskrbu potrošača električnom, toplinskom energijom i plinom</item>
      <item>MONT INSTALACIJA, društvo s ograničenom odgovornošću za instalacijske i završne radove u građevinarstvu</item>
      <item>ST ARC, d.o.o. za završne i obrtničke radove u gradjevinarstvu i trgovinu</item>
      <item>Zoran Kačić dipl. iur.</item>
      <item>Odvjetničko društvo GLAMUZINA &amp; GROŠETA</item>
      <item>ELEKTROKOVINA ADRIA, d.o.o. za izradu, prodaju, montažu i popravak elektrotehničkih proizvoda</item>
      <item>MAĆEŠIĆ I PARTNERI odvjetničko društvo</item>
      <item>SVEUČILIŠTE U SPLITU, STUDENTSKI CENTAR-SPLIT</item>
      <item>Siemens dioničko društvo za elektrotehniku</item>
      <item>Sanda Lukić dipl.iur.</item>
      <item>ANTOLIĆ I SURADNICI odvjetničko društvo, javno trgovačko društvo</item>
      <item>Goran Katura</item>
      <item>Nada Lović dipl.iur.</item>
      <item>Iskra Maras dipl. iur.</item>
      <item>Sanda Lukić dipl.iur.</item>
      <item>Nada Lović dipl. iur.</item>
      <item>Marijana Kolak</item>
      <item>Zoran Kačić dipl. iur.</item>
      <item>NARODNE NOVINE, dioničko društvo za izdavanje i tiskanje Službenog lista Republike Hrvatske, službenih i drugih obrazaca te </item>
      <item>Igor Nazor, vlasnik  Obrta za usluge  NAVA</item>
      <item>OT-OPTIMA TELEKOM d.d. za telekomunikacije</item>
      <item>Vinko Radovani</item>
      <item>Sanja Paić</item>
      <item>Stjepan Čaljkušić</item>
      <item>Agencija za osiguranje radničkih potraživanja u slučaju stečaja poslodavca</item>
      <item>HYPO ALPE-ADRIA-BANK dioničko društvo</item>
      <item>Porezna uprava Dubrovnik</item>
      <item>SVEUČILIŠTE U SPLITU, STUDENTSKI CENTAR-SPLIT</item>
      <item>Županijsko državno odvjetništvo u Splitu Građansko upravni odjel</item>
    </izvorni_sadrzaj>
    <derivirana_varijabla naziv="DomainObject.Predmet.SudioniciListNaziv_1">
      <item>KSENIJA ČERIN</item>
      <item>PASTOR INŽENJERING d.d.</item>
      <item>MONTER PROJEKT, društvo s ograničenom odgovornošću za inženjering poslove u građevinarstvu "u stečaju"</item>
      <item>Visoki trgovački sud</item>
      <item>Financijska agencija</item>
      <item>ANTE KATURA</item>
      <item>Goran Katura</item>
      <item>Maja Smrke</item>
      <item>Dragan Bijelić dipl.oec.</item>
      <item>Trgovački sud Registarski odjel</item>
      <item>Trgovački sud Split Pisarnica</item>
      <item>Općinski sud Split Zemljišno knjižni ocjel</item>
      <item>Trgovački sud Split Ovršni odjel</item>
      <item>Tgovački sud Split Oglasna ploča</item>
      <item>Trgovački sud Split Računovodstvo</item>
      <item>TEA PHARIA, društvo s ograničenom odgovornošću za trgovinu i usluge</item>
      <item>Marijo Granić</item>
      <item>TISS d.o.o. za inženjering</item>
      <item>JADRANSKO OSIGURANJE dioničko društvo</item>
      <item>Grgić &amp; Partneri odvjetničko društvo j.t.d. PISARNICA SPLIT</item>
      <item>TEHNOPLAST d.o.o. za građevinarstvo, trgovinu, ugostiteljstvo, turizam i uslužne djelatnosti</item>
      <item>HYPO ALPE-ADRIA-BANK dioničko društvo</item>
      <item>HELIOS Vienna Insurance Group dioničko društvo za osiguranje</item>
      <item>HYPO-LEASING KROATIEN, društvo za financiranje, d.o.o.</item>
      <item>HERUS d.o.o. za usluge</item>
      <item>ELEKTROMATERIJAL dioničko društvo za trgovinu i usluge u stečaju</item>
      <item>mr.sc. Blaženka Prpić</item>
      <item>ALING društvo s ograničenom odgovornošću za tehničku zaštitu osoba i imovine</item>
      <item>JADRANSKO OSIGURANJE dioničko društvo</item>
      <item>SUNCE OSIGURANJE dioničko društvo za osiguranje</item>
      <item>PORSCHE INTER AUTO d.o.o. za trgovinu i popravak motornih vozila</item>
      <item>MERSTEEL d.o.o. za trgovinu i usluge</item>
      <item>KOMJATE za trgovinu i usluge društvo s ograničenom odgovornošću</item>
      <item>VODOVOD-OSIJEK d.o.o. za vodoopskrbu i odvodnju</item>
      <item>ING-ATEST d.o.o. za trgovinu i usluge</item>
      <item>MORULA d.o.o. za trgovinu i usluge</item>
      <item>FRIGOOPREMA, društvo s  ograničenom odgovornošću za proizvodnju, trgovinu i usluge</item>
      <item>MATEL d.o.o. za proizvodnju, zastupanje i trgovinu</item>
      <item>GERION d.o.o. za građenje</item>
      <item>MESSER CROATIA PLIN Poduzeće za proizvodnju i prodaju tehničkih plinova d.o.o.</item>
      <item>MEĐIMURJE INFORMACIJSKO PROJEKTANTSKI CENTAR dioničko društvo za informatički inženjering</item>
      <item>ERSTE FACTORING društvo s ograničenom odgovornošću za factoring</item>
      <item>ČISTOĆA društvo s ograničenom odgovornošću za obavljanje komunalnih djelatnosti održavanja čistoće i odlaganja komunaln</item>
      <item>BRODOMERKUR trgovina i usluge, dioničko društvo</item>
      <item>LAPIS-TEXTUM d.o.o. za trgovinu i proizvodnju</item>
      <item>CENTAR BANKA dioničko društvo</item>
      <item>HP - Hrvatska pošta d.d.</item>
      <item>WAVIN CROATIA društvo s ograničenom odgovornošću za trgovinu - u likvidaciji</item>
      <item>MONT INSTALACIJA, društvo s ograničenom odgovornošću za instalacijske i završne radove u građevinarstvu</item>
      <item>SCHRACK TECHNIK d.o.o. za promet elektrotehničkih uređaja</item>
      <item>DUCA, društvo s ograničenom odgovornošću za građevinarstvo, projektiranje i trgovinu</item>
      <item>ECCOS-INŽENJERING d.o.o. za projektiranje, nadzor i zaštitu osoba i imovine</item>
      <item>RADAR d.o.o. za usluge</item>
      <item>ORBIS HOLDING, d.o.o. za graditeljstvo, trgovinu i usluge</item>
      <item>ST ARC, d.o.o. za završne i obrtničke radove u gradjevinarstvu i trgovinu</item>
      <item>DET NORSKE VERITAS ADRIATICA d. o. o. , društvo za klasifikaciju, certifikaciju i konzultacije</item>
      <item>ERSTE&amp;STEIERMÄRKISCHE BANKA dioničko društvo</item>
      <item>VISOKO POTKROVLJE društvo s ograničenom odgovornošću za građenje</item>
      <item>HYPO ALPE-ADRIA-BANK dioničko društvo</item>
      <item>TOMAS &amp; CO društvo s ograničenom odgovornošću za proizvodnju i inženjering u elektrotehnici, trgovinu i turizam, export-imp</item>
      <item>KREDITNA BANKA ZAGREB, dioničko društvo</item>
      <item>KRAGIĆ d.o.o. za proizvodnju plastičnih metalnih predmeta i za trgovinu</item>
      <item>MONTER POLIS d.o.o. za građevinske i instalaterske radove "u stečaju"</item>
      <item>TRGOMETAL za proizvodnju, trgovinu i usluge, društvo s ograničenom odgovornošću</item>
      <item>GDD za građenje i usluge, društvo s ograničenom odgovornošću</item>
      <item>LUKA TERM d.o.o. za završne radove u graditeljstvu</item>
      <item>TISS d.o.o. za inženjering</item>
      <item>HRVATSKE ŠUME društvo s ograničenom odgovornošću</item>
      <item>TEA PHARIA, društvo s ograničenom odgovornošću za trgovinu i usluge</item>
      <item>HEP - Opskrba d.o.o. za opskrbu potrošača električnom, toplinskom energijom i plinom</item>
      <item>MONT INSTALACIJA, društvo s ograničenom odgovornošću za instalacijske i završne radove u građevinarstvu</item>
      <item>ST ARC, d.o.o. za završne i obrtničke radove u gradjevinarstvu i trgovinu</item>
      <item>Zoran Kačić dipl. iur.</item>
      <item>Odvjetničko društvo GLAMUZINA &amp; GROŠETA</item>
      <item>ELEKTROKOVINA ADRIA, d.o.o. za izradu, prodaju, montažu i popravak elektrotehničkih proizvoda</item>
      <item>MAĆEŠIĆ I PARTNERI odvjetničko društvo</item>
      <item>SVEUČILIŠTE U SPLITU, STUDENTSKI CENTAR-SPLIT</item>
      <item>Siemens dioničko društvo za elektrotehniku</item>
      <item>Sanda Lukić dipl.iur.</item>
      <item>ANTOLIĆ I SURADNICI odvjetničko društvo, javno trgovačko društvo</item>
      <item>Goran Katura</item>
      <item>Nada Lović dipl.iur.</item>
      <item>Iskra Maras dipl. iur.</item>
      <item>Sanda Lukić dipl.iur.</item>
      <item>Nada Lović dipl. iur.</item>
      <item>Marijana Kolak</item>
      <item>Zoran Kačić dipl. iur.</item>
      <item>NARODNE NOVINE, dioničko društvo za izdavanje i tiskanje Službenog lista Republike Hrvatske, službenih i drugih obrazaca te </item>
      <item>Igor Nazor, vlasnik  Obrta za usluge  NAVA</item>
      <item>OT-OPTIMA TELEKOM d.d. za telekomunikacije</item>
      <item>Vinko Radovani</item>
      <item>Sanja Paić</item>
      <item>Stjepan Čaljkušić</item>
      <item>Agencija za osiguranje radničkih potraživanja u slučaju stečaja poslodavca</item>
      <item>HYPO ALPE-ADRIA-BANK dioničko društvo</item>
      <item>Porezna uprava Dubrovnik</item>
      <item>SVEUČILIŠTE U SPLITU, STUDENTSKI CENTAR-SPLIT</item>
      <item>Županijsko državno odvjetništvo u Splitu Građansko upravni odjel</item>
    </derivirana_varijabla>
  </DomainObject.Predmet.SudioniciListNaziv>
  <DomainObject.Predmet.SudioniciListAdressOIB>
    <izvorni_sadrzaj>
      <item>KSENIJA ČERIN, Savska c. 129/III,10000 Zagreb</item>
      <item>PASTOR INŽENJERING d.d., OIB 55598634637, Novačka 2,Rakitje</item>
      <item>MONTER PROJEKT, društvo s ograničenom odgovornošću za inženjering poslove u građevinarstvu "u stečaju", OIB 02734084556, Poljička cesta 39,21000 Split</item>
      <item>Visoki trgovački sud, OIB 97349366519, Berislavićeva 11,10000 Zagreb</item>
      <item>Financijska agencija, OIB 85821130368, Vrtni put 3,10000 Zagreb</item>
      <item>ANTE KATURA, Palmotićeva 13,21000 Split</item>
      <item>Goran Katura, Domovinskog rata 26/I,21000 Split</item>
      <item>Maja Smrke, Domovinskog rata 11,21000 Split</item>
      <item>Dragan Bijelić dipl.oec., OIB 53755649931, Put Kroz Meterize 25,22000 Šibenik</item>
      <item>Trgovački sud Registarski odjel, OIB 11748694684, Sukoišanska 6,21000 Split</item>
      <item>Trgovački sud Split Pisarnica, OIB 11748694684, Sukoišanska 6,21000 Split</item>
      <item>Općinski sud Split Zemljišno knjižni ocjel, 21000 Split</item>
      <item>Trgovački sud Split Ovršni odjel, OIB 11748694684, Sukoišanska 6,21000 Split</item>
      <item>Tgovački sud Split Oglasna ploča, OIB 11748694684, Sukoišanska 6,21000 Split</item>
      <item>Trgovački sud Split Računovodstvo, OIB 11748694684, Sukoišanska 6,21000 Split</item>
      <item>TEA PHARIA, društvo s ograničenom odgovornošću za trgovinu i usluge, OIB 99294824555, 114.Brigade 10,Split</item>
      <item>Marijo Granić, Kliška 29,21000 Split</item>
      <item>TISS d.o.o. za inženjering, OIB 37779812687, Ulica Fra Grge Martića 30,Split</item>
      <item>JADRANSKO OSIGURANJE dioničko društvo, OIB 94472454976, Listopadska 2,10000 Zagreb</item>
      <item>Grgić &amp; Partneri odvjetničko društvo j.t.d. PISARNICA SPLIT, OIB 16457179668, Ulica grada Vukovara 282,10000 Zagreb</item>
      <item>TEHNOPLAST d.o.o. za građevinarstvo, trgovinu, ugostiteljstvo, turizam i uslužne djelatnosti, OIB 70676517267, Ulica Slobode 5,Split</item>
      <item>HYPO ALPE-ADRIA-BANK dioničko društvo, OIB 14036333877, Slavonska avenija 6,10000 Zagreb</item>
      <item>HELIOS Vienna Insurance Group dioničko društvo za osiguranje, OIB 59369087232, Poljička ulica 5,10000 Zagreb</item>
      <item>HYPO-LEASING KROATIEN, društvo za financiranje, d.o.o., OIB 87064273078, Koranska 16,10000 Zagreb</item>
      <item>HERUS d.o.o. za usluge, OIB 73063900220, Poljička Cesta 39,Split</item>
      <item>ELEKTROMATERIJAL dioničko društvo za trgovinu i usluge u stečaju, OIB 72091456912, Cambierieva 13,Rijeka</item>
      <item>mr.sc. Blaženka Prpić, OIB 58591486513, Corrada Ilijassicha 21,51000 Rijeka</item>
      <item>ALING društvo s ograničenom odgovornošću za tehničku zaštitu osoba i imovine, OIB 67349852816, Andrije Žaje 61,10000 Zagreb</item>
      <item>JADRANSKO OSIGURANJE dioničko društvo, OIB 94472454976, Put Supavla 1,21000 Split</item>
      <item>SUNCE OSIGURANJE dioničko društvo za osiguranje, OIB 12012147571, Varaždinska  54,21000 Split</item>
      <item>PORSCHE INTER AUTO d.o.o. za trgovinu i popravak motornih vozila, OIB 67492500921, Velimira Škorpika 21-23,10000 Zagreb</item>
      <item>MERSTEEL d.o.o. za trgovinu i usluge, OIB 32913763672, Slavonska avenija 22 d,10000 Zagreb</item>
      <item>KOMJATE za trgovinu i usluge društvo s ograničenom odgovornošću, OIB 92009564551, Komjate 9/A,Kaštel Lukšić</item>
      <item>VODOVOD-OSIJEK d.o.o. za vodoopskrbu i odvodnju, OIB 43654507669, Poljski Put 1,Osijek</item>
      <item>ING-ATEST d.o.o. za trgovinu i usluge, OIB 21777333810, Hrvatske mornarice 1/a,Split</item>
      <item>MORULA d.o.o. za trgovinu i usluge, OIB 88833097372, Domovinskog rata 29/c,Podstrana</item>
      <item>FRIGOOPREMA, društvo s  ograničenom odgovornošću za proizvodnju, trgovinu i usluge, OIB 60316076304, Ivankova 126,Stobreč</item>
      <item>MATEL d.o.o. za proizvodnju, zastupanje i trgovinu, OIB 11899215110, Popovićeva 8,10000 Zagreb</item>
      <item>GERION d.o.o. za građenje, OIB 86354925004, Matice Hrvatske 59,Split</item>
      <item>MESSER CROATIA PLIN Poduzeće za proizvodnju i prodaju tehničkih plinova d.o.o., OIB 32179081874, Industrijska 1,Zaprešić</item>
      <item>MEĐIMURJE INFORMACIJSKO PROJEKTANTSKI CENTAR dioničko društvo za informatički inženjering, OIB 98483804275, Mihovljanska 72,40000 Čakovec</item>
      <item>ERSTE FACTORING društvo s ograničenom odgovornošću za factoring, OIB 10194059689, Ivana Lučića 2,10000 Zagreb</item>
      <item>ČISTOĆA društvo s ograničenom odgovornošću za obavljanje komunalnih djelatnosti održavanja čistoće i odlaganja komunaln, OIB 38812451417, Put Plokita 81,Split</item>
      <item>BRODOMERKUR trgovina i usluge, dioničko društvo, OIB 33956120458, Poljička Cesta 35,Split</item>
      <item>LAPIS-TEXTUM d.o.o. za trgovinu i proizvodnju, OIB 34024384265, Frankopanska 5/a,10000 Zagreb</item>
      <item>CENTAR BANKA dioničko društvo, OIB 89296739230, Amruševa 6,10000 Zagreb</item>
      <item>HP - Hrvatska pošta d.d., OIB 87311810356, Jurišićeva 13,10000 Zagreb</item>
      <item>WAVIN CROATIA društvo s ograničenom odgovornošću za trgovinu - u likvidaciji, OIB 93287855819, Ogrizovićeva 40a,10000 Zagreb</item>
      <item>MONT INSTALACIJA, društvo s ograničenom odgovornošću za instalacijske i završne radove u građevinarstvu, OIB 05084406987, Ulica Maka Dizdara 55,Split</item>
      <item>SCHRACK TECHNIK d.o.o. za promet elektrotehničkih uređaja, OIB 36365310424, Zavrtnica 17,10000 Zagreb</item>
      <item>DUCA, društvo s ograničenom odgovornošću za građevinarstvo, projektiranje i trgovinu, OIB 01304089776, Ruđera Boškovića 4/II,Zadar</item>
      <item>ECCOS-INŽENJERING d.o.o. za projektiranje, nadzor i zaštitu osoba i imovine, OIB 71629027685, I Pile 21,10000 Zagreb</item>
      <item>RADAR d.o.o. za usluge, OIB 70063044422, Ivana Lučića 2/a,10000 Zagreb</item>
      <item>ORBIS HOLDING, d.o.o. za graditeljstvo, trgovinu i usluge, OIB 18315544469, Ivana Lučića 2/A,10000 Zagreb</item>
      <item>ST ARC, d.o.o. za završne i obrtničke radove u gradjevinarstvu i trgovinu, OIB 58632083307, Dubrovačka 49,Split</item>
      <item>DET NORSKE VERITAS ADRIATICA d. o. o. , društvo za klasifikaciju, certifikaciju i konzultacije, OIB 66958856391, Ružićeva 32,Rijeka</item>
      <item>ERSTE&amp;STEIERMÄRKISCHE BANKA dioničko društvo, OIB 23057039320, Jadranski Trg 3/a,Rijeka</item>
      <item>VISOKO POTKROVLJE društvo s ograničenom odgovornošću za građenje, OIB 28887408223, Don Rafaela Radice 38,Žrnovnica</item>
      <item>HYPO ALPE-ADRIA-BANK dioničko društvo, OIB 14036333877, Slavonska avenija 6,10000 Zagreb</item>
      <item>TOMAS &amp; CO društvo s ograničenom odgovornošću za proizvodnju i inženjering u elektrotehnici, trgovinu i turizam, export-imp, OIB 52725486771, Kopilica 9,Split</item>
      <item>KREDITNA BANKA ZAGREB, dioničko društvo, OIB 70663193635, Ulica grada Vukovara 74,10000 Zagreb</item>
      <item>KRAGIĆ d.o.o. za proizvodnju plastičnih metalnih predmeta i za trgovinu, OIB 35264136731, Put Firula 29,Split</item>
      <item>MONTER POLIS d.o.o. za građevinske i instalaterske radove "u stečaju", OIB 66697386731, Poljička cesta 39,Split</item>
      <item>TRGOMETAL za proizvodnju, trgovinu i usluge, društvo s ograničenom odgovornošću, OIB 14669056208, Put Dračanice 8,Dugopolje</item>
      <item>GDD za građenje i usluge, društvo s ograničenom odgovornošću, OIB 04524958627, Put Plokita 87,Split</item>
      <item>LUKA TERM d.o.o. za završne radove u graditeljstvu, OIB 16662980077, Vrapčanska draga 45,10000 Zagreb</item>
      <item>TISS d.o.o. za inženjering, OIB 37779812687, Ulica Fra Grge Martića 30,Split</item>
      <item>HRVATSKE ŠUME društvo s ograničenom odgovornošću, OIB 69693144506, Ul.Ljudevita Farkaša Vukotinovića 2,10000 Zagreb</item>
      <item>TEA PHARIA, društvo s ograničenom odgovornošću za trgovinu i usluge, OIB 99294824555, 114.Brigade 10,Split</item>
      <item>HEP - Opskrba d.o.o. za opskrbu potrošača električnom, toplinskom energijom i plinom, OIB 63073332379, Ulica grada Vukovara 37,10000 Zagreb</item>
      <item>MONT INSTALACIJA, društvo s ograničenom odgovornošću za instalacijske i završne radove u građevinarstvu, OIB 05084406987, Visoka 55,Split</item>
      <item>ST ARC, d.o.o. za završne i obrtničke radove u gradjevinarstvu i trgovinu, OIB 58632083307, Dubrovačka 49,Split</item>
      <item>Zoran Kačić dipl. iur., Marmontova 1/II,21000 Split</item>
      <item>Odvjetničko društvo GLAMUZINA &amp; GROŠETA, OIB 69402757072, Krajiška 27,10000 Zagreb</item>
      <item>ELEKTROKOVINA ADRIA, d.o.o. za izradu, prodaju, montažu i popravak elektrotehničkih proizvoda, OIB 86742905038, Vukovarska 52/A,Split</item>
      <item>MAĆEŠIĆ I PARTNERI odvjetničko društvo, OIB 11793113837, Pod Kaštelom 4,Rijeka</item>
      <item>SVEUČILIŠTE U SPLITU, STUDENTSKI CENTAR-SPLIT, OIB 25975412650, Sinjska Ulica 6,Split</item>
      <item>Siemens dioničko društvo za elektrotehniku, OIB 12673471493, Heinzelova 70/a,10000 Zagreb</item>
      <item>Sanda Lukić dipl.iur., Ulica domovinskog rata 49,21000 Split</item>
      <item>ANTOLIĆ I SURADNICI odvjetničko društvo, javno trgovačko društvo, OIB 82891991682, Ulica Pavla Hatza 3,10000 Zagreb</item>
      <item>Goran Katura, Domovinskog rata 26/I,21000 Split</item>
      <item>Nada Lović dipl.iur., Mažuranićevo šetalište 24 B,21000 Split</item>
      <item>Iskra Maras dipl. iur., Rokova 64,21000 Split</item>
      <item>Sanda Lukić dipl.iur., Ulica Domovinskog rata 49,21000 Split</item>
      <item>Nada Lović dipl. iur., Pujanke 1,21000 Split</item>
      <item>Marijana Kolak, OIB 64116173584, Sv. Mihovila 19,21311 Žrnovnica</item>
      <item>Zoran Kačić dipl. iur., Marmontova 1/II,21000 Split</item>
      <item>NARODNE NOVINE, dioničko društvo za izdavanje i tiskanje Službenog lista Republike Hrvatske, službenih i drugih obrazaca te , OIB 64546066176, Savski Gaj XIII. put 6,10000 Zagreb</item>
      <item>Igor Nazor, vlasnik  Obrta za usluge  NAVA, OIB 10447826313, Tršćanska  53,21000 Split</item>
      <item>OT-OPTIMA TELEKOM d.d. za telekomunikacije, OIB 36004425025, Bani 75/a,10000 Zagreb</item>
      <item>Vinko Radovani, Hrvatske mornarice 1 j,21000 Split</item>
      <item>Sanja Paić, Horvaćanska 47,10000 Zagreb</item>
      <item>Stjepan Čaljkušić, OIB 06283498942, Put Starog Sela 54,21311 Podstrana</item>
      <item>Agencija za osiguranje radničkih potraživanja u slučaju stečaja poslodavca, OIB 04323472109, Frankopanska 11,10000 Zagreb</item>
      <item>HYPO ALPE-ADRIA-BANK dioničko društvo, OIB 14036333877, Slavonska avenija 6,10000 Zagreb</item>
      <item>Porezna uprava Dubrovnik, OIB 18683136487, Vukovarska 6,20000 Dubrovnik</item>
      <item>SVEUČILIŠTE U SPLITU, STUDENTSKI CENTAR-SPLIT, OIB 25975412650, Sinjska Ulica 6,21000 Split</item>
      <item>Županijsko državno odvjetništvo u Splitu Građansko upravni odjel, OIB 70793241859, Gundulićeva 29 A,21000 Split</item>
    </izvorni_sadrzaj>
    <derivirana_varijabla naziv="DomainObject.Predmet.SudioniciListAdressOIB_1">
      <item>KSENIJA ČERIN, Savska c. 129/III,10000 Zagreb</item>
      <item>PASTOR INŽENJERING d.d., OIB 55598634637, Novačka 2,Rakitje</item>
      <item>MONTER PROJEKT, društvo s ograničenom odgovornošću za inženjering poslove u građevinarstvu "u stečaju", OIB 02734084556, Poljička cesta 39,21000 Split</item>
      <item>Visoki trgovački sud, OIB 97349366519, Berislavićeva 11,10000 Zagreb</item>
      <item>Financijska agencija, OIB 85821130368, Vrtni put 3,10000 Zagreb</item>
      <item>ANTE KATURA, Palmotićeva 13,21000 Split</item>
      <item>Goran Katura, Domovinskog rata 26/I,21000 Split</item>
      <item>Maja Smrke, Domovinskog rata 11,21000 Split</item>
      <item>Dragan Bijelić dipl.oec., OIB 53755649931, Put Kroz Meterize 25,22000 Šibenik</item>
      <item>Trgovački sud Registarski odjel, OIB 11748694684, Sukoišanska 6,21000 Split</item>
      <item>Trgovački sud Split Pisarnica, OIB 11748694684, Sukoišanska 6,21000 Split</item>
      <item>Općinski sud Split Zemljišno knjižni ocjel, 21000 Split</item>
      <item>Trgovački sud Split Ovršni odjel, OIB 11748694684, Sukoišanska 6,21000 Split</item>
      <item>Tgovački sud Split Oglasna ploča, OIB 11748694684, Sukoišanska 6,21000 Split</item>
      <item>Trgovački sud Split Računovodstvo, OIB 11748694684, Sukoišanska 6,21000 Split</item>
      <item>TEA PHARIA, društvo s ograničenom odgovornošću za trgovinu i usluge, OIB 99294824555, 114.Brigade 10,Split</item>
      <item>Marijo Granić, Kliška 29,21000 Split</item>
      <item>TISS d.o.o. za inženjering, OIB 37779812687, Ulica Fra Grge Martića 30,Split</item>
      <item>JADRANSKO OSIGURANJE dioničko društvo, OIB 94472454976, Listopadska 2,10000 Zagreb</item>
      <item>Grgić &amp; Partneri odvjetničko društvo j.t.d. PISARNICA SPLIT, OIB 16457179668, Ulica grada Vukovara 282,10000 Zagreb</item>
      <item>TEHNOPLAST d.o.o. za građevinarstvo, trgovinu, ugostiteljstvo, turizam i uslužne djelatnosti, OIB 70676517267, Ulica Slobode 5,Split</item>
      <item>HYPO ALPE-ADRIA-BANK dioničko društvo, OIB 14036333877, Slavonska avenija 6,10000 Zagreb</item>
      <item>HELIOS Vienna Insurance Group dioničko društvo za osiguranje, OIB 59369087232, Poljička ulica 5,10000 Zagreb</item>
      <item>HYPO-LEASING KROATIEN, društvo za financiranje, d.o.o., OIB 87064273078, Koranska 16,10000 Zagreb</item>
      <item>HERUS d.o.o. za usluge, OIB 73063900220, Poljička Cesta 39,Split</item>
      <item>ELEKTROMATERIJAL dioničko društvo za trgovinu i usluge u stečaju, OIB 72091456912, Cambierieva 13,Rijeka</item>
      <item>mr.sc. Blaženka Prpić, OIB 58591486513, Corrada Ilijassicha 21,51000 Rijeka</item>
      <item>ALING društvo s ograničenom odgovornošću za tehničku zaštitu osoba i imovine, OIB 67349852816, Andrije Žaje 61,10000 Zagreb</item>
      <item>JADRANSKO OSIGURANJE dioničko društvo, OIB 94472454976, Put Supavla 1,21000 Split</item>
      <item>SUNCE OSIGURANJE dioničko društvo za osiguranje, OIB 12012147571, Varaždinska  54,21000 Split</item>
      <item>PORSCHE INTER AUTO d.o.o. za trgovinu i popravak motornih vozila, OIB 67492500921, Velimira Škorpika 21-23,10000 Zagreb</item>
      <item>MERSTEEL d.o.o. za trgovinu i usluge, OIB 32913763672, Slavonska avenija 22 d,10000 Zagreb</item>
      <item>KOMJATE za trgovinu i usluge društvo s ograničenom odgovornošću, OIB 92009564551, Komjate 9/A,Kaštel Lukšić</item>
      <item>VODOVOD-OSIJEK d.o.o. za vodoopskrbu i odvodnju, OIB 43654507669, Poljski Put 1,Osijek</item>
      <item>ING-ATEST d.o.o. za trgovinu i usluge, OIB 21777333810, Hrvatske mornarice 1/a,Split</item>
      <item>MORULA d.o.o. za trgovinu i usluge, OIB 88833097372, Domovinskog rata 29/c,Podstrana</item>
      <item>FRIGOOPREMA, društvo s  ograničenom odgovornošću za proizvodnju, trgovinu i usluge, OIB 60316076304, Ivankova 126,Stobreč</item>
      <item>MATEL d.o.o. za proizvodnju, zastupanje i trgovinu, OIB 11899215110, Popovićeva 8,10000 Zagreb</item>
      <item>GERION d.o.o. za građenje, OIB 86354925004, Matice Hrvatske 59,Split</item>
      <item>MESSER CROATIA PLIN Poduzeće za proizvodnju i prodaju tehničkih plinova d.o.o., OIB 32179081874, Industrijska 1,Zaprešić</item>
      <item>MEĐIMURJE INFORMACIJSKO PROJEKTANTSKI CENTAR dioničko društvo za informatički inženjering, OIB 98483804275, Mihovljanska 72,40000 Čakovec</item>
      <item>ERSTE FACTORING društvo s ograničenom odgovornošću za factoring, OIB 10194059689, Ivana Lučića 2,10000 Zagreb</item>
      <item>ČISTOĆA društvo s ograničenom odgovornošću za obavljanje komunalnih djelatnosti održavanja čistoće i odlaganja komunaln, OIB 38812451417, Put Plokita 81,Split</item>
      <item>BRODOMERKUR trgovina i usluge, dioničko društvo, OIB 33956120458, Poljička Cesta 35,Split</item>
      <item>LAPIS-TEXTUM d.o.o. za trgovinu i proizvodnju, OIB 34024384265, Frankopanska 5/a,10000 Zagreb</item>
      <item>CENTAR BANKA dioničko društvo, OIB 89296739230, Amruševa 6,10000 Zagreb</item>
      <item>HP - Hrvatska pošta d.d., OIB 87311810356, Jurišićeva 13,10000 Zagreb</item>
      <item>WAVIN CROATIA društvo s ograničenom odgovornošću za trgovinu - u likvidaciji, OIB 93287855819, Ogrizovićeva 40a,10000 Zagreb</item>
      <item>MONT INSTALACIJA, društvo s ograničenom odgovornošću za instalacijske i završne radove u građevinarstvu, OIB 05084406987, Ulica Maka Dizdara 55,Split</item>
      <item>SCHRACK TECHNIK d.o.o. za promet elektrotehničkih uređaja, OIB 36365310424, Zavrtnica 17,10000 Zagreb</item>
      <item>DUCA, društvo s ograničenom odgovornošću za građevinarstvo, projektiranje i trgovinu, OIB 01304089776, Ruđera Boškovića 4/II,Zadar</item>
      <item>ECCOS-INŽENJERING d.o.o. za projektiranje, nadzor i zaštitu osoba i imovine, OIB 71629027685, I Pile 21,10000 Zagreb</item>
      <item>RADAR d.o.o. za usluge, OIB 70063044422, Ivana Lučića 2/a,10000 Zagreb</item>
      <item>ORBIS HOLDING, d.o.o. za graditeljstvo, trgovinu i usluge, OIB 18315544469, Ivana Lučića 2/A,10000 Zagreb</item>
      <item>ST ARC, d.o.o. za završne i obrtničke radove u gradjevinarstvu i trgovinu, OIB 58632083307, Dubrovačka 49,Split</item>
      <item>DET NORSKE VERITAS ADRIATICA d. o. o. , društvo za klasifikaciju, certifikaciju i konzultacije, OIB 66958856391, Ružićeva 32,Rijeka</item>
      <item>ERSTE&amp;STEIERMÄRKISCHE BANKA dioničko društvo, OIB 23057039320, Jadranski Trg 3/a,Rijeka</item>
      <item>VISOKO POTKROVLJE društvo s ograničenom odgovornošću za građenje, OIB 28887408223, Don Rafaela Radice 38,Žrnovnica</item>
      <item>HYPO ALPE-ADRIA-BANK dioničko društvo, OIB 14036333877, Slavonska avenija 6,10000 Zagreb</item>
      <item>TOMAS &amp; CO društvo s ograničenom odgovornošću za proizvodnju i inženjering u elektrotehnici, trgovinu i turizam, export-imp, OIB 52725486771, Kopilica 9,Split</item>
      <item>KREDITNA BANKA ZAGREB, dioničko društvo, OIB 70663193635, Ulica grada Vukovara 74,10000 Zagreb</item>
      <item>KRAGIĆ d.o.o. za proizvodnju plastičnih metalnih predmeta i za trgovinu, OIB 35264136731, Put Firula 29,Split</item>
      <item>MONTER POLIS d.o.o. za građevinske i instalaterske radove "u stečaju", OIB 66697386731, Poljička cesta 39,Split</item>
      <item>TRGOMETAL za proizvodnju, trgovinu i usluge, društvo s ograničenom odgovornošću, OIB 14669056208, Put Dračanice 8,Dugopolje</item>
      <item>GDD za građenje i usluge, društvo s ograničenom odgovornošću, OIB 04524958627, Put Plokita 87,Split</item>
      <item>LUKA TERM d.o.o. za završne radove u graditeljstvu, OIB 16662980077, Vrapčanska draga 45,10000 Zagreb</item>
      <item>TISS d.o.o. za inženjering, OIB 37779812687, Ulica Fra Grge Martića 30,Split</item>
      <item>HRVATSKE ŠUME društvo s ograničenom odgovornošću, OIB 69693144506, Ul.Ljudevita Farkaša Vukotinovića 2,10000 Zagreb</item>
      <item>TEA PHARIA, društvo s ograničenom odgovornošću za trgovinu i usluge, OIB 99294824555, 114.Brigade 10,Split</item>
      <item>HEP - Opskrba d.o.o. za opskrbu potrošača električnom, toplinskom energijom i plinom, OIB 63073332379, Ulica grada Vukovara 37,10000 Zagreb</item>
      <item>MONT INSTALACIJA, društvo s ograničenom odgovornošću za instalacijske i završne radove u građevinarstvu, OIB 05084406987, Visoka 55,Split</item>
      <item>ST ARC, d.o.o. za završne i obrtničke radove u gradjevinarstvu i trgovinu, OIB 58632083307, Dubrovačka 49,Split</item>
      <item>Zoran Kačić dipl. iur., Marmontova 1/II,21000 Split</item>
      <item>Odvjetničko društvo GLAMUZINA &amp; GROŠETA, OIB 69402757072, Krajiška 27,10000 Zagreb</item>
      <item>ELEKTROKOVINA ADRIA, d.o.o. za izradu, prodaju, montažu i popravak elektrotehničkih proizvoda, OIB 86742905038, Vukovarska 52/A,Split</item>
      <item>MAĆEŠIĆ I PARTNERI odvjetničko društvo, OIB 11793113837, Pod Kaštelom 4,Rijeka</item>
      <item>SVEUČILIŠTE U SPLITU, STUDENTSKI CENTAR-SPLIT, OIB 25975412650, Sinjska Ulica 6,Split</item>
      <item>Siemens dioničko društvo za elektrotehniku, OIB 12673471493, Heinzelova 70/a,10000 Zagreb</item>
      <item>Sanda Lukić dipl.iur., Ulica domovinskog rata 49,21000 Split</item>
      <item>ANTOLIĆ I SURADNICI odvjetničko društvo, javno trgovačko društvo, OIB 82891991682, Ulica Pavla Hatza 3,10000 Zagreb</item>
      <item>Goran Katura, Domovinskog rata 26/I,21000 Split</item>
      <item>Nada Lović dipl.iur., Mažuranićevo šetalište 24 B,21000 Split</item>
      <item>Iskra Maras dipl. iur., Rokova 64,21000 Split</item>
      <item>Sanda Lukić dipl.iur., Ulica Domovinskog rata 49,21000 Split</item>
      <item>Nada Lović dipl. iur., Pujanke 1,21000 Split</item>
      <item>Marijana Kolak, OIB 64116173584, Sv. Mihovila 19,21311 Žrnovnica</item>
      <item>Zoran Kačić dipl. iur., Marmontova 1/II,21000 Split</item>
      <item>NARODNE NOVINE, dioničko društvo za izdavanje i tiskanje Službenog lista Republike Hrvatske, službenih i drugih obrazaca te , OIB 64546066176, Savski Gaj XIII. put 6,10000 Zagreb</item>
      <item>Igor Nazor, vlasnik  Obrta za usluge  NAVA, OIB 10447826313, Tršćanska  53,21000 Split</item>
      <item>OT-OPTIMA TELEKOM d.d. za telekomunikacije, OIB 36004425025, Bani 75/a,10000 Zagreb</item>
      <item>Vinko Radovani, Hrvatske mornarice 1 j,21000 Split</item>
      <item>Sanja Paić, Horvaćanska 47,10000 Zagreb</item>
      <item>Stjepan Čaljkušić, OIB 06283498942, Put Starog Sela 54,21311 Podstrana</item>
      <item>Agencija za osiguranje radničkih potraživanja u slučaju stečaja poslodavca, OIB 04323472109, Frankopanska 11,10000 Zagreb</item>
      <item>HYPO ALPE-ADRIA-BANK dioničko društvo, OIB 14036333877, Slavonska avenija 6,10000 Zagreb</item>
      <item>Porezna uprava Dubrovnik, OIB 18683136487, Vukovarska 6,20000 Dubrovnik</item>
      <item>SVEUČILIŠTE U SPLITU, STUDENTSKI CENTAR-SPLIT, OIB 25975412650, Sinjska Ulica 6,21000 Split</item>
      <item>Županijsko državno odvjetništvo u Splitu Građansko upravni odjel, OIB 70793241859, Gundulićeva 29 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0417AF-47F8-4C3A-8D70-E52AE08CE2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436</properties:Words>
  <properties:Characters>2299</properties:Characters>
  <properties:Lines>86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2017-11-03T08:34:00Z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St-70/2010-347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