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d73f" w14:paraId="e22d73f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D2775" w:rsidP="009D2775" w:rsidR="009D277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293327">
        <w:rPr>
          <w:b/>
          <w:sz w:val="22"/>
          <w:szCs w:val="22"/>
        </w:rPr>
        <w:t>358</w:t>
      </w:r>
      <w:r w:rsidRPr="00B22722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16</w:t>
      </w:r>
      <w:r w:rsidRPr="00B22722">
        <w:rPr>
          <w:b/>
          <w:sz w:val="22"/>
          <w:szCs w:val="22"/>
        </w:rPr>
        <w:t>-</w:t>
      </w:r>
      <w:r w:rsidR="001171FF">
        <w:rPr>
          <w:b/>
          <w:sz w:val="22"/>
          <w:szCs w:val="22"/>
        </w:rPr>
        <w:t>56</w:t>
      </w:r>
    </w:p>
    <w:p w:rsidRDefault="009D2775" w:rsidP="009D2775" w:rsidR="009D2775" w:rsidRPr="00513EF7">
      <w:pPr>
        <w:jc w:val="center"/>
        <w:rPr>
          <w:b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D2775" w:rsidP="009D2775" w:rsidR="009D2775" w:rsidRPr="00B22722">
      <w:pPr>
        <w:jc w:val="center"/>
        <w:rPr>
          <w:b/>
          <w:sz w:val="16"/>
          <w:szCs w:val="16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D2775" w:rsidP="009D2775" w:rsidR="009D2775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u stečajnom postupku nad imovinom dužnika </w:t>
      </w:r>
      <w:r w:rsidR="00293327" w:rsidRPr="00293327">
        <w:rPr>
          <w:sz w:val="22"/>
          <w:szCs w:val="22"/>
          <w:lang w:val="en-AU"/>
        </w:rPr>
        <w:t>ŠABIĆ BUS d.o.o. za cestovni prijevoz i trgovinu, Trg Gojka Šuška 10, Sinj, MBS: 060072776, OIB: 91956872077</w:t>
      </w:r>
      <w:r w:rsidR="00E61E17">
        <w:rPr>
          <w:sz w:val="22"/>
          <w:szCs w:val="22"/>
          <w:lang w:val="en-AU"/>
        </w:rPr>
        <w:t xml:space="preserve">, </w:t>
      </w:r>
      <w:r w:rsidRPr="00B22722">
        <w:rPr>
          <w:sz w:val="22"/>
          <w:szCs w:val="22"/>
        </w:rPr>
        <w:t xml:space="preserve">zastupano po stečajnom upravitelju </w:t>
      </w:r>
      <w:r w:rsidRPr="00D562A6">
        <w:rPr>
          <w:bCs/>
          <w:sz w:val="22"/>
          <w:szCs w:val="22"/>
        </w:rPr>
        <w:t xml:space="preserve">se </w:t>
      </w:r>
      <w:r w:rsidR="00D61B7A">
        <w:rPr>
          <w:bCs/>
          <w:sz w:val="22"/>
          <w:szCs w:val="22"/>
        </w:rPr>
        <w:t>Ivanu Rude</w:t>
      </w:r>
      <w:r w:rsidR="00BD5C36">
        <w:rPr>
          <w:bCs/>
          <w:sz w:val="22"/>
          <w:szCs w:val="22"/>
        </w:rPr>
        <w:t xml:space="preserve"> iz </w:t>
      </w:r>
      <w:r w:rsidR="00D61B7A">
        <w:rPr>
          <w:bCs/>
          <w:sz w:val="22"/>
          <w:szCs w:val="22"/>
        </w:rPr>
        <w:t>Šibenika</w:t>
      </w:r>
      <w:r w:rsidR="001A23FB" w:rsidRPr="001A23FB">
        <w:rPr>
          <w:bCs/>
          <w:sz w:val="22"/>
          <w:szCs w:val="22"/>
        </w:rPr>
        <w:t xml:space="preserve">, </w:t>
      </w:r>
      <w:r w:rsidRPr="00B22722">
        <w:rPr>
          <w:sz w:val="22"/>
          <w:szCs w:val="22"/>
        </w:rPr>
        <w:t>izvan ročišta, dana</w:t>
      </w:r>
      <w:r>
        <w:rPr>
          <w:sz w:val="22"/>
          <w:szCs w:val="22"/>
        </w:rPr>
        <w:t xml:space="preserve"> </w:t>
      </w:r>
      <w:r w:rsidR="001171FF">
        <w:rPr>
          <w:sz w:val="22"/>
          <w:szCs w:val="22"/>
        </w:rPr>
        <w:t>5</w:t>
      </w:r>
      <w:r>
        <w:rPr>
          <w:sz w:val="22"/>
          <w:szCs w:val="22"/>
        </w:rPr>
        <w:t xml:space="preserve">. </w:t>
      </w:r>
      <w:r w:rsidR="001171FF">
        <w:rPr>
          <w:sz w:val="22"/>
          <w:szCs w:val="22"/>
        </w:rPr>
        <w:t>ožujka</w:t>
      </w:r>
      <w:r w:rsidRPr="00B22722">
        <w:rPr>
          <w:sz w:val="22"/>
          <w:szCs w:val="22"/>
        </w:rPr>
        <w:t xml:space="preserve"> 201</w:t>
      </w:r>
      <w:r w:rsidR="001171FF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D2775" w:rsidP="009D2775" w:rsidR="009D2775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2775" w:rsidP="009D2775" w:rsidR="009D2775">
      <w:pPr>
        <w:ind w:firstLine="708"/>
        <w:jc w:val="both"/>
        <w:rPr>
          <w:sz w:val="22"/>
          <w:szCs w:val="22"/>
        </w:rPr>
      </w:pPr>
    </w:p>
    <w:p w:rsidRDefault="009D2775" w:rsidP="009D2775" w:rsidR="005F2D27">
      <w:pPr>
        <w:ind w:firstLine="708"/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Nalaže se stečajnom upravitelju </w:t>
      </w:r>
      <w:r w:rsidR="00D61B7A" w:rsidRPr="00D61B7A">
        <w:rPr>
          <w:sz w:val="22"/>
          <w:szCs w:val="22"/>
        </w:rPr>
        <w:t>Ivan</w:t>
      </w:r>
      <w:r w:rsidR="001171FF">
        <w:rPr>
          <w:sz w:val="22"/>
          <w:szCs w:val="22"/>
        </w:rPr>
        <w:t>u</w:t>
      </w:r>
      <w:r w:rsidR="00D61B7A" w:rsidRPr="00D61B7A">
        <w:rPr>
          <w:sz w:val="22"/>
          <w:szCs w:val="22"/>
        </w:rPr>
        <w:t xml:space="preserve"> Rude</w:t>
      </w:r>
      <w:r w:rsidR="001171FF">
        <w:rPr>
          <w:sz w:val="22"/>
          <w:szCs w:val="22"/>
        </w:rPr>
        <w:t>, odvjetniku</w:t>
      </w:r>
      <w:r w:rsidR="00D61B7A" w:rsidRPr="00D61B7A">
        <w:rPr>
          <w:sz w:val="22"/>
          <w:szCs w:val="22"/>
        </w:rPr>
        <w:t>, Šibenik,</w:t>
      </w:r>
      <w:r w:rsidR="001171FF">
        <w:rPr>
          <w:sz w:val="22"/>
          <w:szCs w:val="22"/>
        </w:rPr>
        <w:t xml:space="preserve"> u roku od osam dana izvršiti provjeru navoda iz izvješća predanom na poštu preporučeno 1.ožujka 2018. godine glede postupka ovrhe na nekretnini čest. zem. 53/3, površine 5043 m2, z.ul. 2743 K.O. Sinj, budući da kod Trgovačkog suda u Splitu, Stalna služba u Dubrovniku ne post</w:t>
      </w:r>
      <w:r w:rsidR="005F2D27">
        <w:rPr>
          <w:sz w:val="22"/>
          <w:szCs w:val="22"/>
        </w:rPr>
        <w:t>ojati</w:t>
      </w:r>
      <w:r w:rsidR="001171FF">
        <w:rPr>
          <w:sz w:val="22"/>
          <w:szCs w:val="22"/>
        </w:rPr>
        <w:t xml:space="preserve"> upisnik Gž, pa tako kod ovog suda ne</w:t>
      </w:r>
      <w:r w:rsidR="005F2D27">
        <w:rPr>
          <w:sz w:val="22"/>
          <w:szCs w:val="22"/>
        </w:rPr>
        <w:t xml:space="preserve"> </w:t>
      </w:r>
      <w:r w:rsidR="001171FF">
        <w:rPr>
          <w:sz w:val="22"/>
          <w:szCs w:val="22"/>
        </w:rPr>
        <w:t>može postojati predmet Gž</w:t>
      </w:r>
      <w:r w:rsidR="005F2D27">
        <w:rPr>
          <w:sz w:val="22"/>
          <w:szCs w:val="22"/>
        </w:rPr>
        <w:t xml:space="preserve"> Ovr – 318/2016.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</w:p>
    <w:p w:rsidRDefault="009D2775" w:rsidP="009D2775" w:rsidR="009D2775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</w:t>
      </w:r>
      <w:r w:rsidR="00A64116">
        <w:rPr>
          <w:b/>
          <w:sz w:val="22"/>
          <w:szCs w:val="22"/>
        </w:rPr>
        <w:t>Dub</w:t>
      </w:r>
      <w:r w:rsidR="00545167">
        <w:rPr>
          <w:b/>
          <w:sz w:val="22"/>
          <w:szCs w:val="22"/>
        </w:rPr>
        <w:t>r</w:t>
      </w:r>
      <w:r w:rsidR="00A64116">
        <w:rPr>
          <w:b/>
          <w:sz w:val="22"/>
          <w:szCs w:val="22"/>
        </w:rPr>
        <w:t>ovniku</w:t>
      </w:r>
      <w:r w:rsidRPr="00700FE6">
        <w:rPr>
          <w:b/>
          <w:sz w:val="22"/>
          <w:szCs w:val="22"/>
        </w:rPr>
        <w:t xml:space="preserve">, </w:t>
      </w:r>
      <w:r w:rsidR="005F2D27">
        <w:rPr>
          <w:b/>
          <w:sz w:val="22"/>
          <w:szCs w:val="22"/>
        </w:rPr>
        <w:t>5</w:t>
      </w:r>
      <w:r w:rsidRPr="00700FE6">
        <w:rPr>
          <w:b/>
          <w:sz w:val="22"/>
          <w:szCs w:val="22"/>
        </w:rPr>
        <w:t xml:space="preserve">. </w:t>
      </w:r>
      <w:r w:rsidR="005F2D27">
        <w:rPr>
          <w:b/>
          <w:sz w:val="22"/>
          <w:szCs w:val="22"/>
        </w:rPr>
        <w:t>ožujka</w:t>
      </w:r>
      <w:r w:rsidRPr="00700FE6">
        <w:rPr>
          <w:b/>
          <w:sz w:val="22"/>
          <w:szCs w:val="22"/>
        </w:rPr>
        <w:t xml:space="preserve"> 201</w:t>
      </w:r>
      <w:r w:rsidR="005F2D27">
        <w:rPr>
          <w:b/>
          <w:sz w:val="22"/>
          <w:szCs w:val="22"/>
        </w:rPr>
        <w:t>8</w:t>
      </w:r>
      <w:r w:rsidRPr="00700FE6">
        <w:rPr>
          <w:b/>
          <w:sz w:val="22"/>
          <w:szCs w:val="22"/>
        </w:rPr>
        <w:t>. godine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="00611E24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>Stečajni sudac: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="00611E24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>Srđan Gavranić</w:t>
      </w:r>
    </w:p>
    <w:p w:rsidRDefault="009D2775" w:rsidP="009D2775" w:rsidR="009D2775">
      <w:pPr>
        <w:jc w:val="both"/>
        <w:rPr>
          <w:sz w:val="22"/>
          <w:szCs w:val="22"/>
        </w:rPr>
      </w:pPr>
    </w:p>
    <w:p w:rsidRDefault="00CF18BB" w:rsidP="009D2775" w:rsidR="00CF18BB" w:rsidRPr="00700FE6">
      <w:pPr>
        <w:jc w:val="both"/>
        <w:rPr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D81CA5">
        <w:rPr>
          <w:sz w:val="22"/>
          <w:szCs w:val="22"/>
        </w:rPr>
        <w:t>0</w:t>
      </w:r>
      <w:r w:rsidR="005F2D27">
        <w:rPr>
          <w:sz w:val="22"/>
          <w:szCs w:val="22"/>
        </w:rPr>
        <w:t>5</w:t>
      </w:r>
      <w:r w:rsidRPr="00700FE6">
        <w:rPr>
          <w:sz w:val="22"/>
          <w:szCs w:val="22"/>
        </w:rPr>
        <w:t>.</w:t>
      </w:r>
      <w:r w:rsidR="00E61E17">
        <w:rPr>
          <w:sz w:val="22"/>
          <w:szCs w:val="22"/>
        </w:rPr>
        <w:t>0</w:t>
      </w:r>
      <w:r w:rsidR="005F2D27">
        <w:rPr>
          <w:sz w:val="22"/>
          <w:szCs w:val="22"/>
        </w:rPr>
        <w:t>3</w:t>
      </w:r>
      <w:r w:rsidRPr="00700FE6">
        <w:rPr>
          <w:sz w:val="22"/>
          <w:szCs w:val="22"/>
        </w:rPr>
        <w:t>.201</w:t>
      </w:r>
      <w:r w:rsidR="005F2D27">
        <w:rPr>
          <w:sz w:val="22"/>
          <w:szCs w:val="22"/>
        </w:rPr>
        <w:t>8</w:t>
      </w:r>
      <w:r w:rsidRPr="00700FE6">
        <w:rPr>
          <w:sz w:val="22"/>
          <w:szCs w:val="22"/>
        </w:rPr>
        <w:t>.g.)</w:t>
      </w:r>
      <w:r w:rsidRPr="00700FE6">
        <w:rPr>
          <w:b/>
          <w:sz w:val="22"/>
          <w:szCs w:val="22"/>
        </w:rPr>
        <w:t>:</w:t>
      </w:r>
    </w:p>
    <w:p w:rsidRDefault="00CF18BB" w:rsidP="0006487E" w:rsidR="005F2D27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</w:t>
      </w:r>
      <w:r w:rsidR="005F2D27">
        <w:rPr>
          <w:sz w:val="22"/>
          <w:szCs w:val="22"/>
        </w:rPr>
        <w:t>,</w:t>
      </w:r>
    </w:p>
    <w:p w:rsidRDefault="005F2D27" w:rsidP="0006487E" w:rsidR="00977E65" w:rsidRPr="00513EF7">
      <w:pPr>
        <w:jc w:val="both"/>
      </w:pPr>
      <w:r>
        <w:rPr>
          <w:sz w:val="22"/>
          <w:szCs w:val="22"/>
        </w:rPr>
        <w:t>- oglasna ploča</w:t>
      </w:r>
      <w:r w:rsidR="00D81CA5">
        <w:rPr>
          <w:sz w:val="22"/>
          <w:szCs w:val="22"/>
        </w:rPr>
        <w:t>.</w:t>
      </w: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F2D27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D81CA5">
      <w:rPr>
        <w:b/>
        <w:sz w:val="22"/>
        <w:szCs w:val="22"/>
      </w:rPr>
      <w:t>358</w:t>
    </w:r>
    <w:r w:rsidR="00317069">
      <w:rPr>
        <w:b/>
        <w:sz w:val="22"/>
        <w:szCs w:val="22"/>
      </w:rPr>
      <w:t>/2016</w:t>
    </w:r>
    <w:r>
      <w:rPr>
        <w:b/>
        <w:sz w:val="22"/>
        <w:szCs w:val="22"/>
      </w:rPr>
      <w:t>-</w:t>
    </w:r>
    <w:r w:rsidR="00D27244">
      <w:rPr>
        <w:b/>
        <w:sz w:val="22"/>
        <w:szCs w:val="22"/>
      </w:rPr>
      <w:t>2</w:t>
    </w:r>
    <w:r w:rsidR="00D81CA5">
      <w:rPr>
        <w:b/>
        <w:sz w:val="22"/>
        <w:szCs w:val="22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974"/>
    <w:rsid w:val="00006745"/>
    <w:rsid w:val="00012079"/>
    <w:rsid w:val="00030AEA"/>
    <w:rsid w:val="0003125B"/>
    <w:rsid w:val="000328A8"/>
    <w:rsid w:val="000442A9"/>
    <w:rsid w:val="00047152"/>
    <w:rsid w:val="00047EF8"/>
    <w:rsid w:val="00054827"/>
    <w:rsid w:val="0005644E"/>
    <w:rsid w:val="0006487E"/>
    <w:rsid w:val="000863DE"/>
    <w:rsid w:val="00092B0D"/>
    <w:rsid w:val="00093ED9"/>
    <w:rsid w:val="000A7B57"/>
    <w:rsid w:val="000C0DBD"/>
    <w:rsid w:val="000C25E6"/>
    <w:rsid w:val="000D15F5"/>
    <w:rsid w:val="000E1425"/>
    <w:rsid w:val="000E26A4"/>
    <w:rsid w:val="000E2B2D"/>
    <w:rsid w:val="000E66C2"/>
    <w:rsid w:val="00100F3C"/>
    <w:rsid w:val="00101C73"/>
    <w:rsid w:val="00111A9F"/>
    <w:rsid w:val="001171FF"/>
    <w:rsid w:val="00117C04"/>
    <w:rsid w:val="00121333"/>
    <w:rsid w:val="0012464E"/>
    <w:rsid w:val="00136BC2"/>
    <w:rsid w:val="00152EDC"/>
    <w:rsid w:val="001834A5"/>
    <w:rsid w:val="00187843"/>
    <w:rsid w:val="001A23FB"/>
    <w:rsid w:val="001B3757"/>
    <w:rsid w:val="001B37DA"/>
    <w:rsid w:val="001C2667"/>
    <w:rsid w:val="001C2DA5"/>
    <w:rsid w:val="001C32FF"/>
    <w:rsid w:val="001E530C"/>
    <w:rsid w:val="001E7EBA"/>
    <w:rsid w:val="00207E73"/>
    <w:rsid w:val="002149DB"/>
    <w:rsid w:val="002371D9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3327"/>
    <w:rsid w:val="00295727"/>
    <w:rsid w:val="002B3869"/>
    <w:rsid w:val="002B4D02"/>
    <w:rsid w:val="002C3DEA"/>
    <w:rsid w:val="002D7F7D"/>
    <w:rsid w:val="002E51F9"/>
    <w:rsid w:val="002F3220"/>
    <w:rsid w:val="002F5DFF"/>
    <w:rsid w:val="00300407"/>
    <w:rsid w:val="0030612B"/>
    <w:rsid w:val="00312AB9"/>
    <w:rsid w:val="00315F0A"/>
    <w:rsid w:val="00317069"/>
    <w:rsid w:val="00331223"/>
    <w:rsid w:val="00331778"/>
    <w:rsid w:val="00332060"/>
    <w:rsid w:val="003327FD"/>
    <w:rsid w:val="00345D03"/>
    <w:rsid w:val="00356818"/>
    <w:rsid w:val="003649A8"/>
    <w:rsid w:val="00367846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6EF"/>
    <w:rsid w:val="00400B13"/>
    <w:rsid w:val="00432623"/>
    <w:rsid w:val="004371E4"/>
    <w:rsid w:val="004452CA"/>
    <w:rsid w:val="00454570"/>
    <w:rsid w:val="004A570C"/>
    <w:rsid w:val="004A6A26"/>
    <w:rsid w:val="004A6A74"/>
    <w:rsid w:val="004B7E25"/>
    <w:rsid w:val="004C5BB6"/>
    <w:rsid w:val="004F69F9"/>
    <w:rsid w:val="00513EF7"/>
    <w:rsid w:val="005150FF"/>
    <w:rsid w:val="005172AF"/>
    <w:rsid w:val="005407A9"/>
    <w:rsid w:val="00545167"/>
    <w:rsid w:val="005542D2"/>
    <w:rsid w:val="00565734"/>
    <w:rsid w:val="005720CC"/>
    <w:rsid w:val="00572B96"/>
    <w:rsid w:val="00575E91"/>
    <w:rsid w:val="0058492E"/>
    <w:rsid w:val="005A7C07"/>
    <w:rsid w:val="005F2D27"/>
    <w:rsid w:val="00604528"/>
    <w:rsid w:val="00611E24"/>
    <w:rsid w:val="00612E9D"/>
    <w:rsid w:val="0063053A"/>
    <w:rsid w:val="00635E8E"/>
    <w:rsid w:val="0064192B"/>
    <w:rsid w:val="00646F4A"/>
    <w:rsid w:val="0064738F"/>
    <w:rsid w:val="00666B40"/>
    <w:rsid w:val="00697CA3"/>
    <w:rsid w:val="00700FE6"/>
    <w:rsid w:val="007051C9"/>
    <w:rsid w:val="007106C3"/>
    <w:rsid w:val="00711B85"/>
    <w:rsid w:val="00721E83"/>
    <w:rsid w:val="00722625"/>
    <w:rsid w:val="007265F9"/>
    <w:rsid w:val="00732F2A"/>
    <w:rsid w:val="007402C9"/>
    <w:rsid w:val="00743AF8"/>
    <w:rsid w:val="007502CE"/>
    <w:rsid w:val="0075254F"/>
    <w:rsid w:val="00764B42"/>
    <w:rsid w:val="00766B70"/>
    <w:rsid w:val="00773F63"/>
    <w:rsid w:val="007747D9"/>
    <w:rsid w:val="007912EC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5445A"/>
    <w:rsid w:val="00884552"/>
    <w:rsid w:val="00885109"/>
    <w:rsid w:val="008857AF"/>
    <w:rsid w:val="008969A1"/>
    <w:rsid w:val="008A7FDF"/>
    <w:rsid w:val="008B45EA"/>
    <w:rsid w:val="008D33C0"/>
    <w:rsid w:val="008E1314"/>
    <w:rsid w:val="008E139D"/>
    <w:rsid w:val="008E2A91"/>
    <w:rsid w:val="008E2AC9"/>
    <w:rsid w:val="008E50A3"/>
    <w:rsid w:val="008E55F8"/>
    <w:rsid w:val="008F3A9F"/>
    <w:rsid w:val="008F4CFD"/>
    <w:rsid w:val="00901A8B"/>
    <w:rsid w:val="00902143"/>
    <w:rsid w:val="00915573"/>
    <w:rsid w:val="00915769"/>
    <w:rsid w:val="00937971"/>
    <w:rsid w:val="009637B4"/>
    <w:rsid w:val="009752D4"/>
    <w:rsid w:val="00977E65"/>
    <w:rsid w:val="0099297A"/>
    <w:rsid w:val="009B2BCC"/>
    <w:rsid w:val="009C3A42"/>
    <w:rsid w:val="009D22F9"/>
    <w:rsid w:val="009D2775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64116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F06EA"/>
    <w:rsid w:val="00B125D0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A0182"/>
    <w:rsid w:val="00BA035B"/>
    <w:rsid w:val="00BA44A5"/>
    <w:rsid w:val="00BA6362"/>
    <w:rsid w:val="00BC7200"/>
    <w:rsid w:val="00BD01B0"/>
    <w:rsid w:val="00BD10AD"/>
    <w:rsid w:val="00BD5C36"/>
    <w:rsid w:val="00BD618D"/>
    <w:rsid w:val="00BE0204"/>
    <w:rsid w:val="00BE79A0"/>
    <w:rsid w:val="00C10ABD"/>
    <w:rsid w:val="00C35823"/>
    <w:rsid w:val="00C373F4"/>
    <w:rsid w:val="00C37F10"/>
    <w:rsid w:val="00C41FAC"/>
    <w:rsid w:val="00C42DD0"/>
    <w:rsid w:val="00C458DC"/>
    <w:rsid w:val="00C5122E"/>
    <w:rsid w:val="00C62E3D"/>
    <w:rsid w:val="00C7022B"/>
    <w:rsid w:val="00C7143C"/>
    <w:rsid w:val="00C7469B"/>
    <w:rsid w:val="00C93178"/>
    <w:rsid w:val="00CA445B"/>
    <w:rsid w:val="00CB3BF3"/>
    <w:rsid w:val="00CC6D31"/>
    <w:rsid w:val="00CE16DA"/>
    <w:rsid w:val="00CE34E1"/>
    <w:rsid w:val="00CE36DD"/>
    <w:rsid w:val="00CF18BB"/>
    <w:rsid w:val="00CF1FE5"/>
    <w:rsid w:val="00CF6345"/>
    <w:rsid w:val="00D20EBF"/>
    <w:rsid w:val="00D21EC9"/>
    <w:rsid w:val="00D22521"/>
    <w:rsid w:val="00D260C9"/>
    <w:rsid w:val="00D27244"/>
    <w:rsid w:val="00D37DC6"/>
    <w:rsid w:val="00D46C1A"/>
    <w:rsid w:val="00D56363"/>
    <w:rsid w:val="00D57FF4"/>
    <w:rsid w:val="00D61B7A"/>
    <w:rsid w:val="00D7261A"/>
    <w:rsid w:val="00D77EC4"/>
    <w:rsid w:val="00D81CA5"/>
    <w:rsid w:val="00D843C9"/>
    <w:rsid w:val="00DB0AB3"/>
    <w:rsid w:val="00DD0749"/>
    <w:rsid w:val="00DD23C2"/>
    <w:rsid w:val="00DE2A89"/>
    <w:rsid w:val="00DE2ACB"/>
    <w:rsid w:val="00DE7B4A"/>
    <w:rsid w:val="00DF0D25"/>
    <w:rsid w:val="00E0063C"/>
    <w:rsid w:val="00E05726"/>
    <w:rsid w:val="00E15679"/>
    <w:rsid w:val="00E40DC5"/>
    <w:rsid w:val="00E468A5"/>
    <w:rsid w:val="00E46B75"/>
    <w:rsid w:val="00E56528"/>
    <w:rsid w:val="00E56EAA"/>
    <w:rsid w:val="00E614BD"/>
    <w:rsid w:val="00E61E17"/>
    <w:rsid w:val="00E66AAE"/>
    <w:rsid w:val="00E70AA2"/>
    <w:rsid w:val="00E73A9B"/>
    <w:rsid w:val="00EA7E0F"/>
    <w:rsid w:val="00EB541B"/>
    <w:rsid w:val="00EC2942"/>
    <w:rsid w:val="00EC4269"/>
    <w:rsid w:val="00ED6DB6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C0313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E00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6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6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6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6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E00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6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6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6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6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
spis u suca</izvorni_sadrzaj>
    <derivirana_varijabla naziv="DomainObject.Predmet.Opis_1">1 zaposlenik
spis u suca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St-358/2016</izvorni_sadrzaj>
    <derivirana_varijabla naziv="DomainObject.Predmet.OznakaBroj_1">St-358/2016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prijave tražbina u zelenom registratoru 
na polici</izvorni_sadrzaj>
    <derivirana_varijabla naziv="DomainObject.Predmet.PrimjedbaSuca_1">Čl. 110. st. 1. SZ
prijave tražbina u zelenom registratoru 
na polici</derivirana_varijabla>
  </DomainObject.Predmet.PrimjedbaSuca>
  <DomainObject.Predmet.ProtustrankaFormated>
    <izvorni_sadrzaj>  ŠABIĆ BUS, društvo sa ograničenom odgovornošću za cestovni prijevoz i trgovinu zastupanog po punomoćniku Odvjetnik Nevenko Jurišić; Ivan Rude, stečajni upravitelj</izvorni_sadrzaj>
    <derivirana_varijabla naziv="DomainObject.Predmet.ProtustrankaFormated_1">  ŠABIĆ BUS, društvo sa ograničenom odgovornošću za cestovni prijevoz i trgovinu zastupanog po punomoćniku Odvjetnik Nevenko Jurišić; Ivan Rude, stečajni upravitelj</derivirana_varijabla>
  </DomainObject.Predmet.ProtustrankaFormated>
  <DomainObject.Predmet.ProtustrankaFormatedOIB>
    <izvorni_sadrzaj>  ŠABIĆ BUS, društvo sa ograničenom odgovornošću za cestovni prijevoz i trgovinu, OIB 91956872077 zastupanog po punomoćniku Odvjetnik Nevenko Jurišić; Ivan Rude, stečajni upravitelj</izvorni_sadrzaj>
    <derivirana_varijabla naziv="DomainObject.Predmet.ProtustrankaFormatedOIB_1">  ŠABIĆ BUS, društvo sa ograničenom odgovornošću za cestovni prijevoz i trgovinu, OIB 91956872077 zastupanog po punomoćniku Odvjetnik Nevenko Jurišić; Ivan Rude, stečajni upravitelj</derivirana_varijabla>
  </DomainObject.Predmet.ProtustrankaFormatedOIB>
  <DomainObject.Predmet.ProtustrankaFormatedWithAdress>
    <izvorni_sadrzaj> ŠABIĆ BUS, društvo sa ograničenom odgovornošću za cestovni prijevoz i trgovinu, Trg Gojka Šuška 10, 21230 Sinj zastupanog po punomoćniku Odvjetnik Nevenko Jurišić; Ivan Rude, stečajni upravitelj</izvorni_sadrzaj>
    <derivirana_varijabla naziv="DomainObject.Predmet.ProtustrankaFormatedWithAdress_1"> ŠABIĆ BUS, društvo sa ograničenom odgovornošću za cestovni prijevoz i trgovinu, Trg Gojka Šuška 10, 21230 Sinj zastupanog po punomoćniku Odvjetnik Nevenko Jurišić; Ivan Rude, stečajni upravitelj</derivirana_varijabla>
  </DomainObject.Predmet.ProtustrankaFormatedWithAdress>
  <DomainObject.Predmet.ProtustrankaFormatedWithAdressOIB>
    <izvorni_sadrzaj> ŠABIĆ BUS, društvo sa ograničenom odgovornošću za cestovni prijevoz i trgovinu, OIB 91956872077, Trg Gojka Šuška 10, 21230 Sinj zastupanog po punomoćniku Odvjetnik Nevenko Jurišić; Ivan Rude, stečajni upravitelj</izvorni_sadrzaj>
    <derivirana_varijabla naziv="DomainObject.Predmet.ProtustrankaFormatedWithAdressOIB_1"> ŠABIĆ BUS, društvo sa ograničenom odgovornošću za cestovni prijevoz i trgovinu, OIB 91956872077, Trg Gojka Šuška 10, 21230 Sinj zastupanog po punomoćniku Odvjetnik Nevenko Jurišić; Ivan Rude, stečajni upravitelj</derivirana_varijabla>
  </DomainObject.Predmet.ProtustrankaFormatedWithAdressOIB>
  <DomainObject.Predmet.ProtustrankaWithAdress>
    <izvorni_sadrzaj>ŠABIĆ BUS, društvo sa ograničenom odgovornošću za cestovni prijevoz i trgovinu Trg Gojka Šuška 10, 21230 Sinj</izvorni_sadrzaj>
    <derivirana_varijabla naziv="DomainObject.Predmet.ProtustrankaWithAdress_1">ŠABIĆ BUS, društvo sa ograničenom odgovornošću za cestovni prijevoz i trgovinu Trg Gojka Šuška 10, 21230 Sinj</derivirana_varijabla>
  </DomainObject.Predmet.ProtustrankaWithAdress>
  <DomainObject.Predmet.ProtustrankaWithAdressOIB>
    <izvorni_sadrzaj>ŠABIĆ BUS, društvo sa ograničenom odgovornošću za cestovni prijevoz i trgovinu, OIB 91956872077, Trg Gojka Šuška 10, 21230 Sinj</izvorni_sadrzaj>
    <derivirana_varijabla naziv="DomainObject.Predmet.ProtustrankaWithAdressOIB_1">ŠABIĆ BUS, društvo sa ograničenom odgovornošću za cestovni prijevoz i trgovinu, OIB 91956872077, Trg Gojka Šuška 10, 21230 Sinj</derivirana_varijabla>
  </DomainObject.Predmet.ProtustrankaWithAdressOIB>
  <DomainObject.Predmet.ProtustrankaNazivFormated>
    <izvorni_sadrzaj>ŠABIĆ BUS, društvo sa ograničenom odgovornošću za cestovni prijevoz i trgovinu</izvorni_sadrzaj>
    <derivirana_varijabla naziv="DomainObject.Predmet.ProtustrankaNazivFormated_1">ŠABIĆ BUS, društvo sa ograničenom odgovornošću za cestovni prijevoz i trgovinu</derivirana_varijabla>
  </DomainObject.Predmet.ProtustrankaNazivFormated>
  <DomainObject.Predmet.ProtustrankaNazivFormatedOIB>
    <izvorni_sadrzaj>ŠABIĆ BUS, društvo sa ograničenom odgovornošću za cestovni prijevoz i trgovinu, OIB 91956872077</izvorni_sadrzaj>
    <derivirana_varijabla naziv="DomainObject.Predmet.ProtustrankaNazivFormatedOIB_1">ŠABIĆ BUS, društvo sa ograničenom odgovornošću za cestovni prijevoz i trgovinu, OIB 91956872077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18. prosinca 2017.</izvorni_sadrzaj>
    <derivirana_varijabla naziv="DomainObject.Predmet.SpisIzvanSuda.DatumIzlazaSpisa_1">18. prosinca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901058.25</izvorni_sadrzaj>
    <derivirana_varijabla naziv="DomainObject.Predmet.TrenutnaVrijednost_1">901058.25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ŠABIĆ BUS, društvo sa ograničenom odgovornošću za cestovni prijevoz i trgovinu zastupanog po punomoćniku Odvjetnik Nevenko Jurišić; Ivan Rude, stečajni upravitelj</item>
    </izvorni_sadrzaj>
    <derivirana_varijabla naziv="DomainObject.Predmet.ProtuStrankaListFormated_1">
      <item>ŠABIĆ BUS, društvo sa ograničenom odgovornošću za cestovni prijevoz i trgovinu zastupanog po punomoćniku Odvjetnik Nevenko Jurišić; Ivan Rude, stečajni upravitelj</item>
    </derivirana_varijabla>
  </DomainObject.Predmet.ProtuStrankaListFormated>
  <DomainObject.Predmet.ProtuStrankaListFormatedOIB>
    <izvorni_sadrzaj>
      <item>ŠABIĆ BUS, društvo sa ograničenom odgovornošću za cestovni prijevoz i trgovinu, OIB 91956872077 zastupanog po punomoćniku Odvjetnik Nevenko Jurišić; Ivan Rude, stečajni upravitelj</item>
    </izvorni_sadrzaj>
    <derivirana_varijabla naziv="DomainObject.Predmet.ProtuStrankaListFormatedOIB_1">
      <item>ŠABIĆ BUS, društvo sa ograničenom odgovornošću za cestovni prijevoz i trgovinu, OIB 91956872077 zastupanog po punomoćniku Odvjetnik Nevenko Jurišić; Ivan Rude, stečajni upravitelj</item>
    </derivirana_varijabla>
  </DomainObject.Predmet.ProtuStrankaListFormatedOIB>
  <DomainObject.Predmet.ProtuStrankaListFormatedWithAdress>
    <izvorni_sadrzaj>
      <item>ŠABIĆ BUS, društvo sa ograničenom odgovornošću za cestovni prijevoz i trgovinu, Trg Gojka Šuška 10, 21230 Sinj zastupanog po punomoćniku Odvjetnik Nevenko Jurišić; Ivan Rude, stečajni upravitelj</item>
    </izvorni_sadrzaj>
    <derivirana_varijabla naziv="DomainObject.Predmet.ProtuStrankaListFormatedWithAdress_1">
      <item>ŠABIĆ BUS, društvo sa ograničenom odgovornošću za cestovni prijevoz i trgovinu, Trg Gojka Šuška 10, 21230 Sinj zastupanog po punomoćniku Odvjetnik Nevenko Jurišić; Ivan Rude, stečajni upravitelj</item>
    </derivirana_varijabla>
  </DomainObject.Predmet.ProtuStrankaListFormatedWithAdress>
  <DomainObject.Predmet.ProtuStrankaListFormatedWithAdressOIB>
    <izvorni_sadrzaj>
      <item>ŠABIĆ BUS, društvo sa ograničenom odgovornošću za cestovni prijevoz i trgovinu, OIB 91956872077, Trg Gojka Šuška 10, 21230 Sinj zastupanog po punomoćniku Odvjetnik Nevenko Jurišić; Ivan Rude, stečajni upravitelj</item>
    </izvorni_sadrzaj>
    <derivirana_varijabla naziv="DomainObject.Predmet.ProtuStrankaListFormatedWithAdressOIB_1">
      <item>ŠABIĆ BUS, društvo sa ograničenom odgovornošću za cestovni prijevoz i trgovinu, OIB 91956872077, Trg Gojka Šuška 10, 21230 Sinj zastupanog po punomoćniku Odvjetnik Nevenko Jurišić; Ivan Rude, stečajni upravitelj</item>
    </derivirana_varijabla>
  </DomainObject.Predmet.ProtuStrankaListFormatedWithAdressOIB>
  <DomainObject.Predmet.ProtuStrankaListNazivFormated>
    <izvorni_sadrzaj>
      <item>ŠABIĆ BUS, društvo sa ograničenom odgovornošću za cestovni prijevoz i trgovinu</item>
    </izvorni_sadrzaj>
    <derivirana_varijabla naziv="DomainObject.Predmet.ProtuStrankaListNazivFormated_1">
      <item>ŠABIĆ BUS, društvo sa ograničenom odgovornošću za cestovni prijevoz i trgovinu</item>
    </derivirana_varijabla>
  </DomainObject.Predmet.ProtuStrankaListNazivFormated>
  <DomainObject.Predmet.ProtuStrankaListNazivFormatedOIB>
    <izvorni_sadrzaj>
      <item>ŠABIĆ BUS, društvo sa ograničenom odgovornošću za cestovni prijevoz i trgovinu, OIB 91956872077</item>
    </izvorni_sadrzaj>
    <derivirana_varijabla naziv="DomainObject.Predmet.ProtuStrankaListNazivFormatedOIB_1">
      <item>ŠABIĆ BUS, društvo sa ograničenom odgovornošću za cestovni prijevoz i trgovinu, OIB 91956872077</item>
    </derivirana_varijabla>
  </DomainObject.Predmet.ProtuStrankaListNazivFormatedOIB>
  <DomainObject.Predmet.OstaliListFormated>
    <izvorni_sadrzaj>
      <item>Odvjetnik Nevenko Jurišić punomoćnik sudionika u postupku ŠABIĆ BUS, društvo sa ograničenom odgovornošću za cestovni prijevoz i trgovinu</item>
      <item>Ivan Rude, stečajni upravitelj punomoćnik sudionika u postupku ŠABIĆ BUS, društvo sa ograničenom odgovornošću za cestovni prijevoz i trgovinu</item>
    </izvorni_sadrzaj>
    <derivirana_varijabla naziv="DomainObject.Predmet.OstaliListFormated_1">
      <item>Odvjetnik Nevenko Jurišić punomoćnik sudionika u postupku ŠABIĆ BUS, društvo sa ograničenom odgovornošću za cestovni prijevoz i trgovinu</item>
      <item>Ivan Rude, stečajni upravitelj punomoćnik sudionika u postupku ŠABIĆ BUS, društvo sa ograničenom odgovornošću za cestovni prijevoz i trgovinu</item>
    </derivirana_varijabla>
  </DomainObject.Predmet.OstaliListFormated>
  <DomainObject.Predmet.OstaliListFormatedOIB>
    <izvorni_sadrzaj>
      <item>Odvjetnik Nevenko Jurišić punomoćnik sudionika u postupku ŠABIĆ BUS, društvo sa ograničenom odgovornošću za cestovni prijevoz i trgovinu</item>
      <item>Ivan Rude, stečajni upravitelj, OIB 47128883453 punomoćnik sudionika u postupku ŠABIĆ BUS, društvo sa ograničenom odgovornošću za cestovni prijevoz i trgovinu</item>
    </izvorni_sadrzaj>
    <derivirana_varijabla naziv="DomainObject.Predmet.OstaliListFormatedOIB_1">
      <item>Odvjetnik Nevenko Jurišić punomoćnik sudionika u postupku ŠABIĆ BUS, društvo sa ograničenom odgovornošću za cestovni prijevoz i trgovinu</item>
      <item>Ivan Rude, stečajni upravitelj, OIB 47128883453 punomoćnik sudionika u postupku ŠABIĆ BUS, društvo sa ograničenom odgovornošću za cestovni prijevoz i trgovinu</item>
    </derivirana_varijabla>
  </DomainObject.Predmet.OstaliListFormatedOIB>
  <DomainObject.Predmet.OstaliListFormatedWithAdress>
    <izvorni_sadrzaj>
      <item>Odvjetnik Nevenko Jurišić, Sukoišanska 19, 21000 Split punomoćnik sudionika u postupku ŠABIĆ BUS, društvo sa ograničenom odgovornošću za cestovni prijevoz i trgovinu</item>
      <item>Ivan Rude, stečajni upravitelj, Miminac 10, 22000 Šibenik punomoćnik sudionika u postupku ŠABIĆ BUS, društvo sa ograničenom odgovornošću za cestovni prijevoz i trgovinu</item>
    </izvorni_sadrzaj>
    <derivirana_varijabla naziv="DomainObject.Predmet.OstaliListFormatedWithAdress_1">
      <item>Odvjetnik Nevenko Jurišić, Sukoišanska 19, 21000 Split punomoćnik sudionika u postupku ŠABIĆ BUS, društvo sa ograničenom odgovornošću za cestovni prijevoz i trgovinu</item>
      <item>Ivan Rude, stečajni upravitelj, Miminac 10, 22000 Šibenik punomoćnik sudionika u postupku ŠABIĆ BUS, društvo sa ograničenom odgovornošću za cestovni prijevoz i trgovinu</item>
    </derivirana_varijabla>
  </DomainObject.Predmet.OstaliListFormatedWithAdress>
  <DomainObject.Predmet.OstaliListFormatedWithAdressOIB>
    <izvorni_sadrzaj>
      <item>Odvjetnik Nevenko Jurišić, Sukoišanska 19, 21000 Split punomoćnik sudionika u postupku ŠABIĆ BUS, društvo sa ograničenom odgovornošću za cestovni prijevoz i trgovinu</item>
      <item>Ivan Rude, stečajni upravitelj, OIB 47128883453, Miminac 10, 22000 Šibenik punomoćnik sudionika u postupku ŠABIĆ BUS, društvo sa ograničenom odgovornošću za cestovni prijevoz i trgovinu</item>
    </izvorni_sadrzaj>
    <derivirana_varijabla naziv="DomainObject.Predmet.OstaliListFormatedWithAdressOIB_1">
      <item>Odvjetnik Nevenko Jurišić, Sukoišanska 19, 21000 Split punomoćnik sudionika u postupku ŠABIĆ BUS, društvo sa ograničenom odgovornošću za cestovni prijevoz i trgovinu</item>
      <item>Ivan Rude, stečajni upravitelj, OIB 47128883453, Miminac 10, 22000 Šibenik punomoćnik sudionika u postupku ŠABIĆ BUS, društvo sa ograničenom odgovornošću za cestovni prijevoz i trgovinu</item>
    </derivirana_varijabla>
  </DomainObject.Predmet.OstaliListFormatedWithAdressOIB>
  <DomainObject.Predmet.OstaliListNazivFormated>
    <izvorni_sadrzaj>
      <item>Odvjetnik Nevenko Jurišić</item>
      <item>Ivan Rude, stečajni upravitelj</item>
    </izvorni_sadrzaj>
    <derivirana_varijabla naziv="DomainObject.Predmet.OstaliListNazivFormated_1">
      <item>Odvjetnik Nevenko Jurišić</item>
      <item>Ivan Rude, stečajni upravitelj</item>
    </derivirana_varijabla>
  </DomainObject.Predmet.OstaliListNazivFormated>
  <DomainObject.Predmet.OstaliListNazivFormatedOIB>
    <izvorni_sadrzaj>
      <item>Odvjetnik Nevenko Jurišić</item>
      <item>Ivan Rude, stečajni upravitelj, OIB 47128883453</item>
    </izvorni_sadrzaj>
    <derivirana_varijabla naziv="DomainObject.Predmet.OstaliListNazivFormatedOIB_1">
      <item>Odvjetnik Nevenko Jurišić</item>
      <item>Ivan Rude, stečajni upravitelj, OIB 47128883453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ŠABIĆ BUS, društvo sa ograničenom odgovornošću za cestovni prijevoz i trgovinu</izvorni_sadrzaj>
    <derivirana_varijabla naziv="DomainObject.Predmet.ProtustrankaIDrugi_1">ŠABIĆ BUS, društvo sa ograničenom odgovornošću za cestovni prijevoz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ŠABIĆ BUS, društvo sa ograničenom odgovornošću za cestovni prijevoz i trgovinu, OIB 91956872077, Trg Gojka Šuška 10, 21230 Sinj</izvorni_sadrzaj>
    <derivirana_varijabla naziv="DomainObject.Predmet.ProtustrankaIDrugiAdressOIB_1">ŠABIĆ BUS, društvo sa ograničenom odgovornošću za cestovni prijevoz i trgovinu, OIB 91956872077, Trg Gojka Šuška 10,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ŠABIĆ BUS, društvo sa ograničenom odgovornošću za cestovni prijevoz i trgovinu</item>
      <item>FINANCIJSKA AGENCIJA, RC SPLIT</item>
      <item>Odvjetnik Nevenko Jurišić</item>
      <item>Ivan Rude, stečajni upravitelj</item>
    </izvorni_sadrzaj>
    <derivirana_varijabla naziv="DomainObject.Predmet.SudioniciListNaziv_1">
      <item>ŠABIĆ BUS, društvo sa ograničenom odgovornošću za cestovni prijevoz i trgovinu</item>
      <item>FINANCIJSKA AGENCIJA, RC SPLIT</item>
      <item>Odvjetnik Nevenko Jurišić</item>
      <item>Ivan Rude, stečajni upravitelj</item>
    </derivirana_varijabla>
  </DomainObject.Predmet.SudioniciListNaziv>
  <DomainObject.Predmet.SudioniciListAdressOIB>
    <izvorni_sadrzaj>
      <item>ŠABIĆ BUS, društvo sa ograničenom odgovornošću za cestovni prijevoz i trgovinu, OIB 91956872077, Trg Gojka Šuška 10,21230 Sinj</item>
      <item>FINANCIJSKA AGENCIJA, RC SPLIT, OIB 85821130368, Mažuranićevo šetalište 24 b,21000 Split</item>
      <item>Odvjetnik Nevenko Jurišić, Sukoišanska 19,21000 Split</item>
      <item>Ivan Rude, stečajni upravitelj, OIB 47128883453, Miminac 10,22000 Šibenik</item>
    </izvorni_sadrzaj>
    <derivirana_varijabla naziv="DomainObject.Predmet.SudioniciListAdressOIB_1">
      <item>ŠABIĆ BUS, društvo sa ograničenom odgovornošću za cestovni prijevoz i trgovinu, OIB 91956872077, Trg Gojka Šuška 10,21230 Sinj</item>
      <item>FINANCIJSKA AGENCIJA, RC SPLIT, OIB 85821130368, Mažuranićevo šetalište 24 b,21000 Split</item>
      <item>Odvjetnik Nevenko Jurišić, Sukoišanska 19,21000 Split</item>
      <item>Ivan Rude, stečajni upravitelj, OIB 47128883453, Miminac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91956872077</item>
      <item>, OIB 85821130368</item>
      <item>, OIB null</item>
      <item>, OIB 47128883453</item>
    </izvorni_sadrzaj>
    <derivirana_varijabla naziv="DomainObject.Predmet.SudioniciListNazivOIB_1">
      <item>, OIB 91956872077</item>
      <item>, OIB 85821130368</item>
      <item>, OIB null</item>
      <item>, OIB 47128883453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925</properties:Characters>
  <properties:Lines>36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2018-03-05T14:43:00Z</dcterms:created>
  <dc:creator>Srđan Gavranić</dc:creator>
  <cp:lastModifiedBy>Srđan Gavranić</cp:lastModifiedBy>
  <cp:lastPrinted>2017-09-04T12:02:00Z</cp:lastPrinted>
  <dcterms:modified xmlns:xsi="http://www.w3.org/2001/XMLSchema-instance" xsi:type="dcterms:W3CDTF">2018-03-05T14:44:00Z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upravitelju za provjeru posl.br..docx)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