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821c" w14:paraId="79c821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4196E">
        <w:rPr>
          <w:rFonts w:hAnsi="Times New Roman" w:ascii="Times New Roman"/>
          <w:b/>
          <w:sz w:val="24"/>
          <w:szCs w:val="24"/>
        </w:rPr>
        <w:t>4482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A4196E">
        <w:rPr>
          <w:rFonts w:hAnsi="Times New Roman" w:ascii="Times New Roman"/>
        </w:rPr>
        <w:t>4482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A4196E" w:rsidRPr="00A4196E">
        <w:rPr>
          <w:rFonts w:hAnsi="Times New Roman" w:ascii="Times New Roman"/>
        </w:rPr>
        <w:t>PALMIRA-PROMET D.O.O. ZA UNUTARNJU I VANJSKUTRGOVINU I USLUGE</w:t>
      </w:r>
      <w:r w:rsidR="00A45276">
        <w:rPr>
          <w:rFonts w:hAnsi="Times New Roman" w:ascii="Times New Roman"/>
        </w:rPr>
        <w:t>,</w:t>
      </w:r>
      <w:r w:rsidR="0054720E">
        <w:rPr>
          <w:rFonts w:hAnsi="Times New Roman" w:ascii="Times New Roman"/>
        </w:rPr>
        <w:t xml:space="preserve"> iz </w:t>
      </w:r>
      <w:r w:rsidR="00B343ED">
        <w:rPr>
          <w:rFonts w:hAnsi="Times New Roman" w:ascii="Times New Roman"/>
        </w:rPr>
        <w:t>Zagreba</w:t>
      </w:r>
      <w:r w:rsidR="0054720E">
        <w:rPr>
          <w:rFonts w:hAnsi="Times New Roman" w:ascii="Times New Roman"/>
        </w:rPr>
        <w:t>,</w:t>
      </w:r>
      <w:r w:rsidR="00A4527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A4196E" w:rsidRPr="00A4196E">
        <w:rPr>
          <w:rFonts w:hAnsi="Times New Roman" w:ascii="Times New Roman"/>
        </w:rPr>
        <w:t>56280724684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27FCC"/>
    <w:rsid w:val="00173E7A"/>
    <w:rsid w:val="002150E4"/>
    <w:rsid w:val="002F1DCB"/>
    <w:rsid w:val="003A4EEE"/>
    <w:rsid w:val="00517E91"/>
    <w:rsid w:val="0054720E"/>
    <w:rsid w:val="005927F6"/>
    <w:rsid w:val="005A4E46"/>
    <w:rsid w:val="00672486"/>
    <w:rsid w:val="00716ACC"/>
    <w:rsid w:val="00777B1E"/>
    <w:rsid w:val="009A4432"/>
    <w:rsid w:val="009B3B3A"/>
    <w:rsid w:val="00A005BA"/>
    <w:rsid w:val="00A4196E"/>
    <w:rsid w:val="00A45276"/>
    <w:rsid w:val="00AE361A"/>
    <w:rsid w:val="00B343ED"/>
    <w:rsid w:val="00BB0F57"/>
    <w:rsid w:val="00BE2B84"/>
    <w:rsid w:val="00BE3936"/>
    <w:rsid w:val="00CB7AAD"/>
    <w:rsid w:val="00D42323"/>
    <w:rsid w:val="00D959C2"/>
    <w:rsid w:val="00DF49CD"/>
    <w:rsid w:val="00E94B36"/>
    <w:rsid w:val="00F0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27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7F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7F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7F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7F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27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7F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7F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7F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7F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4482</izvorni_sadrzaj>
    <derivirana_varijabla naziv="DomainObject.Predmet.Broj_1">4482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St-4482/2015</izvorni_sadrzaj>
    <derivirana_varijabla naziv="DomainObject.Predmet.OznakaBroj_1">St-4482/2015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PALMIRA-PROMET D.O.O. ZA UNUTARNJU I VANJSKUTRGOVINU I USLUGE</izvorni_sadrzaj>
    <derivirana_varijabla naziv="DomainObject.Predmet.ProtustrankaFormated_1">  PALMIRA-PROMET D.O.O. ZA UNUTARNJU I VANJSKUTRGOVINU I USLUGE</derivirana_varijabla>
  </DomainObject.Predmet.ProtustrankaFormated>
  <DomainObject.Predmet.ProtustrankaFormatedOIB>
    <izvorni_sadrzaj>  PALMIRA-PROMET D.O.O. ZA UNUTARNJU I VANJSKUTRGOVINU I USLUGE, OIB 56280724684</izvorni_sadrzaj>
    <derivirana_varijabla naziv="DomainObject.Predmet.ProtustrankaFormatedOIB_1">  PALMIRA-PROMET D.O.O. ZA UNUTARNJU I VANJSKUTRGOVINU I USLUGE, OIB 56280724684</derivirana_varijabla>
  </DomainObject.Predmet.ProtustrankaFormatedOIB>
  <DomainObject.Predmet.ProtustrankaFormatedWithAdress>
    <izvorni_sadrzaj> PALMIRA-PROMET D.O.O. ZA UNUTARNJU I VANJSKUTRGOVINU I USLUGE, Palmotićeva 17, 10000 Zagreb</izvorni_sadrzaj>
    <derivirana_varijabla naziv="DomainObject.Predmet.ProtustrankaFormatedWithAdress_1"> PALMIRA-PROMET D.O.O. ZA UNUTARNJU I VANJSKUTRGOVINU I USLUGE, Palmotićeva 17, 10000 Zagreb</derivirana_varijabla>
  </DomainObject.Predmet.ProtustrankaFormatedWithAdress>
  <DomainObject.Predmet.ProtustrankaFormatedWithAdressOIB>
    <izvorni_sadrzaj> PALMIRA-PROMET D.O.O. ZA UNUTARNJU I VANJSKUTRGOVINU I USLUGE, OIB 56280724684, Palmotićeva 17, 10000 Zagreb</izvorni_sadrzaj>
    <derivirana_varijabla naziv="DomainObject.Predmet.ProtustrankaFormatedWithAdressOIB_1"> PALMIRA-PROMET D.O.O. ZA UNUTARNJU I VANJSKUTRGOVINU I USLUGE, OIB 56280724684, Palmotićeva 17, 10000 Zagreb</derivirana_varijabla>
  </DomainObject.Predmet.ProtustrankaFormatedWithAdressOIB>
  <DomainObject.Predmet.ProtustrankaWithAdress>
    <izvorni_sadrzaj>PALMIRA-PROMET D.O.O. ZA UNUTARNJU I VANJSKUTRGOVINU I USLUGE Palmotićeva 17, 10000 Zagreb</izvorni_sadrzaj>
    <derivirana_varijabla naziv="DomainObject.Predmet.ProtustrankaWithAdress_1">PALMIRA-PROMET D.O.O. ZA UNUTARNJU I VANJSKUTRGOVINU I USLUGE Palmotićeva 17, 10000 Zagreb</derivirana_varijabla>
  </DomainObject.Predmet.ProtustrankaWithAdress>
  <DomainObject.Predmet.ProtustrankaWithAdressOIB>
    <izvorni_sadrzaj>PALMIRA-PROMET D.O.O. ZA UNUTARNJU I VANJSKUTRGOVINU I USLUGE, OIB 56280724684, Palmotićeva 17, 10000 Zagreb</izvorni_sadrzaj>
    <derivirana_varijabla naziv="DomainObject.Predmet.ProtustrankaWithAdressOIB_1">PALMIRA-PROMET D.O.O. ZA UNUTARNJU I VANJSKUTRGOVINU I USLUGE, OIB 56280724684, Palmotićeva 17, 10000 Zagreb</derivirana_varijabla>
  </DomainObject.Predmet.ProtustrankaWithAdressOIB>
  <DomainObject.Predmet.ProtustrankaNazivFormated>
    <izvorni_sadrzaj>PALMIRA-PROMET D.O.O. ZA UNUTARNJU I VANJSKUTRGOVINU I USLUGE</izvorni_sadrzaj>
    <derivirana_varijabla naziv="DomainObject.Predmet.ProtustrankaNazivFormated_1">PALMIRA-PROMET D.O.O. ZA UNUTARNJU I VANJSKUTRGOVINU I USLUGE</derivirana_varijabla>
  </DomainObject.Predmet.ProtustrankaNazivFormated>
  <DomainObject.Predmet.ProtustrankaNazivFormatedOIB>
    <izvorni_sadrzaj>PALMIRA-PROMET D.O.O. ZA UNUTARNJU I VANJSKUTRGOVINU I USLUGE, OIB 56280724684</izvorni_sadrzaj>
    <derivirana_varijabla naziv="DomainObject.Predmet.ProtustrankaNazivFormatedOIB_1">PALMIRA-PROMET D.O.O. ZA UNUTARNJU I VANJSKUTRGOVINU I USLUGE, OIB 56280724684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PALMIRA-PROMET D.O.O. ZA UNUTARNJU I VANJSKUTRGOVINU I USLUGE</item>
    </izvorni_sadrzaj>
    <derivirana_varijabla naziv="DomainObject.Predmet.ProtuStrankaListFormated_1">
      <item>PALMIRA-PROMET D.O.O. ZA UNUTARNJU I VANJSKUTRGOVINU I USLUGE</item>
    </derivirana_varijabla>
  </DomainObject.Predmet.ProtuStrankaListFormated>
  <DomainObject.Predmet.ProtuStrankaListFormatedOIB>
    <izvorni_sadrzaj>
      <item>PALMIRA-PROMET D.O.O. ZA UNUTARNJU I VANJSKUTRGOVINU I USLUGE, OIB 56280724684</item>
    </izvorni_sadrzaj>
    <derivirana_varijabla naziv="DomainObject.Predmet.ProtuStrankaListFormatedOIB_1">
      <item>PALMIRA-PROMET D.O.O. ZA UNUTARNJU I VANJSKUTRGOVINU I USLUGE, OIB 56280724684</item>
    </derivirana_varijabla>
  </DomainObject.Predmet.ProtuStrankaListFormatedOIB>
  <DomainObject.Predmet.ProtuStrankaListFormatedWithAdress>
    <izvorni_sadrzaj>
      <item>PALMIRA-PROMET D.O.O. ZA UNUTARNJU I VANJSKUTRGOVINU I USLUGE, Palmotićeva 17, 10000 Zagreb</item>
    </izvorni_sadrzaj>
    <derivirana_varijabla naziv="DomainObject.Predmet.ProtuStrankaListFormatedWithAdress_1">
      <item>PALMIRA-PROMET D.O.O. ZA UNUTARNJU I VANJSKUTRGOVINU I USLUGE, Palmotićeva 17, 10000 Zagreb</item>
    </derivirana_varijabla>
  </DomainObject.Predmet.ProtuStrankaListFormatedWithAdress>
  <DomainObject.Predmet.ProtuStrankaListFormatedWithAdressOIB>
    <izvorni_sadrzaj>
      <item>PALMIRA-PROMET D.O.O. ZA UNUTARNJU I VANJSKUTRGOVINU I USLUGE, OIB 56280724684, Palmotićeva 17, 10000 Zagreb</item>
    </izvorni_sadrzaj>
    <derivirana_varijabla naziv="DomainObject.Predmet.ProtuStrankaListFormatedWithAdressOIB_1">
      <item>PALMIRA-PROMET D.O.O. ZA UNUTARNJU I VANJSKUTRGOVINU I USLUGE, OIB 56280724684, Palmotićeva 17, 10000 Zagreb</item>
    </derivirana_varijabla>
  </DomainObject.Predmet.ProtuStrankaListFormatedWithAdressOIB>
  <DomainObject.Predmet.ProtuStrankaListNazivFormated>
    <izvorni_sadrzaj>
      <item>PALMIRA-PROMET D.O.O. ZA UNUTARNJU I VANJSKUTRGOVINU I USLUGE</item>
    </izvorni_sadrzaj>
    <derivirana_varijabla naziv="DomainObject.Predmet.ProtuStrankaListNazivFormated_1">
      <item>PALMIRA-PROMET D.O.O. ZA UNUTARNJU I VANJSKUTRGOVINU I USLUGE</item>
    </derivirana_varijabla>
  </DomainObject.Predmet.ProtuStrankaListNazivFormated>
  <DomainObject.Predmet.ProtuStrankaListNazivFormatedOIB>
    <izvorni_sadrzaj>
      <item>PALMIRA-PROMET D.O.O. ZA UNUTARNJU I VANJSKUTRGOVINU I USLUGE, OIB 56280724684</item>
    </izvorni_sadrzaj>
    <derivirana_varijabla naziv="DomainObject.Predmet.ProtuStrankaListNazivFormatedOIB_1">
      <item>PALMIRA-PROMET D.O.O. ZA UNUTARNJU I VANJSKUTRGOVINU I USLUGE, OIB 56280724684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PALMIRA-PROMET D.O.O. ZA UNUTARNJU I VANJSKUTRGOVINU I USLUGE</izvorni_sadrzaj>
    <derivirana_varijabla naziv="DomainObject.Predmet.ProtustrankaIDrugi_1">PALMIRA-PROMET D.O.O. ZA UNUTARNJU I VANJSKUTRGOVINU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PALMIRA-PROMET D.O.O. ZA UNUTARNJU I VANJSKUTRGOVINU I USLUGE, OIB 56280724684, Palmotićeva 17, 10000 Zagreb</izvorni_sadrzaj>
    <derivirana_varijabla naziv="DomainObject.Predmet.ProtustrankaIDrugiAdressOIB_1">PALMIRA-PROMET D.O.O. ZA UNUTARNJU I VANJSKUTRGOVINU I USLUGE, OIB 56280724684, Palmotićeva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PALMIRA-PROMET D.O.O. ZA UNUTARNJU I VANJSKUTRGOVINU I USLUGE</item>
      <item>FINA Regionalni centar Zagreb</item>
    </izvorni_sadrzaj>
    <derivirana_varijabla naziv="DomainObject.Predmet.SudioniciListNaziv_1">
      <item>PALMIRA-PROMET D.O.O. ZA UNUTARNJU I VANJSKUTRGOVINU I USLUGE</item>
      <item>FINA Regionalni centar Zagreb</item>
    </derivirana_varijabla>
  </DomainObject.Predmet.SudioniciListNaziv>
  <DomainObject.Predmet.SudioniciListAdressOIB>
    <izvorni_sadrzaj>
      <item>PALMIRA-PROMET D.O.O. ZA UNUTARNJU I VANJSKUTRGOVINU I USLUGE, OIB 56280724684, Palmotićeva 17,10000 Zagreb</item>
      <item>FINA Regionalni centar Zagreb, OIB 85821130368, Trg svibanjskih žrtava 1995. 1,10000 Zagreb</item>
    </izvorni_sadrzaj>
    <derivirana_varijabla naziv="DomainObject.Predmet.SudioniciListAdressOIB_1">
      <item>PALMIRA-PROMET D.O.O. ZA UNUTARNJU I VANJSKUTRGOVINU I USLUGE, OIB 56280724684, Palmotićeva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56280724684</item>
      <item>, OIB 85821130368</item>
    </izvorni_sadrzaj>
    <derivirana_varijabla naziv="DomainObject.Predmet.SudioniciListNazivOIB_1">
      <item>, OIB 56280724684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798</properties:Characters>
  <properties:Lines>50</properties:Lines>
  <properties:Paragraphs>21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2016-04-16T06:25:00Z</cp:lastPrinted>
  <dcterms:modified xmlns:xsi="http://www.w3.org/2001/XMLSchema-instance" xsi:type="dcterms:W3CDTF">2016-04-16T06:27:00Z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