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1b07" w14:paraId="2c21b0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A8798D">
        <w:t>498/17</w:t>
      </w:r>
      <w:r w:rsidR="00604321">
        <w:t>-</w:t>
      </w:r>
      <w:r w:rsidR="00A8798D">
        <w:t>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A8798D" w:rsidP="00A8798D" w:rsidR="00C64EB0">
      <w:pPr>
        <w:ind w:firstLine="708"/>
        <w:jc w:val="both"/>
      </w:pPr>
      <w:r w:rsidRPr="00A8798D">
        <w:t xml:space="preserve">Trgovački sud u Zadru (OIB: 39670464653), po sucu tog suda Ardeni </w:t>
      </w:r>
      <w:proofErr w:type="spellStart"/>
      <w:r w:rsidRPr="00A8798D">
        <w:t>Bajlo</w:t>
      </w:r>
      <w:proofErr w:type="spellEnd"/>
      <w:r w:rsidRPr="00A8798D">
        <w:t xml:space="preserve">, kao stečajnom sucu u stečajnom postupku nad stečajnim dužnikom Stečajna masa iza METAL-KABEL d.o.o., u stečaju, Zadar, M. Krleže 3/c, raniji OIB: 49923499334, postupajući po prijedlogu stečajnog upravitelja, 22. prosinca 2017.,   </w:t>
      </w:r>
    </w:p>
    <w:p w:rsidRDefault="00A8798D" w:rsidP="00A8798D" w:rsidR="00A8798D" w:rsidRPr="007B1E6A">
      <w:pPr>
        <w:ind w:firstLine="708"/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5540F2">
        <w:t>og</w:t>
      </w:r>
      <w:r w:rsidRPr="003573CC">
        <w:t xml:space="preserve"> upravitelj</w:t>
      </w:r>
      <w:r w:rsidR="005540F2">
        <w:t>a</w:t>
      </w:r>
      <w:r w:rsidR="000527C6">
        <w:t xml:space="preserve"> </w:t>
      </w:r>
      <w:proofErr w:type="spellStart"/>
      <w:r w:rsidR="00A8798D">
        <w:t>Frani</w:t>
      </w:r>
      <w:proofErr w:type="spellEnd"/>
      <w:r w:rsidR="00A8798D">
        <w:t xml:space="preserve"> Zvonimiru Negru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A8798D">
        <w:t>34</w:t>
      </w:r>
      <w:r w:rsidR="007126DA">
        <w:t>.</w:t>
      </w:r>
      <w:r w:rsidR="00A8798D">
        <w:t>0</w:t>
      </w:r>
      <w:r w:rsidR="005540F2">
        <w:t>00</w:t>
      </w:r>
      <w:r w:rsidR="00481705">
        <w:t>,</w:t>
      </w:r>
      <w:r w:rsidR="005540F2">
        <w:t>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5540F2" w:rsidP="00AC5EA5" w:rsidR="007126DA">
      <w:pPr>
        <w:ind w:firstLine="705"/>
        <w:jc w:val="both"/>
      </w:pPr>
      <w:r>
        <w:t>Stečajni upravitelj</w:t>
      </w:r>
      <w:r w:rsidR="007126DA">
        <w:t xml:space="preserve"> prethodno ime</w:t>
      </w:r>
      <w:r>
        <w:t>novan u ovom postupku zatražio</w:t>
      </w:r>
      <w:r w:rsidR="007126DA">
        <w:t xml:space="preserve"> je određivanje nag</w:t>
      </w:r>
      <w:r w:rsidR="00A8798D">
        <w:t>rade radi provedbe postupka naknadne diobe, a</w:t>
      </w:r>
      <w:r>
        <w:t xml:space="preserve"> visinu koje je obrazložio podneskom od </w:t>
      </w:r>
      <w:r w:rsidR="00A8798D">
        <w:t>1</w:t>
      </w:r>
      <w:r w:rsidR="007126DA">
        <w:t xml:space="preserve">. </w:t>
      </w:r>
      <w:r w:rsidR="00A8798D">
        <w:t>prosinca</w:t>
      </w:r>
      <w:r w:rsidR="007126DA">
        <w:t xml:space="preserve"> 2017.</w:t>
      </w:r>
    </w:p>
    <w:p w:rsidRDefault="00A8798D" w:rsidP="00A8798D" w:rsidR="005A029D">
      <w:pPr>
        <w:ind w:firstLine="705"/>
        <w:jc w:val="both"/>
      </w:pPr>
      <w:r>
        <w:t xml:space="preserve">U </w:t>
      </w:r>
      <w:r w:rsidR="007126DA">
        <w:t xml:space="preserve">skladu s odredbom članka 7. Uredbe </w:t>
      </w:r>
      <w:r w:rsidR="007126DA" w:rsidRPr="007126DA">
        <w:t>o kriterijima i načinu obračuna plaćanja nagrada stečajnim upraviteljima</w:t>
      </w:r>
      <w:r w:rsidR="007126DA">
        <w:t xml:space="preserve"> (Narodne novine 105/15) pripada </w:t>
      </w:r>
      <w:r>
        <w:t xml:space="preserve">mu </w:t>
      </w:r>
      <w:r w:rsidR="007126DA">
        <w:t xml:space="preserve">nagrada </w:t>
      </w:r>
      <w:r>
        <w:t>u odobrenom iznosu, pa je s</w:t>
      </w:r>
      <w:r w:rsidR="00B3003A" w:rsidRPr="0064286F">
        <w:t>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A8798D">
        <w:t>22</w:t>
      </w:r>
      <w:r w:rsidR="007126DA">
        <w:t>.</w:t>
      </w:r>
      <w:r w:rsidR="00604321">
        <w:t xml:space="preserve"> </w:t>
      </w:r>
      <w:r w:rsidR="00A8798D">
        <w:t>prosinca</w:t>
      </w:r>
      <w:r w:rsidR="00604321">
        <w:t xml:space="preserve"> 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50947" w:rsidP="00C64EB0" w:rsidR="00B50947"/>
    <w:p w:rsidRDefault="00B50947" w:rsidP="00C64EB0" w:rsidR="00B50947"/>
    <w:p w:rsidRDefault="007126DA" w:rsidP="00C64EB0" w:rsidR="007126DA"/>
    <w:p w:rsidRDefault="00C64EB0" w:rsidP="00C64EB0" w:rsidR="00C64EB0" w:rsidRPr="007B1E6A">
      <w:r w:rsidRPr="007B1E6A">
        <w:t xml:space="preserve">POUKA O PRAVNOM LIJEKU 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F246FF" w:rsidP="00B50947" w:rsidR="00B50947">
      <w:pPr>
        <w:numPr>
          <w:ilvl w:val="0"/>
          <w:numId w:val="2"/>
        </w:numPr>
      </w:pPr>
      <w:r>
        <w:t xml:space="preserve">stečajnom </w:t>
      </w:r>
      <w:proofErr w:type="spellStart"/>
      <w:r>
        <w:t>upraviteljiu</w:t>
      </w:r>
      <w:proofErr w:type="spellEnd"/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13428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250E5"/>
    <w:rsid w:val="009433E3"/>
    <w:rsid w:val="00970287"/>
    <w:rsid w:val="00986612"/>
    <w:rsid w:val="009909B0"/>
    <w:rsid w:val="009920C6"/>
    <w:rsid w:val="009A60C6"/>
    <w:rsid w:val="009B4F44"/>
    <w:rsid w:val="009E1B98"/>
    <w:rsid w:val="00A3183B"/>
    <w:rsid w:val="00A74C5A"/>
    <w:rsid w:val="00A8798D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C5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C5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C5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C5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C5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C5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C5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C5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METAL-KABEL, društvo s ograničenom odgovornošću za proizvodnju žice, metalnih užadi i kabela, trgovinu </izvorni_sadrzaj>
    <derivirana_varijabla naziv="DomainObject.Predmet.ProtustrankaFormated_1">  Stečajna masa iza METAL-KABEL, društvo s ograničenom odgovornošću za proizvodnju žice, metalnih užadi i kabela, trgovinu </derivirana_varijabla>
  </DomainObject.Predmet.ProtustrankaFormated>
  <DomainObject.Predmet.ProtustrankaFormatedOIB>
    <izvorni_sadrzaj>  Stečajna masa iza METAL-KABEL, društvo s ograničenom odgovornošću za proizvodnju žice, metalnih užadi i kabela, trgovinu , OIB 70540440686</izvorni_sadrzaj>
    <derivirana_varijabla naziv="DomainObject.Predmet.ProtustrankaFormatedOIB_1">  Stečajna masa iza METAL-KABEL, društvo s ograničenom odgovornošću za proizvodnju žice, metalnih užadi i kabela, trgovinu , OIB 70540440686</derivirana_varijabla>
  </DomainObject.Predmet.ProtustrankaFormatedOIB>
  <DomainObject.Predmet.ProtustrankaFormatedWithAdress>
    <izvorni_sadrzaj> Stečajna masa iza METAL-KABEL, društvo s ograničenom odgovornošću za proizvodnju žice, metalnih užadi i kabela, trgovinu , M. Krleže 3/c, 23000 Zadar</izvorni_sadrzaj>
    <derivirana_varijabla naziv="DomainObject.Predmet.ProtustrankaFormatedWithAdress_1"> Stečajna masa iza METAL-KABEL, društvo s ograničenom odgovornošću za proizvodnju žice, metalnih užadi i kabela, trgovinu , M. Krleže 3/c, 23000 Zadar</derivirana_varijabla>
  </DomainObject.Predmet.ProtustrankaFormatedWithAdress>
  <DomainObject.Predmet.ProtustrankaFormatedWithAdressOIB>
    <izvorni_sadrzaj> Stečajna masa iza METAL-KABEL, društvo s ograničenom odgovornošću za proizvodnju žice, metalnih užadi i kabela, trgovinu , OIB 70540440686, M. Krleže 3/c, 23000 Zadar</izvorni_sadrzaj>
    <derivirana_varijabla naziv="DomainObject.Predmet.ProtustrankaFormatedWithAdressOIB_1"> Stečajna masa iza METAL-KABEL, društvo s ograničenom odgovornošću za proizvodnju žice, metalnih užadi i kabela, trgovinu , OIB 70540440686, M. Krleže 3/c, 23000 Zadar</derivirana_varijabla>
  </DomainObject.Predmet.ProtustrankaFormatedWithAdressOIB>
  <DomainObject.Predmet.ProtustrankaWithAdress>
    <izvorni_sadrzaj>Stečajna masa iza METAL-KABEL, društvo s ograničenom odgovornošću za proizvodnju žice, metalnih užadi i kabela, trgovinu  M. Krleže 3/c, 23000 Zadar</izvorni_sadrzaj>
    <derivirana_varijabla naziv="DomainObject.Predmet.ProtustrankaWithAdress_1">Stečajna masa iza METAL-KABEL, društvo s ograničenom odgovornošću za proizvodnju žice, metalnih užadi i kabela, trgovinu  M. Krleže 3/c, 23000 Zadar</derivirana_varijabla>
  </DomainObject.Predmet.ProtustrankaWithAdress>
  <DomainObject.Predmet.ProtustrankaWith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WithAdressOIB_1">Stečajna masa iza METAL-KABEL, društvo s ograničenom odgovornošću za proizvodnju žice, metalnih užadi i kabela, trgovinu , OIB 70540440686, M. Krleže 3/c, 23000 Zadar</derivirana_varijabla>
  </DomainObject.Predmet.ProtustrankaWithAdressOIB>
  <DomainObject.Predmet.ProtustrankaNazivFormated>
    <izvorni_sadrzaj>Stečajna masa iza METAL-KABEL, društvo s ograničenom odgovornošću za proizvodnju žice, metalnih užadi i kabela, trgovinu </izvorni_sadrzaj>
    <derivirana_varijabla naziv="DomainObject.Predmet.ProtustrankaNazivFormated_1">Stečajna masa iza METAL-KABEL, društvo s ograničenom odgovornošću za proizvodnju žice, metalnih užadi i kabela, trgovinu </derivirana_varijabla>
  </DomainObject.Predmet.ProtustrankaNazivFormated>
  <DomainObject.Predmet.ProtustrankaNazivFormatedOIB>
    <izvorni_sadrzaj>Stečajna masa iza METAL-KABEL, društvo s ograničenom odgovornošću za proizvodnju žice, metalnih užadi i kabela, trgovinu , OIB 70540440686</izvorni_sadrzaj>
    <derivirana_varijabla naziv="DomainObject.Predmet.ProtustrankaNazivFormatedOIB_1">Stečajna masa iza METAL-KABEL, društvo s ograničenom odgovornošću za proizvodnju žice, metalnih užadi i kabela, trgovinu , OIB 70540440686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SGS ADRIATICA d.o.o. Zagreb; REPUBLIKA HRVATSKA, MINI. FINANCIJA, POREZNA UPRAVA PU ZADAR</izvorni_sadrzaj>
    <derivirana_varijabla naziv="DomainObject.Predmet.StrankaFormated_1">  SGS ADRIATICA d.o.o. Zagreb; REPUBLIKA HRVATSKA, MINI. FINANCIJA, POREZNA UPRAVA PU ZADAR</derivirana_varijabla>
  </DomainObject.Predmet.StrankaFormated>
  <DomainObject.Predmet.StrankaFormatedOIB>
    <izvorni_sadrzaj>  SGS ADRIATICA d.o.o. Zagreb, OIB 69359376226; REPUBLIKA HRVATSKA, MINI. FINANCIJA, POREZNA UPRAVA PU ZADAR, OIB 18683136487</izvorni_sadrzaj>
    <derivirana_varijabla naziv="DomainObject.Predmet.StrankaFormatedOIB_1">  SGS ADRIATICA d.o.o. Zagreb, OIB 69359376226; REPUBLIKA HRVATSKA, MINI. FINANCIJA, POREZNA UPRAVA PU ZADAR, OIB 18683136487</derivirana_varijabla>
  </DomainObject.Predmet.StrankaFormatedOIB>
  <DomainObject.Predmet.StrankaFormatedWithAdress>
    <izvorni_sadrzaj> SGS ADRIATICA d.o.o. Zagreb, Karlovačka cesta 4, 10000 Zagreb; REPUBLIKA HRVATSKA, MINI. FINANCIJA, POREZNA UPRAVA PU ZADAR, 23000 Zadar</izvorni_sadrzaj>
    <derivirana_varijabla naziv="DomainObject.Predmet.StrankaFormatedWithAdress_1"> SGS ADRIATICA d.o.o. Zagreb, Karlovačka cesta 4, 10000 Zagreb; REPUBLIKA HRVATSKA, MINI. FINANCIJA, POREZNA UPRAVA PU ZADAR, 23000 Zadar</derivirana_varijabla>
  </DomainObject.Predmet.StrankaFormatedWithAdress>
  <DomainObject.Predmet.StrankaFormatedWithAdressOIB>
    <izvorni_sadrzaj> SGS ADRIATICA d.o.o. Zagreb, OIB 69359376226, Karlovačka cesta 4, 10000 Zagreb; REPUBLIKA HRVATSKA, MINI. FINANCIJA, POREZNA UPRAVA PU ZADAR, OIB 18683136487, 23000 Zadar</izvorni_sadrzaj>
    <derivirana_varijabla naziv="DomainObject.Predmet.StrankaFormatedWithAdressOIB_1"> SGS ADRIATICA d.o.o. Zagreb, OIB 69359376226, Karlovačka cesta 4, 10000 Zagreb; REPUBLIKA HRVATSKA, MINI. FINANCIJA, POREZNA UPRAVA PU ZADAR, OIB 18683136487, 23000 Zadar</derivirana_varijabla>
  </DomainObject.Predmet.StrankaFormatedWithAdressOIB>
  <DomainObject.Predmet.StrankaWithAdress>
    <izvorni_sadrzaj>SGS ADRIATICA d.o.o. Zagreb Karlovačka cesta 4,10000 Zagreb,REPUBLIKA HRVATSKA, MINI. FINANCIJA, POREZNA UPRAVA PU ZADAR 23000 Zadar</izvorni_sadrzaj>
    <derivirana_varijabla naziv="DomainObject.Predmet.StrankaWithAdress_1">SGS ADRIATICA d.o.o. Zagreb Karlovačka cesta 4,10000 Zagreb,REPUBLIKA HRVATSKA, MINI. FINANCIJA, POREZNA UPRAVA PU ZADAR 23000 Zadar</derivirana_varijabla>
  </DomainObject.Predmet.StrankaWithAdress>
  <DomainObject.Predmet.StrankaWithAdressOIB>
    <izvorni_sadrzaj>SGS ADRIATICA d.o.o. Zagreb, OIB 69359376226, Karlovačka cesta 4,10000 Zagreb,REPUBLIKA HRVATSKA, MINI. FINANCIJA, POREZNA UPRAVA PU ZADAR, OIB 18683136487, 23000 Zadar</izvorni_sadrzaj>
    <derivirana_varijabla naziv="DomainObject.Predmet.StrankaWithAdressOIB_1">SGS ADRIATICA d.o.o. Zagreb, OIB 69359376226, Karlovačka cesta 4,10000 Zagreb,REPUBLIKA HRVATSKA, MINI. FINANCIJA, POREZNA UPRAVA PU ZADAR, OIB 18683136487, 23000 Zadar</derivirana_varijabla>
  </DomainObject.Predmet.StrankaWithAdressOIB>
  <DomainObject.Predmet.StrankaNazivFormated>
    <izvorni_sadrzaj>SGS ADRIATICA d.o.o. Zagreb,REPUBLIKA HRVATSKA, MINI. FINANCIJA, POREZNA UPRAVA PU ZADAR</izvorni_sadrzaj>
    <derivirana_varijabla naziv="DomainObject.Predmet.StrankaNazivFormated_1">SGS ADRIATICA d.o.o. Zagreb,REPUBLIKA HRVATSKA, MINI. FINANCIJA, POREZNA UPRAVA PU ZADAR</derivirana_varijabla>
  </DomainObject.Predmet.StrankaNazivFormated>
  <DomainObject.Predmet.StrankaNazivFormatedOIB>
    <izvorni_sadrzaj>SGS ADRIATICA d.o.o. Zagreb, OIB 69359376226,REPUBLIKA HRVATSKA, MINI. FINANCIJA, POREZNA UPRAVA PU ZADAR, OIB 18683136487</izvorni_sadrzaj>
    <derivirana_varijabla naziv="DomainObject.Predmet.StrankaNazivFormatedOIB_1">SGS ADRIATICA d.o.o. Zagreb, OIB 69359376226,REPUBLIKA HRVATSKA, MINI.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SGS ADRIATICA d.o.o. Zagreb</item>
      <item>REPUBLIKA HRVATSKA, MINI. FINANCIJA, POREZNA UPRAVA PU ZADAR</item>
    </izvorni_sadrzaj>
    <derivirana_varijabla naziv="DomainObject.Predmet.StrankaListFormated_1">
      <item>SGS ADRIATICA d.o.o. Zagreb</item>
      <item>REPUBLIKA HRVATSKA, MINI. FINANCIJA, POREZNA UPRAVA PU ZADAR</item>
    </derivirana_varijabla>
  </DomainObject.Predmet.StrankaListFormated>
  <DomainObject.Predmet.StrankaListFormatedOIB>
    <izvorni_sadrzaj>
      <item>SGS ADRIATICA d.o.o. Zagreb, OIB 69359376226</item>
      <item>REPUBLIKA HRVATSKA, MINI. FINANCIJA, POREZNA UPRAVA PU ZADAR, OIB 18683136487</item>
    </izvorni_sadrzaj>
    <derivirana_varijabla naziv="DomainObject.Predmet.StrankaListFormatedOIB_1">
      <item>SGS ADRIATICA d.o.o. Zagreb, OIB 69359376226</item>
      <item>REPUBLIKA HRVATSKA, MINI. FINANCIJA, POREZNA UPRAVA PU ZADAR, OIB 18683136487</item>
    </derivirana_varijabla>
  </DomainObject.Predmet.StrankaListFormatedOIB>
  <DomainObject.Predmet.StrankaListFormatedWithAdress>
    <izvorni_sadrzaj>
      <item>SGS ADRIATICA d.o.o. Zagreb, Karlovačka cesta 4, 10000 Zagreb</item>
      <item>REPUBLIKA HRVATSKA, MINI. FINANCIJA, POREZNA UPRAVA PU ZADAR, 23000 Zadar</item>
    </izvorni_sadrzaj>
    <derivirana_varijabla naziv="DomainObject.Predmet.StrankaListFormatedWithAdress_1">
      <item>SGS ADRIATICA d.o.o. Zagreb, Karlovačka cesta 4, 10000 Zagreb</item>
      <item>REPUBLIKA HRVATSKA, MINI. FINANCIJA, POREZNA UPRAVA PU ZADAR, 23000 Zadar</item>
    </derivirana_varijabla>
  </DomainObject.Predmet.StrankaListFormatedWithAdress>
  <DomainObject.Predmet.StrankaListFormatedWithAdressOIB>
    <izvorni_sadrzaj>
      <item>SGS ADRIATICA d.o.o. Zagreb, OIB 69359376226, Karlovačka cesta 4, 10000 Zagreb</item>
      <item>REPUBLIKA HRVATSKA, MINI. FINANCIJA, POREZNA UPRAVA PU ZADAR, OIB 18683136487, 23000 Zadar</item>
    </izvorni_sadrzaj>
    <derivirana_varijabla naziv="DomainObject.Predmet.StrankaListFormatedWithAdressOIB_1">
      <item>SGS ADRIATICA d.o.o. Zagreb, OIB 69359376226, Karlovačka cesta 4, 10000 Zagreb</item>
      <item>REPUBLIKA HRVATSKA, MINI. FINANCIJA, POREZNA UPRAVA PU ZADAR, OIB 18683136487, 23000 Zadar</item>
    </derivirana_varijabla>
  </DomainObject.Predmet.StrankaListFormatedWithAdressOIB>
  <DomainObject.Predmet.StrankaListNazivFormated>
    <izvorni_sadrzaj>
      <item>SGS ADRIATICA d.o.o. Zagreb</item>
      <item>REPUBLIKA HRVATSKA, MINI. FINANCIJA, POREZNA UPRAVA PU ZADAR</item>
    </izvorni_sadrzaj>
    <derivirana_varijabla naziv="DomainObject.Predmet.StrankaListNazivFormated_1">
      <item>SGS ADRIATICA d.o.o. Zagreb</item>
      <item>REPUBLIKA HRVATSKA, MINI. FINANCIJA, POREZNA UPRAVA PU ZADAR</item>
    </derivirana_varijabla>
  </DomainObject.Predmet.StrankaListNazivFormated>
  <DomainObject.Predmet.StrankaListNazivFormatedOIB>
    <izvorni_sadrzaj>
      <item>SGS ADRIATICA d.o.o. Zagreb, OIB 69359376226</item>
      <item>REPUBLIKA HRVATSKA, MINI. FINANCIJA, POREZNA UPRAVA PU ZADAR, OIB 18683136487</item>
    </izvorni_sadrzaj>
    <derivirana_varijabla naziv="DomainObject.Predmet.StrankaListNazivFormatedOIB_1">
      <item>SGS ADRIATICA d.o.o. Zagreb, OIB 69359376226</item>
      <item>REPUBLIKA HRVATSKA, MINI. FINANCIJA, POREZNA UPRAVA PU ZADAR, OIB 18683136487</item>
    </derivirana_varijabla>
  </DomainObject.Predmet.StrankaListNazivFormatedOIB>
  <DomainObject.Predmet.ProtuStrankaListFormated>
    <izvorni_sadrzaj>
      <item>Stečajna masa iza METAL-KABEL, društvo s ograničenom odgovornošću za proizvodnju žice, metalnih užadi i kabela, trgovinu </item>
    </izvorni_sadrzaj>
    <derivirana_varijabla naziv="DomainObject.Predmet.ProtuStrankaListFormated_1">
      <item>Stečajna masa iza METAL-KABEL, društvo s ograničenom odgovornošću za proizvodnju žice, metalnih užadi i kabela, trgovinu </item>
    </derivirana_varijabla>
  </DomainObject.Predmet.ProtuStrankaListFormated>
  <DomainObject.Predmet.ProtuStrankaList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FormatedOIB_1">
      <item>Stečajna masa iza METAL-KABEL, društvo s ograničenom odgovornošću za proizvodnju žice, metalnih užadi i kabela, trgovinu , OIB 70540440686</item>
    </derivirana_varijabla>
  </DomainObject.Predmet.ProtuStrankaListFormatedOIB>
  <DomainObject.Predmet.ProtuStrankaListFormatedWithAdress>
    <izvorni_sadrzaj>
      <item>Stečajna masa iza METAL-KABEL, društvo s ograničenom odgovornošću za proizvodnju žice, metalnih užadi i kabela, trgovinu , M. Krleže 3/c, 23000 Zadar</item>
    </izvorni_sadrzaj>
    <derivirana_varijabla naziv="DomainObject.Predmet.ProtuStrankaListFormatedWithAdress_1">
      <item>Stečajna masa iza METAL-KABEL, društvo s ograničenom odgovornošću za proizvodnju žice, metalnih užadi i kabela, trgovinu , M. Krleže 3/c, 23000 Zadar</item>
    </derivirana_varijabla>
  </DomainObject.Predmet.ProtuStrankaListFormatedWithAdress>
  <DomainObject.Predmet.ProtuStrankaListFormatedWithAdressOIB>
    <izvorni_sadrzaj>
      <item>Stečajna masa iza METAL-KABEL, društvo s ograničenom odgovornošću za proizvodnju žice, metalnih užadi i kabela, trgovinu , OIB 70540440686, M. Krleže 3/c, 23000 Zadar</item>
    </izvorni_sadrzaj>
    <derivirana_varijabla naziv="DomainObject.Predmet.ProtuStrankaListFormatedWithAdressOIB_1">
      <item>Stečajna masa iza METAL-KABEL, društvo s ograničenom odgovornošću za proizvodnju žice, metalnih užadi i kabela, trgovinu , OIB 70540440686, M. Krleže 3/c, 23000 Zadar</item>
    </derivirana_varijabla>
  </DomainObject.Predmet.ProtuStrankaListFormatedWithAdressOIB>
  <DomainObject.Predmet.ProtuStrankaListNazivFormated>
    <izvorni_sadrzaj>
      <item>Stečajna masa iza METAL-KABEL, društvo s ograničenom odgovornošću za proizvodnju žice, metalnih užadi i kabela, trgovinu </item>
    </izvorni_sadrzaj>
    <derivirana_varijabla naziv="DomainObject.Predmet.ProtuStrankaListNazivFormated_1">
      <item>Stečajna masa iza METAL-KABEL, društvo s ograničenom odgovornošću za proizvodnju žice, metalnih užadi i kabela, trgovinu </item>
    </derivirana_varijabla>
  </DomainObject.Predmet.ProtuStrankaListNazivFormated>
  <DomainObject.Predmet.ProtuStrankaListNaziv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NazivFormatedOIB_1">
      <item>Stečajna masa iza METAL-KABEL, društvo s ograničenom odgovornošću za proizvodnju žice, metalnih užadi i kabela, trgovinu , OIB 70540440686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MINI. FINANCIJA, POREZNA UPRAVA PU ZADAR i dr.</izvorni_sadrzaj>
    <derivirana_varijabla naziv="DomainObject.Predmet.StrankaIDrugi_1">REPUBLIKA HRVATSKA, MINI. FINANCIJA, POREZNA UPRAVA PU ZADAR i dr.</derivirana_varijabla>
  </DomainObject.Predmet.StrankaIDrugi>
  <DomainObject.Predmet.ProtustrankaIDrugi>
    <izvorni_sadrzaj>Stečajna masa iza METAL-KABEL, društvo s ograničenom odgovornošću za proizvodnju žice, metalnih užadi i kabela, trgovinu </izvorni_sadrzaj>
    <derivirana_varijabla naziv="DomainObject.Predmet.ProtustrankaIDrugi_1">Stečajna masa iza METAL-KABEL, društvo s ograničenom odgovornošću za proizvodnju žice, metalnih užadi i kabela, trgovinu </derivirana_varijabla>
  </DomainObject.Predmet.ProtustrankaIDrugi>
  <DomainObject.Predmet.StrankaIDrugiAdressOIB>
    <izvorni_sadrzaj>REPUBLIKA HRVATSKA, MINI. FINANCIJA, POREZNA UPRAVA PU ZADAR, OIB 18683136487, 23000 Zadar i dr.</izvorni_sadrzaj>
    <derivirana_varijabla naziv="DomainObject.Predmet.StrankaIDrugiAdressOIB_1">REPUBLIKA HRVATSKA, MINI. FINANCIJA, POREZNA UPRAVA PU ZADAR, OIB 18683136487, 23000 Zadar i dr.</derivirana_varijabla>
  </DomainObject.Predmet.StrankaIDrugiAdressOIB>
  <DomainObject.Predmet.ProtustrankaIDrugi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IDrugiAdressOIB_1">Stečajna masa iza METAL-KABEL, društvo s ograničenom odgovornošću za proizvodnju žice, metalnih užadi i kabela, trgovinu , OIB 70540440686, M. Krleže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SGS ADRIATICA d.o.o. Zagreb</item>
      <item>Stečajna masa iza METAL-KABEL, društvo s ograničenom odgovornošću za proizvodnju žice, metalnih užadi i kabela, trgovinu </item>
      <item>REPUBLIKA HRVATSKA, MINI. FINANCIJA, POREZNA UPRAVA PU ZADAR</item>
      <item>ŽUPANIJSKO DRŽAVNO ODVJETNIŠTVO ZADAR</item>
    </izvorni_sadrzaj>
    <derivirana_varijabla naziv="DomainObject.Predmet.SudioniciListNaziv_1">
      <item>SGS ADRIATICA d.o.o. Zagreb</item>
      <item>Stečajna masa iza METAL-KABEL, društvo s ograničenom odgovornošću za proizvodnju žice, metalnih užadi i kabela, trgovinu </item>
      <item>REPUBLIKA HRVATSKA, MINI. FINANCIJA, POREZNA UPRAVA PU ZADAR</item>
      <item>ŽUPANIJSKO DRŽAVNO ODVJETNIŠTVO ZADAR</item>
    </derivirana_varijabla>
  </DomainObject.Predmet.SudioniciListNaziv>
  <DomainObject.Predmet.SudioniciListAdressOIB>
    <izvorni_sadrzaj>
      <item>SGS ADRIATICA d.o.o. Zagreb, OIB 69359376226, Karlovačka cesta 4,10000 Zagreb</item>
      <item>Stečajna masa iza METAL-KABEL, društvo s ograničenom odgovornošću za proizvodnju žice, metalnih užadi i kabela, trgovinu , OIB 70540440686, M. Krleže 3/c,23000 Zadar</item>
      <item>REPUBLIKA HRVATSKA, MINI. FINANCIJA, POREZNA UPRAVA PU ZADAR, OIB 18683136487, 23000 Zadar</item>
      <item>ŽUPANIJSKO DRŽAVNO ODVJETNIŠTVO ZADAR, Zadar</item>
    </izvorni_sadrzaj>
    <derivirana_varijabla naziv="DomainObject.Predmet.SudioniciListAdressOIB_1">
      <item>SGS ADRIATICA d.o.o. Zagreb, OIB 69359376226, Karlovačka cesta 4,10000 Zagreb</item>
      <item>Stečajna masa iza METAL-KABEL, društvo s ograničenom odgovornošću za proizvodnju žice, metalnih užadi i kabela, trgovinu , OIB 70540440686, M. Krleže 3/c,23000 Zadar</item>
      <item>REPUBLIKA HRVATSKA, MINI. FINANCIJA, POREZNA UPRAVA PU ZADAR, OIB 18683136487, 23000 Zadar</item>
      <item>ŽUPANIJSKO DRŽAVNO ODVJETNIŠTVO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69359376226</item>
      <item>, OIB 70540440686</item>
      <item>, OIB 18683136487</item>
      <item>, OIB null</item>
    </izvorni_sadrzaj>
    <derivirana_varijabla naziv="DomainObject.Predmet.SudioniciListNazivOIB_1">
      <item>, OIB 69359376226</item>
      <item>, OIB 70540440686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216</properties:Words>
  <properties:Characters>1034</properties:Characters>
  <properties:Lines>50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2017-12-22T10:05:00Z</dcterms:created>
  <dc:creator>abajlo</dc:creator>
  <cp:lastModifiedBy>Nena Mužanović</cp:lastModifiedBy>
  <cp:lastPrinted>2017-10-23T08:08:00Z</cp:lastPrinted>
  <dcterms:modified xmlns:xsi="http://www.w3.org/2001/XMLSchema-instance" xsi:type="dcterms:W3CDTF">2017-12-28T07:42:00Z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