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d093" w14:paraId="cd0d093"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5B032D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B032D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St-214/2016</w:t>
      </w: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5B032D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5B032D">
        <w:rPr>
          <w:rFonts w:cs="Times New Roman" w:eastAsia="Times New Roman"/>
          <w:b/>
          <w:noProof/>
          <w:szCs w:val="20"/>
          <w:lang w:eastAsia="hr-HR" w:val="en-GB"/>
        </w:rPr>
        <w:t>za ročište 24. kolovoza 2017. u 10,00 sati</w:t>
      </w: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B032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B032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</w:t>
      </w:r>
      <w:r w:rsidRPr="005B032D">
        <w:rPr>
          <w:rFonts w:cs="Times New Roman" w:eastAsia="Times New Roman"/>
          <w:noProof/>
          <w:szCs w:val="20"/>
          <w:lang w:eastAsia="hr-HR" w:val="en-GB"/>
        </w:rPr>
        <w:tab/>
        <w:t xml:space="preserve">               STEČAJNI UPRAVITELJ</w:t>
      </w: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B032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NENAD HOMAR</w:t>
      </w: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B032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B032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B032D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5B032D">
        <w:rPr>
          <w:rFonts w:cs="Times New Roman" w:eastAsia="Times New Roman"/>
          <w:szCs w:val="20"/>
          <w:lang w:eastAsia="hr-HR"/>
        </w:rPr>
        <w:t xml:space="preserve">MASTER društvo s ograničenom odgovornošću </w:t>
      </w:r>
      <w:proofErr w:type="gramStart"/>
      <w:r w:rsidRPr="005B032D">
        <w:rPr>
          <w:rFonts w:cs="Times New Roman" w:eastAsia="Times New Roman"/>
          <w:szCs w:val="20"/>
          <w:lang w:eastAsia="hr-HR"/>
        </w:rPr>
        <w:t>sa</w:t>
      </w:r>
      <w:proofErr w:type="gramEnd"/>
      <w:r w:rsidRPr="005B032D">
        <w:rPr>
          <w:rFonts w:cs="Times New Roman" w:eastAsia="Times New Roman"/>
          <w:szCs w:val="20"/>
          <w:lang w:eastAsia="hr-HR"/>
        </w:rPr>
        <w:t xml:space="preserve"> proizvodnju, trgovinu i usluge, Čazma, Grge </w:t>
      </w:r>
      <w:proofErr w:type="spellStart"/>
      <w:r w:rsidRPr="005B032D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5B032D">
        <w:rPr>
          <w:rFonts w:cs="Times New Roman" w:eastAsia="Times New Roman"/>
          <w:szCs w:val="20"/>
          <w:lang w:eastAsia="hr-HR"/>
        </w:rPr>
        <w:t xml:space="preserve"> 14, </w:t>
      </w:r>
      <w:r w:rsidRPr="005B032D">
        <w:rPr>
          <w:rFonts w:cs="Times New Roman" w:eastAsia="Times New Roman"/>
          <w:noProof/>
          <w:szCs w:val="20"/>
          <w:lang w:eastAsia="hr-HR"/>
        </w:rPr>
        <w:t>upisanih u</w:t>
      </w:r>
      <w:r w:rsidRPr="005B032D">
        <w:rPr>
          <w:rFonts w:cs="Times New Roman" w:eastAsia="Times New Roman"/>
          <w:szCs w:val="20"/>
          <w:lang w:eastAsia="hr-HR"/>
        </w:rPr>
        <w:t xml:space="preserve"> </w:t>
      </w:r>
      <w:r w:rsidRPr="005B032D">
        <w:rPr>
          <w:rFonts w:cs="Times New Roman" w:eastAsia="Times New Roman"/>
          <w:noProof/>
          <w:lang w:eastAsia="hr-HR"/>
        </w:rPr>
        <w:t>zk.ul. 2346</w:t>
      </w:r>
      <w:r w:rsidRPr="005B032D">
        <w:rPr>
          <w:rFonts w:cs="Times New Roman" w:eastAsia="Times New Roman"/>
          <w:b/>
          <w:noProof/>
          <w:lang w:eastAsia="hr-HR"/>
        </w:rPr>
        <w:t xml:space="preserve"> </w:t>
      </w:r>
      <w:r w:rsidRPr="005B032D">
        <w:rPr>
          <w:rFonts w:cs="Times New Roman" w:eastAsia="Times New Roman"/>
          <w:noProof/>
          <w:lang w:eastAsia="hr-HR"/>
        </w:rPr>
        <w:t>k.o. 303780, Čazma čk.br. 1075/9 oranica pod. zona sa 776 čhv</w:t>
      </w:r>
      <w:r w:rsidRPr="005B032D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5B032D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5B032D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24. kolovoza 2017. u 10,00 sati u zgradi Trgovačkog suda u Bjelovaru, Šetalište dr. Ivše Lebovića 42, sudnica br. 1.</w:t>
      </w: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B032D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B032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B032D" w:rsidP="005B032D" w:rsidR="005B032D" w:rsidRPr="005B03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B032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2D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5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Nenad Homar, OIB 11719729882, Dravska 1, 48000 Koprivnica</izvorni_sadrzaj>
    <derivirana_varijabla naziv="DomainObject.UcesnikSudskeRadnje.SudskaRadnja.UcesniciObavijest_1">1. Stečajna uprava Nenad Homar, OIB 11719729882, Dravska 1, 48000 Koprivnica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Koprivnica</izvorni_sadrzaj>
    <derivirana_varijabla naziv="DomainObject.UcesnikSudskeRadnje.Adresa.Naselje_1">Koprivnica</derivirana_varijabla>
  </DomainObject.UcesnikSudskeRadnje.Adresa.Naselje>
  <DomainObject.UcesnikSudskeRadnje.Adresa.PostBroj>
    <izvorni_sadrzaj>48000</izvorni_sadrzaj>
    <derivirana_varijabla naziv="DomainObject.UcesnikSudskeRadnje.Adresa.PostBroj_1">48000</derivirana_varijabla>
  </DomainObject.UcesnikSudskeRadnje.Adresa.PostBroj>
  <DomainObject.UcesnikSudskeRadnje.Adresa.UlicaIKBR>
    <izvorni_sadrzaj>Dravska 1</izvorni_sadrzaj>
    <derivirana_varijabla naziv="DomainObject.UcesnikSudskeRadnje.Adresa.UlicaIKBR_1">Dravska 1</derivirana_varijabla>
  </DomainObject.UcesnikSudskeRadnje.Adresa.UlicaIKBR>
  <DomainObject.UcesnikSudskeRadnje.Naziv>
    <izvorni_sadrzaj>Nenad Homar</izvorni_sadrzaj>
    <derivirana_varijabla naziv="DomainObject.UcesnikSudskeRadnje.Naziv_1">Nenad Homar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kolovoza 2017.</izvorni_sadrzaj>
    <derivirana_varijabla naziv="DomainObject.UcesnikSudskeRadnje.SudskaRadnja.PlaniraniZavrsetakDatum_1">24. kolovoza 2017.</derivirana_varijabla>
  </DomainObject.UcesnikSudskeRadnje.SudskaRadnja.PlaniraniZavrsetakDatum>
  <DomainObject.UcesnikSudskeRadnje.SudskaRadnja.PlaniraniPocetakDatum>
    <izvorni_sadrzaj>24. kolovoza 2017.</izvorni_sadrzaj>
    <derivirana_varijabla naziv="DomainObject.UcesnikSudskeRadnje.SudskaRadnja.PlaniraniPocetakDatum_1">24. kolovoza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10:30</izvorni_sadrzaj>
    <derivirana_varijabla naziv="DomainObject.UcesnikSudskeRadnje.SudskaRadnja.PlaniraniZavrsetakVrijeme_1">10:30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  <item>Marko Čačić</item>
      <item>Nenad Homar</item>
    </izvorni_sadrzaj>
    <derivirana_varijabla naziv="DomainObject.Predmet.OstaliListFormated_1">
      <item>Alen Švraka</item>
      <item>Županijsko državno odvjetništvo u Bjelovaru</item>
      <item>Financijska agencija</item>
      <item>Marko Čačić</item>
      <item>Nenad Homar</item>
    </derivirana_varijabla>
  </DomainObject.Predmet.OstaliListFormated>
  <DomainObject.Predmet.OstaliListFormatedOIB>
    <izvorni_sadrzaj>
      <item>Alen Švraka, OIB 16195660019</item>
      <item>Županijsko državno odvjetništvo u Bjelovaru</item>
      <item>Financijska agencija, OIB 85821130368</item>
      <item>Marko Čačić, OIB 71598929328</item>
      <item>Nenad Homar, OIB 11719729882</item>
    </izvorni_sadrzaj>
    <derivirana_varijabla naziv="DomainObject.Predmet.OstaliListFormatedOIB_1">
      <item>Alen Švraka, OIB 16195660019</item>
      <item>Županijsko državno odvjetništvo u Bjelovaru</item>
      <item>Financijska agencija, OIB 85821130368</item>
      <item>Marko Čačić, OIB 71598929328</item>
      <item>Nenad Homar, OIB 11719729882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  <item>Marko Čačić, Osječka 217, 44330 Novska</item>
      <item>Nenad Homar, Dravska 1, 48000 Koprivnica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  <item>Marko Čačić, Osječka 217, 44330 Novska</item>
      <item>Nenad Homar, Dravska 1, 48000 Koprivnica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  <item>Nenad Homar, OIB 11719729882, Dravska 1, 48000 Koprivnica</item>
    </izvorni_sadrzaj>
    <derivirana_varijabla naziv="DomainObject.Predmet.OstaliListFormatedWithAdressOIB_1"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  <item>Nenad Homar, OIB 11719729882, Dravska 1, 48000 Koprivnica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  <item>Marko Čačić</item>
      <item>Nenad Homar</item>
    </izvorni_sadrzaj>
    <derivirana_varijabla naziv="DomainObject.Predmet.OstaliListNazivFormated_1">
      <item>Alen Švraka</item>
      <item>Županijsko državno odvjetništvo u Bjelovaru</item>
      <item>Financijska agencija</item>
      <item>Marko Čačić</item>
      <item>Nenad Homar</item>
    </derivirana_varijabla>
  </DomainObject.Predmet.OstaliListNazivFormated>
  <DomainObject.Predmet.OstaliListNazivFormatedOIB>
    <izvorni_sadrzaj>
      <item>Alen Švraka, OIB 16195660019</item>
      <item>Županijsko državno odvjetništvo u Bjelovaru</item>
      <item>Financijska agencija, OIB 85821130368</item>
      <item>Marko Čačić, OIB 71598929328</item>
      <item>Nenad Homar, OIB 11719729882</item>
    </izvorni_sadrzaj>
    <derivirana_varijabla naziv="DomainObject.Predmet.OstaliListNazivFormatedOIB_1">
      <item>Alen Švraka, OIB 16195660019</item>
      <item>Županijsko državno odvjetništvo u Bjelovaru</item>
      <item>Financijska agencija, OIB 85821130368</item>
      <item>Marko Čačić, OIB 71598929328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  <item>Nenad Homar</item>
    </izvorni_sadrzaj>
    <derivirana_varijabla naziv="DomainObject.Predmet.SudioniciListNaziv_1"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  <item>Nenad Homar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  <item>Nenad Homar, OIB 11719729882, Dravska 1,48000 Koprivnica</item>
    </izvorni_sadrzaj>
    <derivirana_varijabla naziv="DomainObject.Predmet.SudioniciListAdressOIB_1"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  <item>Nenad Homar, OIB 11719729882, Dravska 1,48000 Koprivnica</item>
    </derivirana_varijabla>
  </DomainObject.Predmet.SudioniciListAdressOIB>
  <DomainObject.UcesnikSudskeRadnje.NazivFormated>
    <izvorni_sadrzaj>Nenad Homar, OIB 11719729882, Dravska 1,48000 Koprivnica</izvorni_sadrzaj>
    <derivirana_varijabla naziv="DomainObject.UcesnikSudskeRadnje.NazivFormated_1">Nenad Homar, OIB 11719729882, Dravska 1,48000 Koprivnica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66673-A00C-4AEF-8259-53FF692FB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714</properties:Characters>
  <properties:Lines>33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Nenad Homar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