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47599" w14:paraId="264759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4646B" w:rsidP="00B4646B" w:rsidR="00B4646B" w:rsidRPr="00B4646B">
      <w:pPr>
        <w:spacing w:after="0"/>
        <w:jc w:val="right"/>
        <w:rPr>
          <w:rFonts w:cs="Times New Roman" w:eastAsia="MS Mincho"/>
          <w:lang w:eastAsia="hr-HR"/>
        </w:rPr>
      </w:pPr>
      <w:r w:rsidRPr="00B4646B">
        <w:rPr>
          <w:rFonts w:cs="Times New Roman" w:eastAsia="Times New Roman"/>
          <w:lang w:eastAsia="hr-HR"/>
        </w:rPr>
        <w:t>9 St-8/14</w:t>
      </w:r>
    </w:p>
    <w:p w:rsidRDefault="00B4646B" w:rsidP="00B4646B" w:rsidR="00B4646B" w:rsidRPr="00B4646B">
      <w:pPr>
        <w:tabs>
          <w:tab w:pos="1544" w:val="left"/>
        </w:tabs>
        <w:spacing w:after="0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ab/>
      </w:r>
    </w:p>
    <w:p w:rsidRDefault="00B4646B" w:rsidP="00B4646B" w:rsidR="00B4646B" w:rsidRPr="00B4646B">
      <w:pPr>
        <w:spacing w:after="0"/>
        <w:jc w:val="center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center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center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U    I M E    R E P U B L I K E   H R V A T S K E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 xml:space="preserve"> </w:t>
      </w:r>
    </w:p>
    <w:p w:rsidRDefault="00B4646B" w:rsidP="00B4646B" w:rsidR="00B4646B" w:rsidRPr="00B4646B">
      <w:pPr>
        <w:spacing w:after="0"/>
        <w:jc w:val="center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>R J E Š E N J E</w:t>
      </w:r>
    </w:p>
    <w:p w:rsidRDefault="00B4646B" w:rsidP="00B4646B" w:rsidR="00B4646B" w:rsidRPr="00B4646B">
      <w:pPr>
        <w:spacing w:after="0"/>
        <w:jc w:val="center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ab/>
        <w:t xml:space="preserve"> </w:t>
      </w:r>
      <w:r w:rsidRPr="00B4646B">
        <w:rPr>
          <w:rFonts w:cs="Times New Roman" w:eastAsia="Calibri"/>
        </w:rPr>
        <w:t xml:space="preserve">Trgovački sud u Zadru, Stalna služba u Šibeniku, po sutkinji tog suda Terezija Goreta, u stečajnom postupku nad stečajnim dužnikom Amazona d.o.o. u stečaju iz </w:t>
      </w:r>
      <w:proofErr w:type="spellStart"/>
      <w:r w:rsidRPr="00B4646B">
        <w:rPr>
          <w:rFonts w:cs="Times New Roman" w:eastAsia="Calibri"/>
        </w:rPr>
        <w:t>Drinovaca</w:t>
      </w:r>
      <w:proofErr w:type="spellEnd"/>
      <w:r w:rsidRPr="00B4646B">
        <w:rPr>
          <w:rFonts w:cs="Times New Roman" w:eastAsia="Calibri"/>
        </w:rPr>
        <w:t xml:space="preserve">, </w:t>
      </w:r>
      <w:proofErr w:type="spellStart"/>
      <w:r w:rsidRPr="00B4646B">
        <w:rPr>
          <w:rFonts w:cs="Times New Roman" w:eastAsia="Calibri"/>
        </w:rPr>
        <w:t>Ivići</w:t>
      </w:r>
      <w:proofErr w:type="spellEnd"/>
      <w:r w:rsidRPr="00B4646B">
        <w:rPr>
          <w:rFonts w:cs="Times New Roman" w:eastAsia="Calibri"/>
        </w:rPr>
        <w:t xml:space="preserve"> 27, OIB: 48988031809, kojeg zastupa stečajni upravitelj Radojka </w:t>
      </w:r>
      <w:proofErr w:type="spellStart"/>
      <w:r w:rsidRPr="00B4646B">
        <w:rPr>
          <w:rFonts w:cs="Times New Roman" w:eastAsia="Calibri"/>
        </w:rPr>
        <w:t>Danek</w:t>
      </w:r>
      <w:proofErr w:type="spellEnd"/>
      <w:r w:rsidRPr="00B4646B">
        <w:rPr>
          <w:rFonts w:cs="Times New Roman" w:eastAsia="Calibri"/>
        </w:rPr>
        <w:t xml:space="preserve"> iz Šibenika, dana 25. srpnja 2018. godine</w:t>
      </w:r>
    </w:p>
    <w:p w:rsidRDefault="00B4646B" w:rsidP="00B4646B" w:rsidR="00B4646B" w:rsidRPr="00B4646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de-DE"/>
        </w:rPr>
      </w:pPr>
    </w:p>
    <w:p w:rsidRDefault="00B4646B" w:rsidP="00B4646B" w:rsidR="00B4646B" w:rsidRPr="00B4646B">
      <w:pPr>
        <w:spacing w:after="0"/>
        <w:jc w:val="center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r i j e š i o     j e</w:t>
      </w:r>
    </w:p>
    <w:p w:rsidRDefault="00B4646B" w:rsidP="00B4646B" w:rsidR="00B4646B" w:rsidRPr="00B4646B">
      <w:pPr>
        <w:tabs>
          <w:tab w:pos="8085" w:val="left"/>
        </w:tabs>
        <w:spacing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ab/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Calibri"/>
        </w:rPr>
      </w:pPr>
      <w:r w:rsidRPr="00B4646B">
        <w:rPr>
          <w:rFonts w:cs="Times New Roman" w:eastAsia="Times New Roman"/>
          <w:lang w:eastAsia="hr-HR"/>
        </w:rPr>
        <w:t>I.</w:t>
      </w:r>
      <w:r w:rsidRPr="00B4646B">
        <w:rPr>
          <w:rFonts w:cs="Times New Roman" w:eastAsia="Times New Roman"/>
          <w:lang w:eastAsia="hr-HR"/>
        </w:rPr>
        <w:tab/>
        <w:t xml:space="preserve">Z a k l j u č u j e   s e   stečajni postupak nad dužnikom </w:t>
      </w:r>
      <w:r w:rsidRPr="00B4646B">
        <w:rPr>
          <w:rFonts w:cs="Times New Roman" w:eastAsia="Calibri"/>
        </w:rPr>
        <w:t xml:space="preserve">Amazona d.o.o. u stečaju iz </w:t>
      </w:r>
      <w:proofErr w:type="spellStart"/>
      <w:r w:rsidRPr="00B4646B">
        <w:rPr>
          <w:rFonts w:cs="Times New Roman" w:eastAsia="Calibri"/>
        </w:rPr>
        <w:t>Drinovaca</w:t>
      </w:r>
      <w:proofErr w:type="spellEnd"/>
      <w:r w:rsidRPr="00B4646B">
        <w:rPr>
          <w:rFonts w:cs="Times New Roman" w:eastAsia="Calibri"/>
        </w:rPr>
        <w:t xml:space="preserve">, </w:t>
      </w:r>
      <w:proofErr w:type="spellStart"/>
      <w:r w:rsidRPr="00B4646B">
        <w:rPr>
          <w:rFonts w:cs="Times New Roman" w:eastAsia="Calibri"/>
        </w:rPr>
        <w:t>Ivići</w:t>
      </w:r>
      <w:proofErr w:type="spellEnd"/>
      <w:r w:rsidRPr="00B4646B">
        <w:rPr>
          <w:rFonts w:cs="Times New Roman" w:eastAsia="Calibri"/>
        </w:rPr>
        <w:t xml:space="preserve"> 27, OIB: 48988031809.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II.</w:t>
      </w:r>
      <w:r w:rsidRPr="00B4646B">
        <w:rPr>
          <w:rFonts w:cs="Times New Roman" w:eastAsia="MS Mincho"/>
          <w:lang w:eastAsia="hr-HR"/>
        </w:rPr>
        <w:tab/>
        <w:t>Ovo rješenje i osnova zaključenja stečajnog postupka objavit će se na e-oglasna ploča.</w:t>
      </w:r>
    </w:p>
    <w:p w:rsidRDefault="00B4646B" w:rsidP="00B4646B" w:rsidR="00B4646B" w:rsidRPr="00B46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>III.</w:t>
      </w:r>
      <w:r w:rsidRPr="00B4646B">
        <w:rPr>
          <w:rFonts w:cs="Times New Roman" w:eastAsia="Times New Roman"/>
          <w:lang w:eastAsia="hr-HR"/>
        </w:rPr>
        <w:tab/>
        <w:t>Po pravomoćnosti rješenja o zaključenju postupka stečajni dužnik će se brisati iz sudskog registra.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center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Obrazloženje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 xml:space="preserve">Stečajni upravitelj je podneskom od 22. srpnja 2018. godine predložio da se pristupi završnoj diobi u ovom stečajnom postupku, da se zakaže završno ročište i zaključi stečajni postupak. Uz navedeni podnesak stečajni upravitelj je dostavio sudu i završni račun.  </w:t>
      </w:r>
    </w:p>
    <w:p w:rsidRDefault="00B4646B" w:rsidP="00B4646B" w:rsidR="00B4646B" w:rsidRPr="00B464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B4646B">
        <w:rPr>
          <w:rFonts w:cs="Times New Roman" w:eastAsia="Times New Roman"/>
          <w:lang w:eastAsia="hr-HR"/>
        </w:rPr>
        <w:t>Rješenjem ovog suda poslovni broj 9 St-8/2014 od 08. siječnja 2018</w:t>
      </w:r>
      <w:r w:rsidRPr="00B4646B">
        <w:rPr>
          <w:rFonts w:cs="Times New Roman" w:eastAsia="MS Mincho"/>
          <w:lang w:eastAsia="hr-HR"/>
        </w:rPr>
        <w:t xml:space="preserve">. godine </w:t>
      </w:r>
      <w:r w:rsidRPr="00B4646B">
        <w:rPr>
          <w:rFonts w:cs="Times New Roman" w:eastAsia="Times New Roman"/>
          <w:lang w:eastAsia="hr-HR"/>
        </w:rPr>
        <w:t xml:space="preserve">stečajnom upravitelju dana je suglasnost </w:t>
      </w:r>
      <w:r w:rsidRPr="00B4646B">
        <w:rPr>
          <w:rFonts w:cs="Times New Roman" w:eastAsia="Times New Roman"/>
          <w:color w:val="000000"/>
          <w:lang w:eastAsia="hr-HR"/>
        </w:rPr>
        <w:t>za završnu diobu prema podnijetom završnom diobnom popisu.</w:t>
      </w:r>
    </w:p>
    <w:p w:rsidRDefault="00B4646B" w:rsidP="00B4646B" w:rsidR="00B4646B" w:rsidRPr="00B464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 xml:space="preserve">Na završnom ročištu raspravljen je završni račun stečajnog upravitelja, a vjerovnici nisu podnijeli prigovor na završni popis. </w:t>
      </w: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 xml:space="preserve">Nadalje, iz završnog izvješća stečajnog upravitelja i završnog računa utvrđeno je da je završna dioba okončana.  </w:t>
      </w: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 xml:space="preserve"> </w:t>
      </w: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 xml:space="preserve">Kako je odredbom čl. 286. st. 1. SZ-a propisano da će stečajni sudac odmah nakon okončanja završne diobe donijeti rješenje o zaključenju stečajnoga postupka te kako je uvidom u spis utvrđeno da daljnjeg unovčenja stečajne mase neće biti,  riješeno je kao u točki I. izreke rješenja. </w:t>
      </w: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 xml:space="preserve">Odluka iz točke II. izreke rješenja donesena je sukladno čl. 286. st. 2. SZ-a. </w:t>
      </w: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4646B">
        <w:rPr>
          <w:rFonts w:cs="Times New Roman" w:eastAsia="Times New Roman"/>
          <w:lang w:eastAsia="hr-HR"/>
        </w:rPr>
        <w:t>Sukladno odredbi čl. 286. st. 3. SZ određeno je da će se rješenje o zaključenju postupka po pravomoćnosti dostaviti sudskom registru radi brisanja te je zato odlučeno kao pod točkom III. izreke ovog rješenja.</w:t>
      </w: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4646B">
        <w:rPr>
          <w:rFonts w:cs="Times New Roman" w:eastAsia="MS Mincho"/>
          <w:lang w:eastAsia="hr-HR"/>
        </w:rPr>
        <w:t>U Šibeniku 25. srpnja 2018</w:t>
      </w:r>
      <w:r w:rsidRPr="00B4646B">
        <w:rPr>
          <w:rFonts w:cs="Times New Roman" w:eastAsia="Times New Roman"/>
          <w:lang w:eastAsia="hr-HR"/>
        </w:rPr>
        <w:t xml:space="preserve"> .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ind w:left="7080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 xml:space="preserve">      Sutkinja </w:t>
      </w:r>
    </w:p>
    <w:p w:rsidRDefault="00B4646B" w:rsidP="00B4646B" w:rsidR="00B4646B" w:rsidRPr="00B4646B">
      <w:pPr>
        <w:spacing w:after="0"/>
        <w:ind w:left="7080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ind w:left="7080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ind w:left="7080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Terezija Goreta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UPUTA  O  PRAVNOM  LIJEKU: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ind w:firstLine="708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Times New Roman"/>
          <w:lang w:eastAsia="hr-HR"/>
        </w:rPr>
        <w:t xml:space="preserve">Protiv ovog rješenja dopuštena je žalba. Žalba se podnosi u roku 8 dana od objave rješenja. Žalba se </w:t>
      </w:r>
      <w:r w:rsidRPr="00B4646B">
        <w:rPr>
          <w:rFonts w:cs="Times New Roman" w:eastAsia="MS Mincho"/>
          <w:lang w:eastAsia="hr-HR"/>
        </w:rPr>
        <w:t xml:space="preserve">podnosi u tri istovjetna primjerka, a o žalbi odlučuje Visoki trgovački sud Republike Hrvatske.  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 xml:space="preserve">             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DNA</w:t>
      </w:r>
    </w:p>
    <w:p w:rsidRDefault="00B4646B" w:rsidP="00B4646B" w:rsidR="00B4646B" w:rsidRPr="00B4646B">
      <w:pPr>
        <w:spacing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 xml:space="preserve">Rješenje dostaviti: </w:t>
      </w:r>
    </w:p>
    <w:p w:rsidRDefault="00B4646B" w:rsidP="00B4646B" w:rsidR="00B4646B" w:rsidRPr="00B4646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stečajnom upravitelju</w:t>
      </w:r>
    </w:p>
    <w:p w:rsidRDefault="00B4646B" w:rsidP="00B4646B" w:rsidR="00B4646B" w:rsidRPr="00B4646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ŽDO</w:t>
      </w:r>
    </w:p>
    <w:p w:rsidRDefault="00B4646B" w:rsidP="00B4646B" w:rsidR="00B4646B" w:rsidRPr="00B4646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FINA</w:t>
      </w:r>
    </w:p>
    <w:p w:rsidRDefault="00B4646B" w:rsidP="00B4646B" w:rsidR="00B4646B" w:rsidRPr="00B4646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E-oglasna ploča</w:t>
      </w:r>
    </w:p>
    <w:p w:rsidRDefault="00B4646B" w:rsidP="00B4646B" w:rsidR="00B4646B" w:rsidRPr="00B4646B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>Sudski registar, po pravomoćnosti</w:t>
      </w:r>
    </w:p>
    <w:p w:rsidRDefault="00B4646B" w:rsidP="00B4646B" w:rsidR="00B4646B" w:rsidRPr="00B4646B">
      <w:pPr>
        <w:spacing w:after="0"/>
        <w:ind w:left="360"/>
        <w:jc w:val="both"/>
        <w:rPr>
          <w:rFonts w:cs="Times New Roman" w:eastAsia="MS Mincho"/>
          <w:lang w:eastAsia="hr-HR"/>
        </w:rPr>
      </w:pPr>
      <w:r w:rsidRPr="00B4646B">
        <w:rPr>
          <w:rFonts w:cs="Times New Roman" w:eastAsia="MS Mincho"/>
          <w:lang w:eastAsia="hr-HR"/>
        </w:rPr>
        <w:t xml:space="preserve">   </w:t>
      </w:r>
    </w:p>
    <w:p w:rsidRDefault="00B4646B" w:rsidP="00B4646B" w:rsidR="00B4646B" w:rsidRPr="00B46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after="0"/>
        <w:jc w:val="both"/>
        <w:rPr>
          <w:rFonts w:cs="Times New Roman" w:eastAsia="Times New Roman"/>
          <w:lang w:eastAsia="hr-HR"/>
        </w:rPr>
      </w:pPr>
    </w:p>
    <w:p w:rsidRDefault="00B4646B" w:rsidP="00B4646B" w:rsidR="00B4646B" w:rsidRPr="00B4646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B4646B" w:rsidP="00B4646B" w:rsidR="00B4646B" w:rsidRPr="00B4646B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6B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961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St-8/2014-127</izvorni_sadrzaj>
    <derivirana_varijabla naziv="DomainObject.Oznaka_1">St-8/2014-127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2014.</izvorni_sadrzaj>
    <derivirana_varijabla naziv="DomainObject.Predmet.DatumOsnivanja_1">31. siječnja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St-8/2014</izvorni_sadrzaj>
    <derivirana_varijabla naziv="DomainObject.Predmet.OznakaBroj_1">St-8/2014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AMAZONA d.o.o. za trgovinu i turizam</izvorni_sadrzaj>
    <derivirana_varijabla naziv="DomainObject.Predmet.ProtustrankaFormated_1">  AMAZONA d.o.o. za trgovinu i turizam</derivirana_varijabla>
  </DomainObject.Predmet.ProtustrankaFormated>
  <DomainObject.Predmet.ProtustrankaFormatedOIB>
    <izvorni_sadrzaj>  AMAZONA d.o.o. za trgovinu i turizam, OIB 48988031809</izvorni_sadrzaj>
    <derivirana_varijabla naziv="DomainObject.Predmet.ProtustrankaFormatedOIB_1">  AMAZONA d.o.o. za trgovinu i turizam, OIB 48988031809</derivirana_varijabla>
  </DomainObject.Predmet.ProtustrankaFormatedOIB>
  <DomainObject.Predmet.ProtustrankaFormatedWithAdress>
    <izvorni_sadrzaj> AMAZONA d.o.o. za trgovinu i turizam, Ivići 27, 22320 Drinovci</izvorni_sadrzaj>
    <derivirana_varijabla naziv="DomainObject.Predmet.ProtustrankaFormatedWithAdress_1"> AMAZONA d.o.o. za trgovinu i turizam, Ivići 27, 22320 Drinovci</derivirana_varijabla>
  </DomainObject.Predmet.ProtustrankaFormatedWithAdress>
  <DomainObject.Predmet.ProtustrankaFormatedWithAdressOIB>
    <izvorni_sadrzaj> AMAZONA d.o.o. za trgovinu i turizam, OIB 48988031809, Ivići 27, 22320 Drinovci</izvorni_sadrzaj>
    <derivirana_varijabla naziv="DomainObject.Predmet.ProtustrankaFormatedWithAdressOIB_1"> AMAZONA d.o.o. za trgovinu i turizam, OIB 48988031809, Ivići 27, 22320 Drinovci</derivirana_varijabla>
  </DomainObject.Predmet.ProtustrankaFormatedWithAdressOIB>
  <DomainObject.Predmet.ProtustrankaWithAdress>
    <izvorni_sadrzaj>AMAZONA d.o.o. za trgovinu i turizam Ivići 27, 22320 Drinovci</izvorni_sadrzaj>
    <derivirana_varijabla naziv="DomainObject.Predmet.ProtustrankaWithAdress_1">AMAZONA d.o.o. za trgovinu i turizam Ivići 27, 22320 Drinovci</derivirana_varijabla>
  </DomainObject.Predmet.ProtustrankaWithAdress>
  <DomainObject.Predmet.ProtustrankaWithAdressOIB>
    <izvorni_sadrzaj>AMAZONA d.o.o. za trgovinu i turizam, OIB 48988031809, Ivići 27, 22320 Drinovci</izvorni_sadrzaj>
    <derivirana_varijabla naziv="DomainObject.Predmet.ProtustrankaWithAdressOIB_1">AMAZONA d.o.o. za trgovinu i turizam, OIB 48988031809, Ivići 27, 22320 Drinovci</derivirana_varijabla>
  </DomainObject.Predmet.ProtustrankaWithAdressOIB>
  <DomainObject.Predmet.ProtustrankaNazivFormated>
    <izvorni_sadrzaj>AMAZONA d.o.o. za trgovinu i turizam</izvorni_sadrzaj>
    <derivirana_varijabla naziv="DomainObject.Predmet.ProtustrankaNazivFormated_1">AMAZONA d.o.o. za trgovinu i turizam</derivirana_varijabla>
  </DomainObject.Predmet.ProtustrankaNazivFormated>
  <DomainObject.Predmet.ProtustrankaNazivFormatedOIB>
    <izvorni_sadrzaj>AMAZONA d.o.o. za trgovinu i turizam, OIB 48988031809</izvorni_sadrzaj>
    <derivirana_varijabla naziv="DomainObject.Predmet.ProtustrankaNazivFormatedOIB_1">AMAZONA d.o.o. za trgovinu i turizam, OIB 48988031809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SPLIT, Regionalni centar Split</izvorni_sadrzaj>
    <derivirana_varijabla naziv="DomainObject.Predmet.StrankaFormated_1">  FINA SPLIT, Regionalni centar Split</derivirana_varijabla>
  </DomainObject.Predmet.StrankaFormated>
  <DomainObject.Predmet.StrankaFormatedOIB>
    <izvorni_sadrzaj>  FINA SPLIT, Regionalni centar Split, OIB 85821130368</izvorni_sadrzaj>
    <derivirana_varijabla naziv="DomainObject.Predmet.StrankaFormatedOIB_1">  FINA SPLIT, Regionalni centar Split, OIB 85821130368</derivirana_varijabla>
  </DomainObject.Predmet.StrankaFormatedOIB>
  <DomainObject.Predmet.StrankaFormatedWithAdress>
    <izvorni_sadrzaj> FINA SPLIT, Regionalni centar Split, Mažuranićevo šetalište 24 b, 21000 Split</izvorni_sadrzaj>
    <derivirana_varijabla naziv="DomainObject.Predmet.StrankaFormatedWithAdress_1"> FINA SPLIT, Regionalni centar Split, Mažuranićevo šetalište 24 b, 21000 Split</derivirana_varijabla>
  </DomainObject.Predmet.StrankaFormatedWithAdress>
  <DomainObject.Predmet.StrankaFormatedWithAdressOIB>
    <izvorni_sadrzaj> FINA SPLIT, Regionalni centar Split, OIB 85821130368, Mažuranićevo šetalište 24 b, 21000 Split</izvorni_sadrzaj>
    <derivirana_varijabla naziv="DomainObject.Predmet.StrankaFormatedWithAdressOIB_1"> FINA SPLIT, Regionalni centar Split, OIB 85821130368, Mažuranićevo šetalište 24 b, 21000 Split</derivirana_varijabla>
  </DomainObject.Predmet.StrankaFormatedWithAdressOIB>
  <DomainObject.Predmet.StrankaWithAdress>
    <izvorni_sadrzaj>FINA SPLIT, Regionalni centar Split Mažuranićevo šetalište 24 b,21000 Split</izvorni_sadrzaj>
    <derivirana_varijabla naziv="DomainObject.Predmet.StrankaWithAdress_1">FINA SPLIT, Regionalni centar Split Mažuranićevo šetalište 24 b,21000 Split</derivirana_varijabla>
  </DomainObject.Predmet.StrankaWithAdress>
  <DomainObject.Predmet.StrankaWithAdressOIB>
    <izvorni_sadrzaj>FINA SPLIT, Regionalni centar Split, OIB 85821130368, Mažuranićevo šetalište 24 b,21000 Split</izvorni_sadrzaj>
    <derivirana_varijabla naziv="DomainObject.Predmet.StrankaWithAdressOIB_1">FINA SPLIT, Regionalni centar Split, OIB 85821130368, Mažuranićevo šetalište 24 b,21000 Split</derivirana_varijabla>
  </DomainObject.Predmet.StrankaWithAdressOIB>
  <DomainObject.Predmet.StrankaNazivFormated>
    <izvorni_sadrzaj>FINA SPLIT, Regionalni centar Split</izvorni_sadrzaj>
    <derivirana_varijabla naziv="DomainObject.Predmet.StrankaNazivFormated_1">FINA SPLIT, Regionalni centar Split</derivirana_varijabla>
  </DomainObject.Predmet.StrankaNazivFormated>
  <DomainObject.Predmet.StrankaNazivFormatedOIB>
    <izvorni_sadrzaj>FINA SPLIT, Regionalni centar Split, OIB 85821130368</izvorni_sadrzaj>
    <derivirana_varijabla naziv="DomainObject.Predmet.StrankaNazivFormatedOIB_1">FINA SPLIT, 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SPLIT, Regionalni centar Split</item>
    </izvorni_sadrzaj>
    <derivirana_varijabla naziv="DomainObject.Predmet.StrankaListFormated_1">
      <item>FINA SPLIT, Regionalni centar Split</item>
    </derivirana_varijabla>
  </DomainObject.Predmet.StrankaListFormated>
  <DomainObject.Predmet.StrankaListFormatedOIB>
    <izvorni_sadrzaj>
      <item>FINA SPLIT, Regionalni centar Split, OIB 85821130368</item>
    </izvorni_sadrzaj>
    <derivirana_varijabla naziv="DomainObject.Predmet.StrankaListFormatedOIB_1">
      <item>FINA SPLIT, Regionalni centar Split, OIB 85821130368</item>
    </derivirana_varijabla>
  </DomainObject.Predmet.StrankaListFormatedOIB>
  <DomainObject.Predmet.StrankaListFormatedWithAdress>
    <izvorni_sadrzaj>
      <item>FINA SPLIT, Regionalni centar Split, Mažuranićevo šetalište 24 b, 21000 Split</item>
    </izvorni_sadrzaj>
    <derivirana_varijabla naziv="DomainObject.Predmet.StrankaListFormatedWithAdress_1">
      <item>FINA SPLIT, Regionalni centar Split, Mažuranićevo šetalište 24 b, 21000 Split</item>
    </derivirana_varijabla>
  </DomainObject.Predmet.StrankaListFormatedWithAdress>
  <DomainObject.Predmet.StrankaListFormatedWithAdressOIB>
    <izvorni_sadrzaj>
      <item>FINA SPLIT, Regionalni centar Split, OIB 85821130368, Mažuranićevo šetalište 24 b, 21000 Split</item>
    </izvorni_sadrzaj>
    <derivirana_varijabla naziv="DomainObject.Predmet.StrankaListFormatedWithAdressOIB_1">
      <item>FINA SPLIT, Regionalni centar Split, OIB 85821130368, Mažuranićevo šetalište 24 b, 21000 Split</item>
    </derivirana_varijabla>
  </DomainObject.Predmet.StrankaListFormatedWithAdressOIB>
  <DomainObject.Predmet.StrankaListNazivFormated>
    <izvorni_sadrzaj>
      <item>FINA SPLIT, Regionalni centar Split</item>
    </izvorni_sadrzaj>
    <derivirana_varijabla naziv="DomainObject.Predmet.StrankaListNazivFormated_1">
      <item>FINA SPLIT, Regionalni centar Split</item>
    </derivirana_varijabla>
  </DomainObject.Predmet.StrankaListNazivFormated>
  <DomainObject.Predmet.StrankaListNazivFormatedOIB>
    <izvorni_sadrzaj>
      <item>FINA SPLIT, Regionalni centar Split, OIB 85821130368</item>
    </izvorni_sadrzaj>
    <derivirana_varijabla naziv="DomainObject.Predmet.StrankaListNazivFormatedOIB_1">
      <item>FINA SPLIT, Regionalni centar Split, OIB 85821130368</item>
    </derivirana_varijabla>
  </DomainObject.Predmet.StrankaListNazivFormatedOIB>
  <DomainObject.Predmet.ProtuStrankaListFormated>
    <izvorni_sadrzaj>
      <item>AMAZONA d.o.o. za trgovinu i turizam</item>
    </izvorni_sadrzaj>
    <derivirana_varijabla naziv="DomainObject.Predmet.ProtuStrankaListFormated_1">
      <item>AMAZONA d.o.o. za trgovinu i turizam</item>
    </derivirana_varijabla>
  </DomainObject.Predmet.ProtuStrankaListFormated>
  <DomainObject.Predmet.ProtuStrankaListFormatedOIB>
    <izvorni_sadrzaj>
      <item>AMAZONA d.o.o. za trgovinu i turizam, OIB 48988031809</item>
    </izvorni_sadrzaj>
    <derivirana_varijabla naziv="DomainObject.Predmet.ProtuStrankaListFormatedOIB_1">
      <item>AMAZONA d.o.o. za trgovinu i turizam, OIB 48988031809</item>
    </derivirana_varijabla>
  </DomainObject.Predmet.ProtuStrankaListFormatedOIB>
  <DomainObject.Predmet.ProtuStrankaListFormatedWithAdress>
    <izvorni_sadrzaj>
      <item>AMAZONA d.o.o. za trgovinu i turizam, Ivići 27, 22320 Drinovci</item>
    </izvorni_sadrzaj>
    <derivirana_varijabla naziv="DomainObject.Predmet.ProtuStrankaListFormatedWithAdress_1">
      <item>AMAZONA d.o.o. za trgovinu i turizam, Ivići 27, 22320 Drinovci</item>
    </derivirana_varijabla>
  </DomainObject.Predmet.ProtuStrankaListFormatedWithAdress>
  <DomainObject.Predmet.ProtuStrankaListFormatedWithAdressOIB>
    <izvorni_sadrzaj>
      <item>AMAZONA d.o.o. za trgovinu i turizam, OIB 48988031809, Ivići 27, 22320 Drinovci</item>
    </izvorni_sadrzaj>
    <derivirana_varijabla naziv="DomainObject.Predmet.ProtuStrankaListFormatedWithAdressOIB_1">
      <item>AMAZONA d.o.o. za trgovinu i turizam, OIB 48988031809, Ivići 27, 22320 Drinovci</item>
    </derivirana_varijabla>
  </DomainObject.Predmet.ProtuStrankaListFormatedWithAdressOIB>
  <DomainObject.Predmet.ProtuStrankaListNazivFormated>
    <izvorni_sadrzaj>
      <item>AMAZONA d.o.o. za trgovinu i turizam</item>
    </izvorni_sadrzaj>
    <derivirana_varijabla naziv="DomainObject.Predmet.ProtuStrankaListNazivFormated_1">
      <item>AMAZONA d.o.o. za trgovinu i turizam</item>
    </derivirana_varijabla>
  </DomainObject.Predmet.ProtuStrankaListNazivFormated>
  <DomainObject.Predmet.ProtuStrankaListNazivFormatedOIB>
    <izvorni_sadrzaj>
      <item>AMAZONA d.o.o. za trgovinu i turizam, OIB 48988031809</item>
    </izvorni_sadrzaj>
    <derivirana_varijabla naziv="DomainObject.Predmet.ProtuStrankaListNazivFormatedOIB_1">
      <item>AMAZONA d.o.o. za trgovinu i turizam, OIB 48988031809</item>
    </derivirana_varijabla>
  </DomainObject.Predmet.ProtuStrankaListNazivFormatedOIB>
  <DomainObject.Predmet.OstaliList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Formated>
  <DomainObject.Predmet.OstaliList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FormatedOIB>
  <DomainObject.Predmet.OstaliListFormatedWithAdress>
    <izvorni_sadrzaj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izvorni_sadrzaj>
    <derivirana_varijabla naziv="DomainObject.Predmet.OstaliListFormatedWithAdress_1">
      <item>Zdravko Ivić, Mirka Viriusa br. 1, 10000 Zagreb</item>
      <item>MILENCA MARIA ZENCA</item>
      <item>Radojka Danek, Petra Preradovića 6, 22000 Šibenik</item>
      <item>Zagrebačka banka, Trg bana Josipa Jelačića 10, 10000 Zagreb</item>
      <item>Odvjetničko društvo Bekina,Škurla,Durmiš, Preradovićeva 24, 10000 Zagreb</item>
    </derivirana_varijabla>
  </DomainObject.Predmet.OstaliListFormatedWithAdress>
  <DomainObject.Predmet.OstaliListFormatedWithAdressOIB>
    <izvorni_sadrzaj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izvorni_sadrzaj>
    <derivirana_varijabla naziv="DomainObject.Predmet.OstaliListFormatedWithAdressOIB_1">
      <item>Zdravko Ivić, OIB 81761720254, Mirka Viriusa br. 1, 10000 Zagreb</item>
      <item>MILENCA MARIA ZENCA</item>
      <item>Radojka Danek, OIB 78988701424, Petra Preradovića 6, 22000 Šibenik</item>
      <item>Zagrebačka banka, OIB 92963223473, Trg bana Josipa Jelačića 10, 10000 Zagreb</item>
      <item>Odvjetničko društvo Bekina,Škurla,Durmiš, OIB 68178969783, Preradovićeva 24, 10000 Zagreb</item>
    </derivirana_varijabla>
  </DomainObject.Predmet.OstaliListFormatedWithAdressOIB>
  <DomainObject.Predmet.OstaliListNazivFormated>
    <izvorni_sadrzaj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OstaliListNazivFormated_1">
      <item>Zdravko Ivić</item>
      <item>MILENCA MARIA ZENCA</item>
      <item>Radojka Danek</item>
      <item>Zagrebačka banka</item>
      <item>Odvjetničko društvo Bekina,Škurla,Durmiš</item>
    </derivirana_varijabla>
  </DomainObject.Predmet.OstaliListNazivFormated>
  <DomainObject.Predmet.OstaliListNazivFormatedOIB>
    <izvorni_sadrzaj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izvorni_sadrzaj>
    <derivirana_varijabla naziv="DomainObject.Predmet.OstaliListNazivFormatedOIB_1">
      <item>Zdravko Ivić, OIB 81761720254</item>
      <item>MILENCA MARIA ZENCA</item>
      <item>Radojka Danek, OIB 78988701424</item>
      <item>Zagrebačka banka, OIB 92963223473</item>
      <item>Odvjetničko društvo Bekina,Škurla,Durmiš, OIB 68178969783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St-8/2014-127</izvorni_sadrzaj>
    <derivirana_varijabla naziv="DomainObject.PoslovniBrojDokumenta_1">St-8/2014-127</derivirana_varijabla>
  </DomainObject.PoslovniBrojDokumenta>
  <DomainObject.Predmet.StrankaIDrugi>
    <izvorni_sadrzaj>FINA SPLIT, Regionalni centar Split</izvorni_sadrzaj>
    <derivirana_varijabla naziv="DomainObject.Predmet.StrankaIDrugi_1">FINA SPLIT, Regionalni centar Split</derivirana_varijabla>
  </DomainObject.Predmet.StrankaIDrugi>
  <DomainObject.Predmet.ProtustrankaIDrugi>
    <izvorni_sadrzaj>AMAZONA d.o.o. za trgovinu i turizam</izvorni_sadrzaj>
    <derivirana_varijabla naziv="DomainObject.Predmet.ProtustrankaIDrugi_1">AMAZONA d.o.o. za trgovinu i turizam</derivirana_varijabla>
  </DomainObject.Predmet.ProtustrankaIDrugi>
  <DomainObject.Predmet.StrankaIDrugiAdressOIB>
    <izvorni_sadrzaj>FINA SPLIT, Regionalni centar Split, OIB 85821130368, Mažuranićevo šetalište 24 b, 21000 Split</izvorni_sadrzaj>
    <derivirana_varijabla naziv="DomainObject.Predmet.StrankaIDrugiAdressOIB_1">FINA SPLIT, Regionalni centar Split, OIB 85821130368, Mažuranićevo šetalište 24 b, 21000 Split</derivirana_varijabla>
  </DomainObject.Predmet.StrankaIDrugiAdressOIB>
  <DomainObject.Predmet.ProtustrankaIDrugiAdressOIB>
    <izvorni_sadrzaj>AMAZONA d.o.o. za trgovinu i turizam, OIB 48988031809, Ivići 27, 22320 Drinovci</izvorni_sadrzaj>
    <derivirana_varijabla naziv="DomainObject.Predmet.ProtustrankaIDrugiAdressOIB_1">AMAZONA d.o.o. za trgovinu i turizam, OIB 48988031809, Ivići 27, 22320 Drinovci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izvorni_sadrzaj>
    <derivirana_varijabla naziv="DomainObject.Predmet.SudioniciListNaziv_1">
      <item>AMAZONA d.o.o. za trgovinu i turizam</item>
      <item>FINA SPLIT, Regionalni centar Split</item>
      <item>Zdravko Ivić</item>
      <item>MILENCA MARIA ZENCA</item>
      <item>Radojka Danek</item>
      <item>Zagrebačka banka</item>
      <item>Odvjetničko društvo Bekina,Škurla,Durmiš</item>
    </derivirana_varijabla>
  </DomainObject.Predmet.SudioniciListNaziv>
  <DomainObject.Predmet.SudioniciListAdressOIB>
    <izvorni_sadrzaj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izvorni_sadrzaj>
    <derivirana_varijabla naziv="DomainObject.Predmet.SudioniciListAdressOIB_1">
      <item>AMAZONA d.o.o. za trgovinu i turizam, OIB 48988031809, Ivići 27,22320 Drinovci</item>
      <item>FINA SPLIT, Regionalni centar Split, OIB 85821130368, Mažuranićevo šetalište 24 b,21000 Split</item>
      <item>Zdravko Ivić, OIB 81761720254, Mirka Viriusa br. 1,10000 Zagreb</item>
      <item>MILENCA MARIA ZENCA</item>
      <item>Radojka Danek, OIB 78988701424, Petra Preradovića 6,22000 Šibenik</item>
      <item>Zagrebačka banka, OIB 92963223473, Trg bana Josipa Jelačića 10,10000 Zagreb</item>
      <item>Odvjetničko društvo Bekina,Škurla,Durmiš, OIB 68178969783, Preradovićeva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75A4E0-349E-4CE1-A6B9-2C1427A6E5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1949</properties:Characters>
  <properties:Lines>85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2018-07-25T10:36:00Z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St-8/2014-127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