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8677a" w14:paraId="a68677a" w:rsidRDefault="00B83CB0" w:rsidP="00CA4A3C" w:rsidR="00B83CB0">
      <w:pPr>
        <w:tabs>
          <w:tab w:pos="9073" w:val="right"/>
        </w:tabs>
        <w15:collapsed w:val="false"/>
      </w:pPr>
      <w:bookmarkStart w:name="_GoBack" w:id="0"/>
      <w:bookmarkEnd w:id="0"/>
      <w: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966470" cx="724535"/>
            <wp:effectExtent b="508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4A3C">
        <w:tab/>
      </w:r>
    </w:p>
    <w:p w:rsidRDefault="00B83CB0" w:rsidP="00B83CB0" w:rsidR="00B83CB0">
      <w:pPr>
        <w:spacing w:after="0"/>
      </w:pPr>
      <w:r>
        <w:t xml:space="preserve">           REPUBLIKA HRVATSKA</w:t>
      </w:r>
    </w:p>
    <w:p w:rsidRDefault="00B83CB0" w:rsidP="00B83CB0" w:rsidR="00B83CB0">
      <w:pPr>
        <w:spacing w:after="0"/>
      </w:pPr>
      <w:r>
        <w:t xml:space="preserve">TRGOVAČKI  SUD  U  VARAŽDINU                                    </w:t>
      </w:r>
    </w:p>
    <w:p w:rsidRDefault="00B83CB0" w:rsidP="00B83CB0" w:rsidR="00B83CB0">
      <w:pPr>
        <w:spacing w:after="0"/>
      </w:pPr>
      <w:r>
        <w:t xml:space="preserve">                   Braće Radića 2</w:t>
      </w:r>
    </w:p>
    <w:p w:rsidRDefault="006C36ED" w:rsidP="00F83AD3" w:rsidR="00A72D2A">
      <w:pPr>
        <w:pStyle w:val="Naslov3"/>
        <w:numPr>
          <w:ilvl w:val="0"/>
          <w:numId w:val="0"/>
        </w:num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B83CB0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2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V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72D2A" w:rsidP="00A72D2A" w:rsidR="00A72D2A">
      <w:pPr>
        <w:jc w:val="center"/>
      </w:pPr>
      <w:r>
        <w:t xml:space="preserve">R E P U B L I K A   H R V A T S K A </w:t>
      </w:r>
    </w:p>
    <w:p w:rsidRDefault="00A72D2A" w:rsidP="00A72D2A" w:rsidR="00A72D2A">
      <w:pPr>
        <w:jc w:val="center"/>
      </w:pPr>
      <w:r>
        <w:t>R J E Š E NJ E</w:t>
      </w:r>
    </w:p>
    <w:p w:rsidRDefault="0021336C" w:rsidP="0021336C" w:rsidR="0021336C">
      <w:pPr>
        <w:ind w:firstLine="708"/>
        <w:jc w:val="both"/>
      </w:pPr>
      <w:r>
        <w:t>Trgovački sud u Varaždinu, po sutkinji toga suda Meliti Poljanec Bubaš, kao stečajnom sucu, povodom prijedloga predlagatelja Republika Hrvatska, Ministarstvo financija,</w:t>
      </w:r>
      <w:r w:rsidR="00DC21DB">
        <w:t xml:space="preserve"> Porezna uprava, Područni ured S</w:t>
      </w:r>
      <w:r>
        <w:t xml:space="preserve">jeverna Hrvatska, zastupana po Županijskom državnom odvjetništvu u Varaždinu, radi pokretanja stečajnog postupka nad dužnikom LIMARIJA VIDAK d.o.o., Breznica, Breznica 221, OIB: 68706013488, dana 27. siječnja 2016.    </w:t>
      </w:r>
    </w:p>
    <w:p w:rsidRDefault="0021336C" w:rsidP="00A72D2A" w:rsidR="00A72D2A">
      <w:pPr>
        <w:jc w:val="center"/>
      </w:pPr>
      <w:r>
        <w:t xml:space="preserve"> </w:t>
      </w:r>
      <w:r w:rsidR="00A72D2A">
        <w:t>r i j e š i o   j e</w:t>
      </w:r>
    </w:p>
    <w:p w:rsidRDefault="00A72D2A" w:rsidP="0021336C" w:rsidR="00A72D2A">
      <w:pPr>
        <w:numPr>
          <w:ilvl w:val="0"/>
          <w:numId w:val="47"/>
        </w:numPr>
        <w:spacing w:after="0"/>
        <w:jc w:val="both"/>
      </w:pPr>
      <w:r>
        <w:t>Otvara se stečajni postupak nad stečajnim dužnikom</w:t>
      </w:r>
      <w:r>
        <w:rPr>
          <w:lang w:val="en-AU"/>
        </w:rPr>
        <w:t xml:space="preserve"> </w:t>
      </w:r>
      <w:r w:rsidR="0021336C" w:rsidRPr="0021336C">
        <w:t>LIMARIJA VIDAK d.o.o., Breznica, Breznica 221, OIB: 68706013488</w:t>
      </w:r>
      <w:r w:rsidR="0021336C">
        <w:t>, s danom 27</w:t>
      </w:r>
      <w:r>
        <w:t xml:space="preserve">. </w:t>
      </w:r>
      <w:r w:rsidR="0021336C">
        <w:t>siječnja 2016</w:t>
      </w:r>
      <w:r w:rsidR="00F83AD3">
        <w:t>. u 15</w:t>
      </w:r>
      <w:r>
        <w:t xml:space="preserve">,00 sati. </w:t>
      </w:r>
    </w:p>
    <w:p w:rsidRDefault="00A72D2A" w:rsidP="00A72D2A" w:rsidR="00A72D2A">
      <w:pPr>
        <w:numPr>
          <w:ilvl w:val="0"/>
          <w:numId w:val="47"/>
        </w:numPr>
        <w:spacing w:after="0"/>
        <w:jc w:val="both"/>
      </w:pPr>
      <w:r>
        <w:t xml:space="preserve">Za stečajnog upravitelja imenuje se Tomislav Đuričin, OIB: 01733609458, Varaždin, Dravska poljana 1. </w:t>
      </w:r>
    </w:p>
    <w:p w:rsidRDefault="00A72D2A" w:rsidP="00A72D2A" w:rsidR="00A72D2A">
      <w:pPr>
        <w:numPr>
          <w:ilvl w:val="0"/>
          <w:numId w:val="47"/>
        </w:numPr>
        <w:spacing w:after="0"/>
        <w:jc w:val="both"/>
      </w:pPr>
      <w:r>
        <w:t xml:space="preserve">Pozivaju se vjerovnici stečajnog dužnika da u roku od 30 dana od dana objave oglasa o otvaranju stečajnog postupka </w:t>
      </w:r>
      <w:r w:rsidR="0021336C">
        <w:t>na e-Oglasnoj ploči suda</w:t>
      </w:r>
      <w:r>
        <w:t xml:space="preserve"> prijave svoje tražbine stečajnom upravitelju Tomislavu Đuričinu, Varaždin, Dravska poljana 1, u skladu sa čl. 173. Stečajnog zakona </w:t>
      </w:r>
      <w:r>
        <w:rPr>
          <w:color w:val="000000"/>
          <w:shd w:fill="FFFFFF" w:color="auto" w:val="clear"/>
        </w:rPr>
        <w:t xml:space="preserve">(Narodne novine broj 44/96., 29/99., 129/00., 123/03., 197/03., 187/04., 82/06., 116/10., 25/12, 133/12) </w:t>
      </w:r>
      <w:r>
        <w:t>i to u dva primjerka s ispravama iz kojih tražbina proizlazi, odnosno kojima se dokazuje, uz potvrdu o plaćenoj pristojbi u iznosu od 2% vrijednosti tražbine, ali najviše 500,00 kn na žiro-račun državnog proračuna broj HR1210010051863000160, mod. 64 5045-3574-1115.</w:t>
      </w:r>
    </w:p>
    <w:p w:rsidRDefault="00A72D2A" w:rsidP="00A72D2A" w:rsidR="00A72D2A">
      <w:pPr>
        <w:numPr>
          <w:ilvl w:val="0"/>
          <w:numId w:val="47"/>
        </w:numPr>
        <w:spacing w:after="0"/>
        <w:jc w:val="both"/>
      </w:pPr>
      <w:r>
        <w:t xml:space="preserve">Pozivaju se dužnikovi dužnici da svoje obveze prema stečajnom dužniku ispune bez odlaganja izravno stečajnom upravitelju za stečajnog dužnika, a razlučni i izlučni vjerovnici da u roku iz točke III. izreke ovog rješenja obavijeste stečajnog upravitelja o svojim pravima u skladu s odredbama čl. </w:t>
      </w:r>
      <w:smartTag w:element="metricconverter" w:uri="urn:schemas-microsoft-com:office:smarttags">
        <w:smartTagPr>
          <w:attr w:val="173. st" w:name="ProductID"/>
        </w:smartTagPr>
        <w:r>
          <w:t>173. st</w:t>
        </w:r>
      </w:smartTag>
      <w:r>
        <w:t>. 4., 5. i 6. Stečajnog zakona.</w:t>
      </w:r>
    </w:p>
    <w:p w:rsidRDefault="00A72D2A" w:rsidP="00A72D2A" w:rsidR="00A72D2A">
      <w:pPr>
        <w:numPr>
          <w:ilvl w:val="0"/>
          <w:numId w:val="47"/>
        </w:numPr>
        <w:spacing w:after="0"/>
        <w:jc w:val="both"/>
      </w:pPr>
      <w:r>
        <w:t xml:space="preserve">Ročište vjerovnika na kojem će se ispitati prijavljene tražbine-ispitno ročište određuje se za dan </w:t>
      </w:r>
      <w:r w:rsidR="0021336C">
        <w:rPr>
          <w:b/>
        </w:rPr>
        <w:t>24. ožujka 2016. u 8:50 sati</w:t>
      </w:r>
      <w:r>
        <w:rPr>
          <w:b/>
        </w:rPr>
        <w:t xml:space="preserve"> </w:t>
      </w:r>
      <w:r>
        <w:t>kod Trgovačkog suda u Varaždinu, Braće Radić 2, sob</w:t>
      </w:r>
      <w:r w:rsidR="0021336C">
        <w:t>a broj 224</w:t>
      </w:r>
      <w:r>
        <w:t>/II kat.</w:t>
      </w:r>
    </w:p>
    <w:p w:rsidRDefault="00A72D2A" w:rsidP="00A72D2A" w:rsidR="00A72D2A">
      <w:pPr>
        <w:numPr>
          <w:ilvl w:val="0"/>
          <w:numId w:val="47"/>
        </w:numPr>
        <w:spacing w:after="0"/>
        <w:jc w:val="both"/>
      </w:pPr>
      <w: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A72D2A" w:rsidP="00A72D2A" w:rsidR="00A72D2A">
      <w:pPr>
        <w:numPr>
          <w:ilvl w:val="0"/>
          <w:numId w:val="47"/>
        </w:numPr>
        <w:spacing w:after="0"/>
        <w:jc w:val="both"/>
      </w:pPr>
      <w:r>
        <w:lastRenderedPageBreak/>
        <w:t>Rješenje o otvaranju stečajnog postupka dostaviti će se sudskom registru ovog suda radi zabilježbe otvaranja stečajnog postupka u sudskom registru.</w:t>
      </w:r>
    </w:p>
    <w:p w:rsidRDefault="00F83AD3" w:rsidP="00D95CD5" w:rsidR="00DC21DB" w:rsidRPr="00D95CD5">
      <w:pPr>
        <w:pStyle w:val="Odlomakpopisa"/>
        <w:numPr>
          <w:ilvl w:val="0"/>
          <w:numId w:val="47"/>
        </w:numPr>
        <w:rPr>
          <w:rFonts w:cs="Times New Roman"/>
        </w:rPr>
      </w:pPr>
      <w:r w:rsidRPr="00F83AD3">
        <w:rPr>
          <w:rFonts w:cs="Times New Roman"/>
        </w:rPr>
        <w:t>Steč</w:t>
      </w:r>
      <w:r>
        <w:rPr>
          <w:rFonts w:cs="Times New Roman"/>
        </w:rPr>
        <w:t>ajni postupak otvoren je dana 27</w:t>
      </w:r>
      <w:r w:rsidRPr="00F83AD3">
        <w:rPr>
          <w:rFonts w:cs="Times New Roman"/>
        </w:rPr>
        <w:t xml:space="preserve">. </w:t>
      </w:r>
      <w:r>
        <w:rPr>
          <w:rFonts w:cs="Times New Roman"/>
        </w:rPr>
        <w:t>siječnja 2016</w:t>
      </w:r>
      <w:r w:rsidRPr="00F83AD3">
        <w:rPr>
          <w:rFonts w:cs="Times New Roman"/>
        </w:rPr>
        <w:t xml:space="preserve">. kojeg dana je ovo Rješenje o otvaranju stečajnog postupka stavljeno na e-oglasnu ploču ovoga suda u 15,00 sati. </w:t>
      </w:r>
    </w:p>
    <w:p w:rsidRDefault="00A72D2A" w:rsidP="00A72D2A" w:rsidR="00A72D2A">
      <w:pPr>
        <w:jc w:val="center"/>
      </w:pPr>
      <w:r>
        <w:t>Obrazloženje</w:t>
      </w:r>
    </w:p>
    <w:p w:rsidRDefault="00F83AD3" w:rsidP="00A72D2A" w:rsidR="00A72D2A">
      <w:pPr>
        <w:pStyle w:val="Bezproreda"/>
        <w:jc w:val="both"/>
      </w:pPr>
      <w:r>
        <w:tab/>
        <w:t>Dana 8. lipnja 2015</w:t>
      </w:r>
      <w:r w:rsidR="00A72D2A">
        <w:t xml:space="preserve">. predlagatelj je podnio ovome sudu prijedlog za otvaranje stečajnog postupka nad dužnikom </w:t>
      </w:r>
      <w:r>
        <w:t>LIMARIJA VIDAK d.o.o., Breznica, Breznica 221, OIB: 68706013488</w:t>
      </w:r>
      <w:r w:rsidR="00A72D2A">
        <w:t xml:space="preserve">, tvrdeći da ima novčanu tražbinu spram njega u iznosu od </w:t>
      </w:r>
      <w:r>
        <w:t>2.925.796,18</w:t>
      </w:r>
      <w:r w:rsidR="00A72D2A">
        <w:t xml:space="preserve"> kn</w:t>
      </w:r>
      <w:r>
        <w:t>, od čega s naslova glavnice iznos od 1.711.262,32 kn te s naslova dospjelih kamata iznos od 1.214.533,86 kn</w:t>
      </w:r>
      <w:r w:rsidR="00A72D2A">
        <w:t xml:space="preserve"> i da je dužnikov račun u neprekidnoj blokadi </w:t>
      </w:r>
      <w:r>
        <w:t>1850</w:t>
      </w:r>
      <w:r w:rsidR="00A72D2A">
        <w:t xml:space="preserve"> dana. </w:t>
      </w:r>
    </w:p>
    <w:p w:rsidRDefault="00A72D2A" w:rsidP="00A72D2A" w:rsidR="00FA62CB">
      <w:pPr>
        <w:pStyle w:val="Bezproreda"/>
        <w:jc w:val="both"/>
        <w:rPr>
          <w:rFonts w:eastAsia="Calibri"/>
          <w:lang w:eastAsia="en-US"/>
        </w:rPr>
      </w:pPr>
      <w:r>
        <w:tab/>
        <w:t>Na roči</w:t>
      </w:r>
      <w:r w:rsidR="00F83AD3">
        <w:t>štu održanom pred ovim sudom 27</w:t>
      </w:r>
      <w:r>
        <w:t xml:space="preserve">. </w:t>
      </w:r>
      <w:r w:rsidR="00F83AD3">
        <w:t>siječnja 2016</w:t>
      </w:r>
      <w:r>
        <w:t xml:space="preserve">. </w:t>
      </w:r>
      <w:r>
        <w:rPr>
          <w:rFonts w:eastAsia="Calibri"/>
          <w:lang w:eastAsia="en-US"/>
        </w:rPr>
        <w:t>direktor dužnika je potvrdio da su svi podaci koje je iznio u prokaznom popisu imovine istiniti i potpuni odnosno da od imovine ima</w:t>
      </w:r>
      <w:r w:rsidR="00F83AD3">
        <w:rPr>
          <w:rFonts w:eastAsia="Calibri"/>
          <w:lang w:eastAsia="en-US"/>
        </w:rPr>
        <w:t xml:space="preserve"> samo jedno teretno vozilo, proizvedeno 1997. godine koje nije u voznom stanju, te novčano potraživanje temeljem Presude suda u Osijeku u iznosu cca 400.000,00 kn. Dužnik je dobro poslova do 2009. nakon čega je, uglavnom, radi nemogućnosti naplate svojih potraživanja, </w:t>
      </w:r>
      <w:r w:rsidR="00FA62CB">
        <w:rPr>
          <w:rFonts w:eastAsia="Calibri"/>
          <w:lang w:eastAsia="en-US"/>
        </w:rPr>
        <w:t xml:space="preserve">došao u lošu financijsku situaciju, te je zbog prezaduženosti u nemogućnosti podmirivati svoje dospjele obveze. </w:t>
      </w:r>
    </w:p>
    <w:p w:rsidRDefault="00A72D2A" w:rsidP="00FA62CB" w:rsidR="00A72D2A">
      <w:pPr>
        <w:pStyle w:val="Bezproreda"/>
        <w:ind w:firstLine="708"/>
        <w:jc w:val="both"/>
      </w:pPr>
      <w:r>
        <w:rPr>
          <w:rFonts w:eastAsia="Calibri"/>
          <w:lang w:eastAsia="en-US"/>
        </w:rPr>
        <w:t>Iz navedenoga proizlazi da dužnik ima imovinu dostatnu za pokriće troškova stečajnog postupka i da je nesposoban za plaćanje, što proizlazi i iz potvrda</w:t>
      </w:r>
      <w:r w:rsidR="00FA62CB">
        <w:rPr>
          <w:rFonts w:eastAsia="Calibri"/>
          <w:lang w:eastAsia="en-US"/>
        </w:rPr>
        <w:t xml:space="preserve"> Porezne uprave</w:t>
      </w:r>
      <w:r>
        <w:rPr>
          <w:rFonts w:eastAsia="Calibri"/>
          <w:lang w:eastAsia="en-US"/>
        </w:rPr>
        <w:t xml:space="preserve"> prilož</w:t>
      </w:r>
      <w:r w:rsidR="00FA62CB">
        <w:rPr>
          <w:rFonts w:eastAsia="Calibri"/>
          <w:lang w:eastAsia="en-US"/>
        </w:rPr>
        <w:t>enih na listovima 3 i 4 spisa.</w:t>
      </w:r>
    </w:p>
    <w:p w:rsidRDefault="00A72D2A" w:rsidP="00A72D2A" w:rsidR="00A72D2A">
      <w:pPr>
        <w:pStyle w:val="Bezproreda"/>
        <w:jc w:val="both"/>
      </w:pPr>
    </w:p>
    <w:p w:rsidRDefault="00A72D2A" w:rsidP="00A72D2A" w:rsidR="00A72D2A">
      <w:pPr>
        <w:pStyle w:val="Bezproreda"/>
        <w:jc w:val="both"/>
      </w:pPr>
      <w:r>
        <w:tab/>
        <w:t xml:space="preserve">S obzirom na to da se stečaj može otvoriti kada je ispunjen jedan od zakonom predviđenih stečajnih razloga (čl.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>. 1. Stečajnog zakona), primjenom čl. 53., 54. i 55. Stečajnog zakona odlučeno je kao u izreci.</w:t>
      </w:r>
    </w:p>
    <w:p w:rsidRDefault="00A72D2A" w:rsidP="00A72D2A" w:rsidR="00A72D2A">
      <w:pPr>
        <w:pStyle w:val="Bezproreda"/>
        <w:jc w:val="both"/>
      </w:pPr>
    </w:p>
    <w:p w:rsidRDefault="00FA62CB" w:rsidP="00FA62CB" w:rsidR="00A72D2A">
      <w:pPr>
        <w:pStyle w:val="Bezproreda"/>
        <w:jc w:val="center"/>
      </w:pPr>
      <w:r>
        <w:t>U Varaždinu 27. siječnja 2016</w:t>
      </w:r>
      <w:r w:rsidR="00A72D2A">
        <w:t>.</w:t>
      </w:r>
    </w:p>
    <w:p w:rsidRDefault="00A72D2A" w:rsidP="00A72D2A" w:rsidR="00A72D2A">
      <w:pPr>
        <w:pStyle w:val="Bezproreda"/>
        <w:jc w:val="both"/>
      </w:pPr>
    </w:p>
    <w:p w:rsidRDefault="00A72D2A" w:rsidP="00A72D2A" w:rsidR="00A72D2A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A72D2A" w:rsidP="00A72D2A" w:rsidR="00A72D2A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A62CB">
        <w:t>Melita Poljanec Bubaš</w:t>
      </w:r>
    </w:p>
    <w:p w:rsidRDefault="00CA4A3C" w:rsidP="00A72D2A" w:rsidR="00CA4A3C">
      <w:pPr>
        <w:pStyle w:val="Bezproreda"/>
        <w:jc w:val="both"/>
      </w:pPr>
    </w:p>
    <w:p w:rsidRDefault="00A72D2A" w:rsidP="00A72D2A" w:rsidR="00A72D2A">
      <w:pPr>
        <w:pStyle w:val="Bezproreda"/>
        <w:jc w:val="both"/>
      </w:pPr>
    </w:p>
    <w:p w:rsidRDefault="00D95CD5" w:rsidP="00A72D2A" w:rsidR="00D95CD5">
      <w:pPr>
        <w:pStyle w:val="Bezproreda"/>
        <w:jc w:val="both"/>
      </w:pPr>
    </w:p>
    <w:p w:rsidRDefault="00A72D2A" w:rsidP="00A72D2A" w:rsidR="00A72D2A">
      <w:pPr>
        <w:pStyle w:val="Bezproreda"/>
        <w:jc w:val="both"/>
      </w:pPr>
      <w:r>
        <w:t>UPUTA O PRAVNOM LIJEKU:</w:t>
      </w:r>
    </w:p>
    <w:p w:rsidRDefault="00A72D2A" w:rsidP="00A72D2A" w:rsidR="00A72D2A">
      <w:pPr>
        <w:pStyle w:val="Bezproreda"/>
        <w:jc w:val="both"/>
      </w:pPr>
      <w:r>
        <w:t>Protiv ovoga rješenja osoba koja je bila zastupnik po zakonu dužnika do otvaranja stečajnog postupka može podnijeti žalbu u roku od osam dana, pismeno u tri primjerka, putem ovog suda, Visokom trgovačkom sudu RH. Žalba ne zadržava izvršenje ovog rješenja.</w:t>
      </w:r>
    </w:p>
    <w:p w:rsidRDefault="00A72D2A" w:rsidP="00A72D2A" w:rsidR="00A72D2A">
      <w:pPr>
        <w:pStyle w:val="Bezproreda"/>
        <w:jc w:val="both"/>
      </w:pPr>
    </w:p>
    <w:p w:rsidRDefault="00A72D2A" w:rsidP="00A72D2A" w:rsidR="00A72D2A">
      <w:pPr>
        <w:pStyle w:val="Bezproreda"/>
        <w:jc w:val="both"/>
      </w:pPr>
      <w:r>
        <w:t>DNA:</w:t>
      </w:r>
    </w:p>
    <w:p w:rsidRDefault="00A72D2A" w:rsidP="00A72D2A" w:rsidR="00A72D2A" w:rsidRPr="00DC21DB">
      <w:pPr>
        <w:pStyle w:val="Bezproreda"/>
        <w:jc w:val="both"/>
      </w:pPr>
      <w:r>
        <w:t>- predlagatelj po ŽDO u Varaždinu</w:t>
      </w:r>
      <w:r>
        <w:rPr>
          <w:lang w:val="en-AU"/>
        </w:rPr>
        <w:t xml:space="preserve">, </w:t>
      </w:r>
    </w:p>
    <w:p w:rsidRDefault="00A72D2A" w:rsidP="00A72D2A" w:rsidR="00A72D2A">
      <w:pPr>
        <w:pStyle w:val="Bezproreda"/>
        <w:jc w:val="both"/>
      </w:pPr>
      <w:r>
        <w:t xml:space="preserve">- direktor dužnika </w:t>
      </w:r>
      <w:r w:rsidR="00DC21DB">
        <w:t>Valent Vidak, Breznica, Breznica 221</w:t>
      </w:r>
    </w:p>
    <w:p w:rsidRDefault="00A72D2A" w:rsidP="00A72D2A" w:rsidR="00A72D2A">
      <w:pPr>
        <w:pStyle w:val="Bezproreda"/>
        <w:jc w:val="both"/>
      </w:pPr>
      <w:r>
        <w:t xml:space="preserve">- stečajni upravitelj Tomislav Đuričin, Varaždin, Dravska poljana 1 </w:t>
      </w:r>
    </w:p>
    <w:p w:rsidRDefault="00A72D2A" w:rsidP="00A72D2A" w:rsidR="00A72D2A">
      <w:pPr>
        <w:pStyle w:val="Bezproreda"/>
        <w:jc w:val="both"/>
      </w:pPr>
      <w:r>
        <w:t>- Financij</w:t>
      </w:r>
      <w:r w:rsidR="00DC21DB">
        <w:t>ska agencija Zagreb, Vrtni put 3</w:t>
      </w:r>
    </w:p>
    <w:p w:rsidRDefault="00A72D2A" w:rsidP="00A72D2A" w:rsidR="00A72D2A">
      <w:pPr>
        <w:pStyle w:val="Bezproreda"/>
        <w:jc w:val="both"/>
      </w:pPr>
      <w:r>
        <w:t>- Sudski registar ovoga suda, radi zabilježbe</w:t>
      </w:r>
    </w:p>
    <w:p w:rsidRDefault="00DC21DB" w:rsidP="00A72D2A" w:rsidR="00DC21DB">
      <w:pPr>
        <w:pStyle w:val="Bezproreda"/>
        <w:jc w:val="both"/>
      </w:pPr>
      <w:r>
        <w:t>- e-Oglasna ploča suda</w:t>
      </w:r>
    </w:p>
    <w:p w:rsidRDefault="00A72D2A" w:rsidP="00A72D2A" w:rsidR="00DA0242">
      <w:pPr>
        <w:pStyle w:val="Bezproreda"/>
        <w:jc w:val="both"/>
      </w:pPr>
      <w:r>
        <w:t>- pisarnica – kal. 8 dana</w:t>
      </w:r>
    </w:p>
    <w:sectPr w:rsidSect="00DC21DB" w:rsidR="00DA0242">
      <w:headerReference w:type="default" r:id="rId12"/>
      <w:headerReference w:type="firs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DEF" w:rsidP="00537B78" w:rsidR="00365DEF">
      <w:r>
        <w:separator/>
      </w:r>
    </w:p>
  </w:endnote>
  <w:endnote w:id="0" w:type="continuationSeparator">
    <w:p w:rsidRDefault="00365DEF" w:rsidP="00537B78" w:rsidR="0036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DEF" w:rsidP="00537B78" w:rsidR="00365DEF">
      <w:r>
        <w:separator/>
      </w:r>
    </w:p>
  </w:footnote>
  <w:footnote w:id="0" w:type="continuationSeparator">
    <w:p w:rsidRDefault="00365DEF" w:rsidP="00537B78" w:rsidR="0036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noProof w:val="false"/>
      </w:rPr>
      <w:id w:val="-1714338343"/>
      <w:docPartObj>
        <w:docPartGallery w:val="Page Numbers (Top of Page)"/>
        <w:docPartUnique/>
      </w:docPartObj>
    </w:sdtPr>
    <w:sdtEndPr/>
    <w:sdtContent>
      <w:p w:rsidRDefault="00DC21DB" w:rsidP="00DC21DB" w:rsidR="00DC21D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36ED">
          <w:t>2</w:t>
        </w:r>
        <w:r>
          <w:fldChar w:fldCharType="end"/>
        </w:r>
      </w:p>
      <w:p w:rsidRDefault="00D95CD5" w:rsidP="00D95CD5" w:rsidR="00DC21DB">
        <w:pPr>
          <w:spacing w:after="0"/>
          <w:ind w:left="5664"/>
          <w:rPr>
            <w:rStyle w:val="PozadinaSvijetloCrvena"/>
            <w:shd w:fill="auto" w:color="auto" w:val="clear"/>
          </w:rPr>
        </w:pPr>
        <w:r>
          <w:t xml:space="preserve">          </w:t>
        </w:r>
        <w:r w:rsidR="00DC21DB">
          <w:t>Poslovni broj: 2 St-86/15-</w:t>
        </w:r>
        <w:r>
          <w:rPr>
            <w:rStyle w:val="PozadinaSvijetloCrvena"/>
            <w:shd w:fill="auto" w:color="auto" w:val="clear"/>
          </w:rPr>
          <w:t>10</w:t>
        </w:r>
      </w:p>
      <w:p w:rsidRDefault="006C36ED" w:rsidP="00DC21DB" w:rsidR="008333A9" w:rsidRPr="00DC21DB">
        <w:pPr>
          <w:spacing w:after="0"/>
          <w:ind w:left="6372"/>
          <w:jc w:val="center"/>
          <w:rPr>
            <w:rFonts w:cs="Times New Roman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5CD5" w:rsidP="00D95CD5" w:rsidR="00DC21DB" w:rsidRPr="00DC21DB">
    <w:pPr>
      <w:spacing w:after="0"/>
      <w:ind w:left="5664"/>
      <w:rPr>
        <w:rFonts w:cs="Times New Roman"/>
      </w:rPr>
    </w:pPr>
    <w:r>
      <w:t xml:space="preserve">         </w:t>
    </w:r>
    <w:r w:rsidR="00DC21DB">
      <w:t>Poslovni broj: 2 St-86/15-</w:t>
    </w:r>
    <w:r>
      <w:t>10</w:t>
    </w:r>
    <w:r w:rsidR="00DC21DB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336C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5DEF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0EEA"/>
    <w:rsid w:val="0044391A"/>
    <w:rsid w:val="0044522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4F7ECF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6ED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6EAD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D2A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A12"/>
    <w:rsid w:val="00B71CDE"/>
    <w:rsid w:val="00B71DCF"/>
    <w:rsid w:val="00B7318E"/>
    <w:rsid w:val="00B75B8B"/>
    <w:rsid w:val="00B76F3C"/>
    <w:rsid w:val="00B81261"/>
    <w:rsid w:val="00B82B4C"/>
    <w:rsid w:val="00B82F46"/>
    <w:rsid w:val="00B83CB0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B0C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A3C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5CD5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1DB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AD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62CB"/>
    <w:rsid w:val="00FA72D0"/>
    <w:rsid w:val="00FA7599"/>
    <w:rsid w:val="00FB04B7"/>
    <w:rsid w:val="00FB0803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161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765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2015.</izvorni_sadrzaj>
    <derivirana_varijabla naziv="DomainObject.Predmet.DatumOsnivanja_1">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otvaranja st. postupka</izvorni_sadrzaj>
    <derivirana_varijabla naziv="DomainObject.Predmet.Opis_1">prijedlog za otvaranja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St-86/2015</izvorni_sadrzaj>
    <derivirana_varijabla naziv="DomainObject.Predmet.OznakaBroj_1">St-86/2015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LIMARIJA VIDAK društvo s ograničenom odgovornošću za proizvodnju i limarske radove u građevinarstvu</izvorni_sadrzaj>
    <derivirana_varijabla naziv="DomainObject.Predmet.ProtustrankaFormated_1">  LIMARIJA VIDAK društvo s ograničenom odgovornošću za proizvodnju i limarske radove u građevinarstvu</derivirana_varijabla>
  </DomainObject.Predmet.ProtustrankaFormated>
  <DomainObject.Predmet.ProtustrankaFormatedOIB>
    <izvorni_sadrzaj>  LIMARIJA VIDAK društvo s ograničenom odgovornošću za proizvodnju i limarske radove u građevinarstvu, OIB 68706013488</izvorni_sadrzaj>
    <derivirana_varijabla naziv="DomainObject.Predmet.ProtustrankaFormatedOIB_1">  LIMARIJA VIDAK društvo s ograničenom odgovornošću za proizvodnju i limarske radove u građevinarstvu, OIB 68706013488</derivirana_varijabla>
  </DomainObject.Predmet.ProtustrankaFormatedOIB>
  <DomainObject.Predmet.ProtustrankaFormatedWithAdress>
    <izvorni_sadrzaj> LIMARIJA VIDAK društvo s ograničenom odgovornošću za proizvodnju i limarske radove u građevinarstvu,  221, 42225 Breznica</izvorni_sadrzaj>
    <derivirana_varijabla naziv="DomainObject.Predmet.ProtustrankaFormatedWithAdress_1"> LIMARIJA VIDAK društvo s ograničenom odgovornošću za proizvodnju i limarske radove u građevinarstvu,  221, 42225 Breznica</derivirana_varijabla>
  </DomainObject.Predmet.ProtustrankaFormatedWithAdress>
  <DomainObject.Predmet.ProtustrankaFormatedWithAdressOIB>
    <izvorni_sadrzaj> LIMARIJA VIDAK društvo s ograničenom odgovornošću za proizvodnju i limarske radove u građevinarstvu, OIB 68706013488,  221, 42225 Breznica</izvorni_sadrzaj>
    <derivirana_varijabla naziv="DomainObject.Predmet.ProtustrankaFormatedWithAdressOIB_1"> LIMARIJA VIDAK društvo s ograničenom odgovornošću za proizvodnju i limarske radove u građevinarstvu, OIB 68706013488,  221, 42225 Breznica</derivirana_varijabla>
  </DomainObject.Predmet.ProtustrankaFormatedWithAdressOIB>
  <DomainObject.Predmet.ProtustrankaWithAdress>
    <izvorni_sadrzaj>LIMARIJA VIDAK društvo s ograničenom odgovornošću za proizvodnju i limarske radove u građevinarstvu  221, 42225 Breznica</izvorni_sadrzaj>
    <derivirana_varijabla naziv="DomainObject.Predmet.ProtustrankaWithAdress_1">LIMARIJA VIDAK društvo s ograničenom odgovornošću za proizvodnju i limarske radove u građevinarstvu  221, 42225 Breznica</derivirana_varijabla>
  </DomainObject.Predmet.ProtustrankaWithAdress>
  <DomainObject.Predmet.ProtustrankaWithAdressOIB>
    <izvorni_sadrzaj>LIMARIJA VIDAK društvo s ograničenom odgovornošću za proizvodnju i limarske radove u građevinarstvu, OIB 68706013488,  221, 42225 Breznica</izvorni_sadrzaj>
    <derivirana_varijabla naziv="DomainObject.Predmet.ProtustrankaWithAdressOIB_1">LIMARIJA VIDAK društvo s ograničenom odgovornošću za proizvodnju i limarske radove u građevinarstvu, OIB 68706013488,  221, 42225 Breznica</derivirana_varijabla>
  </DomainObject.Predmet.ProtustrankaWithAdressOIB>
  <DomainObject.Predmet.ProtustrankaNazivFormated>
    <izvorni_sadrzaj>LIMARIJA VIDAK društvo s ograničenom odgovornošću za proizvodnju i limarske radove u građevinarstvu</izvorni_sadrzaj>
    <derivirana_varijabla naziv="DomainObject.Predmet.ProtustrankaNazivFormated_1">LIMARIJA VIDAK društvo s ograničenom odgovornošću za proizvodnju i limarske radove u građevinarstvu</derivirana_varijabla>
  </DomainObject.Predmet.ProtustrankaNazivFormated>
  <DomainObject.Predmet.ProtustrankaNazivFormatedOIB>
    <izvorni_sadrzaj>LIMARIJA VIDAK društvo s ograničenom odgovornošću za proizvodnju i limarske radove u građevinarstvu, OIB 68706013488</izvorni_sadrzaj>
    <derivirana_varijabla naziv="DomainObject.Predmet.ProtustrankaNazivFormatedOIB_1">LIMARIJA VIDAK društvo s ograničenom odgovornošću za proizvodnju i limarske radove u građevinarstvu, OIB 68706013488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 zastupanog po punomoćniku Županijsko državno odvjetništvo u Varaždinu</izvorni_sadrzaj>
    <derivirana_varijabla naziv="DomainObject.Predmet.StrankaFormatedOIB_1">  Porezna uprava Područni ured sjeverna Hrvatska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Graberje 1, 42000 Varaždin zastupanog po punomoćniku Županijsko državno odvjetništvo u Varaždinu</izvorni_sadrzaj>
    <derivirana_varijabla naziv="DomainObject.Predmet.StrankaFormatedWithAdressOIB_1"> Porezna uprava Područni ured sjeverna Hrvatska,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Graberje 1,42000 Varaždin</izvorni_sadrzaj>
    <derivirana_varijabla naziv="DomainObject.Predmet.StrankaWithAdressOIB_1">Porezna uprava Područni ured sjeverna Hrvatska,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</izvorni_sadrzaj>
    <derivirana_varijabla naziv="DomainObject.Predmet.StrankaNazivFormatedOIB_1">Porezna uprava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2925796.18</izvorni_sadrzaj>
    <derivirana_varijabla naziv="DomainObject.Predmet.TrenutnaVrijednost_1">2925796.18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 zastupanog po punomoćniku Županijsko državno odvjetništvo u Varaždinu</item>
    </izvorni_sadrzaj>
    <derivirana_varijabla naziv="DomainObject.Predmet.StrankaListFormatedOIB_1">
      <item>Porezna uprava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</item>
    </izvorni_sadrzaj>
    <derivirana_varijabla naziv="DomainObject.Predmet.StrankaListNazivFormatedOIB_1">
      <item>Porezna uprava Područni ured sjeverna Hrvatska</item>
    </derivirana_varijabla>
  </DomainObject.Predmet.StrankaListNazivFormatedOIB>
  <DomainObject.Predmet.ProtuStrankaListFormated>
    <izvorni_sadrzaj>
      <item>LIMARIJA VIDAK društvo s ograničenom odgovornošću za proizvodnju i limarske radove u građevinarstvu</item>
    </izvorni_sadrzaj>
    <derivirana_varijabla naziv="DomainObject.Predmet.ProtuStrankaListFormated_1">
      <item>LIMARIJA VIDAK društvo s ograničenom odgovornošću za proizvodnju i limarske radove u građevinarstvu</item>
    </derivirana_varijabla>
  </DomainObject.Predmet.ProtuStrankaListFormated>
  <DomainObject.Predmet.ProtuStrankaListFormatedOIB>
    <izvorni_sadrzaj>
      <item>LIMARIJA VIDAK društvo s ograničenom odgovornošću za proizvodnju i limarske radove u građevinarstvu, OIB 68706013488</item>
    </izvorni_sadrzaj>
    <derivirana_varijabla naziv="DomainObject.Predmet.ProtuStrankaListFormatedOIB_1">
      <item>LIMARIJA VIDAK društvo s ograničenom odgovornošću za proizvodnju i limarske radove u građevinarstvu, OIB 68706013488</item>
    </derivirana_varijabla>
  </DomainObject.Predmet.ProtuStrankaListFormatedOIB>
  <DomainObject.Predmet.ProtuStrankaListFormatedWithAdress>
    <izvorni_sadrzaj>
      <item>LIMARIJA VIDAK društvo s ograničenom odgovornošću za proizvodnju i limarske radove u građevinarstvu,  221, 42225 Breznica</item>
    </izvorni_sadrzaj>
    <derivirana_varijabla naziv="DomainObject.Predmet.ProtuStrankaListFormatedWithAdress_1">
      <item>LIMARIJA VIDAK društvo s ograničenom odgovornošću za proizvodnju i limarske radove u građevinarstvu,  221, 42225 Breznica</item>
    </derivirana_varijabla>
  </DomainObject.Predmet.ProtuStrankaListFormatedWithAdress>
  <DomainObject.Predmet.ProtuStrankaListFormatedWithAdressOIB>
    <izvorni_sadrzaj>
      <item>LIMARIJA VIDAK društvo s ograničenom odgovornošću za proizvodnju i limarske radove u građevinarstvu, OIB 68706013488,  221, 42225 Breznica</item>
    </izvorni_sadrzaj>
    <derivirana_varijabla naziv="DomainObject.Predmet.ProtuStrankaListFormatedWithAdressOIB_1">
      <item>LIMARIJA VIDAK društvo s ograničenom odgovornošću za proizvodnju i limarske radove u građevinarstvu, OIB 68706013488,  221, 42225 Breznica</item>
    </derivirana_varijabla>
  </DomainObject.Predmet.ProtuStrankaListFormatedWithAdressOIB>
  <DomainObject.Predmet.ProtuStrankaListNazivFormated>
    <izvorni_sadrzaj>
      <item>LIMARIJA VIDAK društvo s ograničenom odgovornošću za proizvodnju i limarske radove u građevinarstvu</item>
    </izvorni_sadrzaj>
    <derivirana_varijabla naziv="DomainObject.Predmet.ProtuStrankaListNazivFormated_1">
      <item>LIMARIJA VIDAK društvo s ograničenom odgovornošću za proizvodnju i limarske radove u građevinarstvu</item>
    </derivirana_varijabla>
  </DomainObject.Predmet.ProtuStrankaListNazivFormated>
  <DomainObject.Predmet.ProtuStrankaListNazivFormatedOIB>
    <izvorni_sadrzaj>
      <item>LIMARIJA VIDAK društvo s ograničenom odgovornošću za proizvodnju i limarske radove u građevinarstvu, OIB 68706013488</item>
    </izvorni_sadrzaj>
    <derivirana_varijabla naziv="DomainObject.Predmet.ProtuStrankaListNazivFormatedOIB_1">
      <item>LIMARIJA VIDAK društvo s ograničenom odgovornošću za proizvodnju i limarske radove u građevinarstvu, OIB 68706013488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Sudski registar</item>
      <item>Valent Vidak</item>
    </izvorni_sadrzaj>
    <derivirana_varijabla naziv="DomainObject.Predmet.OstaliListFormated_1">
      <item>Županijsko državno odvjetništvo u Varaždinu punomoćnik sudionika u postupku Porezna uprava Područni ured sjeverna Hrvatska</item>
      <item>Sudski registar</item>
      <item>Valent Vidak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Sudski registar</item>
      <item>Valent Vidak, OIB 97475917745</item>
    </izvorni_sadrzaj>
    <derivirana_varijabla naziv="DomainObject.Predmet.OstaliListFormatedOIB_1">
      <item>Županijsko državno odvjetništvo u Varaždinu punomoćnik sudionika u postupku Porezna uprava Područni ured sjeverna Hrvatska</item>
      <item>Sudski registar</item>
      <item>Valent Vidak, OIB 97475917745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sjeverna Hrvatska</item>
      <item>Sudski registar</item>
      <item>Valent Vidak, Breznica 221, 42225 Breznica</item>
    </izvorni_sadrzaj>
    <derivirana_varijabla naziv="DomainObject.Predmet.OstaliListFormatedWithAdress_1">
      <item>Županijsko državno odvjetništvo u Varaždinu, B.Radića 2, 42000 Varaždin punomoćnik sudionika u postupku Porezna uprava Područni ured sjeverna Hrvatska</item>
      <item>Sudski registar</item>
      <item>Valent Vidak, Breznica 221, 42225 Breznica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sjeverna Hrvatska</item>
      <item>Sudski registar</item>
      <item>Valent Vidak, OIB 97475917745, Breznica 221, 42225 Breznica</item>
    </izvorni_sadrzaj>
    <derivirana_varijabla naziv="DomainObject.Predmet.OstaliListFormatedWithAdressOIB_1">
      <item>Županijsko državno odvjetništvo u Varaždinu, B.Radića 2, 42000 Varaždin punomoćnik sudionika u postupku Porezna uprava Područni ured sjeverna Hrvatska</item>
      <item>Sudski registar</item>
      <item>Valent Vidak, OIB 97475917745, Breznica 221, 42225 Breznica</item>
    </derivirana_varijabla>
  </DomainObject.Predmet.OstaliListFormatedWithAdressOIB>
  <DomainObject.Predmet.OstaliListNazivFormated>
    <izvorni_sadrzaj>
      <item>Županijsko državno odvjetništvo u Varaždinu</item>
      <item>Sudski registar</item>
      <item>Valent Vidak</item>
    </izvorni_sadrzaj>
    <derivirana_varijabla naziv="DomainObject.Predmet.OstaliListNazivFormated_1">
      <item>Županijsko državno odvjetništvo u Varaždinu</item>
      <item>Sudski registar</item>
      <item>Valent Vidak</item>
    </derivirana_varijabla>
  </DomainObject.Predmet.OstaliListNazivFormated>
  <DomainObject.Predmet.OstaliListNazivFormatedOIB>
    <izvorni_sadrzaj>
      <item>Županijsko državno odvjetništvo u Varaždinu</item>
      <item>Sudski registar</item>
      <item>Valent Vidak, OIB 97475917745</item>
    </izvorni_sadrzaj>
    <derivirana_varijabla naziv="DomainObject.Predmet.OstaliListNazivFormatedOIB_1">
      <item>Županijsko državno odvjetništvo u Varaždinu</item>
      <item>Sudski registar</item>
      <item>Valent Vidak, OIB 97475917745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LIMARIJA VIDAK društvo s ograničenom odgovornošću za proizvodnju i limarske radove u građevinarstvu</izvorni_sadrzaj>
    <derivirana_varijabla naziv="DomainObject.Predmet.ProtustrankaIDrugi_1">LIMARIJA VIDAK društvo s ograničenom odgovornošću za proizvodnju i limarske radove u građevinarstvu</derivirana_varijabla>
  </DomainObject.Predmet.ProtustrankaIDrugi>
  <DomainObject.Predmet.StrankaIDrugiAdressOIB>
    <izvorni_sadrzaj>Porezna uprava Područni ured sjeverna Hrvatska, Graberje 1, 42000 Varaždin</izvorni_sadrzaj>
    <derivirana_varijabla naziv="DomainObject.Predmet.StrankaIDrugiAdressOIB_1">Porezna uprava Područni ured sjeverna Hrvatska, Graberje 1, 42000 Varaždin</derivirana_varijabla>
  </DomainObject.Predmet.StrankaIDrugiAdressOIB>
  <DomainObject.Predmet.ProtustrankaIDrugiAdressOIB>
    <izvorni_sadrzaj>LIMARIJA VIDAK društvo s ograničenom odgovornošću za proizvodnju i limarske radove u građevinarstvu, OIB 68706013488,  221, 42225 Breznica</izvorni_sadrzaj>
    <derivirana_varijabla naziv="DomainObject.Predmet.ProtustrankaIDrugiAdressOIB_1">LIMARIJA VIDAK društvo s ograničenom odgovornošću za proizvodnju i limarske radove u građevinarstvu, OIB 68706013488,  221, 42225 Breznica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sjeverna Hrvatska</item>
      <item>LIMARIJA VIDAK društvo s ograničenom odgovornošću za proizvodnju i limarske radove u građevinarstvu</item>
      <item>Županijsko državno odvjetništvo u Varaždinu</item>
      <item>Sudski registar</item>
      <item>Valent Vidak</item>
    </izvorni_sadrzaj>
    <derivirana_varijabla naziv="DomainObject.Predmet.SudioniciListNaziv_1">
      <item>Porezna uprava Područni ured sjeverna Hrvatska</item>
      <item>LIMARIJA VIDAK društvo s ograničenom odgovornošću za proizvodnju i limarske radove u građevinarstvu</item>
      <item>Županijsko državno odvjetništvo u Varaždinu</item>
      <item>Sudski registar</item>
      <item>Valent Vidak</item>
    </derivirana_varijabla>
  </DomainObject.Predmet.SudioniciListNaziv>
  <DomainObject.Predmet.SudioniciListAdressOIB>
    <izvorni_sadrzaj>
      <item>Porezna uprava Područni ured sjeverna Hrvatska, Graberje 1,42000 Varaždin</item>
      <item>LIMARIJA VIDAK društvo s ograničenom odgovornošću za proizvodnju i limarske radove u građevinarstvu, OIB 68706013488,  221,42225 Breznica</item>
      <item>Županijsko državno odvjetništvo u Varaždinu, B.Radića 2,42000 Varaždin</item>
      <item>Sudski registar</item>
      <item>Valent Vidak, OIB 97475917745, Breznica 221,42225 Breznica</item>
    </izvorni_sadrzaj>
    <derivirana_varijabla naziv="DomainObject.Predmet.SudioniciListAdressOIB_1">
      <item>Porezna uprava Područni ured sjeverna Hrvatska, Graberje 1,42000 Varaždin</item>
      <item>LIMARIJA VIDAK društvo s ograničenom odgovornošću za proizvodnju i limarske radove u građevinarstvu, OIB 68706013488,  221,42225 Breznica</item>
      <item>Županijsko državno odvjetništvo u Varaždinu, B.Radića 2,42000 Varaždin</item>
      <item>Sudski registar</item>
      <item>Valent Vidak, OIB 97475917745, Breznica 221,42225 Breznica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5CC350-107A-427C-B2ED-38ABCED863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713</properties:Words>
  <properties:Characters>3875</properties:Characters>
  <properties:Lines>85</properties:Lines>
  <properties:Paragraphs>33</properties:Paragraphs>
  <properties:TotalTime>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2016-01-27T08:26:00Z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2016-01-27T12:34:00Z</cp:lastPrinted>
  <dcterms:modified xmlns:xsi="http://www.w3.org/2001/XMLSchema-instance" xsi:type="dcterms:W3CDTF">2016-01-27T12:38:00Z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