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451a" w14:paraId="534451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C5526">
        <w:rPr>
          <w:szCs w:val="24"/>
        </w:rPr>
        <w:t>30</w:t>
      </w:r>
      <w:r w:rsidR="0090293D">
        <w:rPr>
          <w:szCs w:val="24"/>
        </w:rPr>
        <w:t xml:space="preserve">. </w:t>
      </w:r>
      <w:r w:rsidR="000632F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291DE8" w:rsidRPr="00291DE8">
        <w:rPr>
          <w:szCs w:val="24"/>
        </w:rPr>
        <w:t>PORAT DINO j.d.o.o., Preko, Put Martinovih 2 D, OIB: 45817387138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291DE8">
        <w:rPr>
          <w:color w:themeColor="text1" w:val="000000"/>
          <w:szCs w:val="24"/>
        </w:rPr>
        <w:t>24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1DE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24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91DE8">
      <w:rPr>
        <w:rFonts w:cs="Times New Roman" w:eastAsia="Times New Roman" w:hAnsi="Times New Roman" w:ascii="Times New Roman"/>
        <w:sz w:val="24"/>
        <w:szCs w:val="24"/>
        <w:lang w:eastAsia="hr-HR"/>
      </w:rPr>
      <w:t>242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C5526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91DE8"/>
    <w:rsid w:val="00302F28"/>
    <w:rsid w:val="003C5A7A"/>
    <w:rsid w:val="003D4499"/>
    <w:rsid w:val="00406EFC"/>
    <w:rsid w:val="00462226"/>
    <w:rsid w:val="004C17DD"/>
    <w:rsid w:val="0058023C"/>
    <w:rsid w:val="005F4CC0"/>
    <w:rsid w:val="006F6AED"/>
    <w:rsid w:val="00705AA6"/>
    <w:rsid w:val="00756C19"/>
    <w:rsid w:val="007C5526"/>
    <w:rsid w:val="00850DC5"/>
    <w:rsid w:val="00901178"/>
    <w:rsid w:val="0090293D"/>
    <w:rsid w:val="009B665E"/>
    <w:rsid w:val="00CE25E2"/>
    <w:rsid w:val="00DB5451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7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17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17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17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7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17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17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17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DINO j.d.o.o. za ugostiteljstvo i turizam</izvorni_sadrzaj>
    <derivirana_varijabla naziv="DomainObject.Predmet.ProtustrankaFormated_1">  PORAT DINO j.d.o.o. za ugostiteljstvo i turizam</derivirana_varijabla>
  </DomainObject.Predmet.ProtustrankaFormated>
  <DomainObject.Predmet.ProtustrankaFormatedOIB>
    <izvorni_sadrzaj>  PORAT DINO j.d.o.o. za ugostiteljstvo i turizam, OIB 45817387138</izvorni_sadrzaj>
    <derivirana_varijabla naziv="DomainObject.Predmet.ProtustrankaFormatedOIB_1">  PORAT DINO j.d.o.o. za ugostiteljstvo i turizam, OIB 45817387138</derivirana_varijabla>
  </DomainObject.Predmet.ProtustrankaFormatedOIB>
  <DomainObject.Predmet.ProtustrankaFormatedWithAdress>
    <izvorni_sadrzaj> PORAT DINO j.d.o.o. za ugostiteljstvo i turizam, Put Martinovih 2/D, 23273 Preko</izvorni_sadrzaj>
    <derivirana_varijabla naziv="DomainObject.Predmet.ProtustrankaFormatedWithAdress_1"> PORAT DINO j.d.o.o. za ugostiteljstvo i turizam, Put Martinovih 2/D, 23273 Preko</derivirana_varijabla>
  </DomainObject.Predmet.ProtustrankaFormatedWithAdress>
  <DomainObject.Predmet.ProtustrankaFormatedWithAdressOIB>
    <izvorni_sadrzaj> PORAT DINO j.d.o.o. za ugostiteljstvo i turizam, OIB 45817387138, Put Martinovih 2/D, 23273 Preko</izvorni_sadrzaj>
    <derivirana_varijabla naziv="DomainObject.Predmet.ProtustrankaFormatedWithAdressOIB_1"> PORAT DINO j.d.o.o. za ugostiteljstvo i turizam, OIB 45817387138, Put Martinovih 2/D, 23273 Preko</derivirana_varijabla>
  </DomainObject.Predmet.ProtustrankaFormatedWithAdressOIB>
  <DomainObject.Predmet.ProtustrankaWithAdress>
    <izvorni_sadrzaj>PORAT DINO j.d.o.o. za ugostiteljstvo i turizam Put Martinovih 2/D, 23273 Preko</izvorni_sadrzaj>
    <derivirana_varijabla naziv="DomainObject.Predmet.ProtustrankaWithAdress_1">PORAT DINO j.d.o.o. za ugostiteljstvo i turizam Put Martinovih 2/D, 23273 Preko</derivirana_varijabla>
  </DomainObject.Predmet.ProtustrankaWithAdress>
  <DomainObject.Predmet.ProtustrankaWithAdressOIB>
    <izvorni_sadrzaj>PORAT DINO j.d.o.o. za ugostiteljstvo i turizam, OIB 45817387138, Put Martinovih 2/D, 23273 Preko</izvorni_sadrzaj>
    <derivirana_varijabla naziv="DomainObject.Predmet.ProtustrankaWithAdressOIB_1">PORAT DINO j.d.o.o. za ugostiteljstvo i turizam, OIB 45817387138, Put Martinovih 2/D, 23273 Preko</derivirana_varijabla>
  </DomainObject.Predmet.ProtustrankaWithAdressOIB>
  <DomainObject.Predmet.ProtustrankaNazivFormated>
    <izvorni_sadrzaj>PORAT DINO j.d.o.o. za ugostiteljstvo i turizam</izvorni_sadrzaj>
    <derivirana_varijabla naziv="DomainObject.Predmet.ProtustrankaNazivFormated_1">PORAT DINO j.d.o.o. za ugostiteljstvo i turizam</derivirana_varijabla>
  </DomainObject.Predmet.ProtustrankaNazivFormated>
  <DomainObject.Predmet.ProtustrankaNazivFormatedOIB>
    <izvorni_sadrzaj>PORAT DINO j.d.o.o. za ugostiteljstvo i turizam, OIB 45817387138</izvorni_sadrzaj>
    <derivirana_varijabla naziv="DomainObject.Predmet.ProtustrankaNazivFormatedOIB_1">PORAT DINO j.d.o.o. za ugostiteljstvo i turizam, OIB 45817387138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PORAT DINO j.d.o.o. za ugostiteljstvo i turizam</item>
    </izvorni_sadrzaj>
    <derivirana_varijabla naziv="DomainObject.Predmet.ProtuStrankaListFormated_1">
      <item>PORAT DINO j.d.o.o. za ugostiteljstvo i turizam</item>
    </derivirana_varijabla>
  </DomainObject.Predmet.ProtuStrankaListFormated>
  <DomainObject.Predmet.ProtuStrankaListFormatedOIB>
    <izvorni_sadrzaj>
      <item>PORAT DINO j.d.o.o. za ugostiteljstvo i turizam, OIB 45817387138</item>
    </izvorni_sadrzaj>
    <derivirana_varijabla naziv="DomainObject.Predmet.ProtuStrankaListFormatedOIB_1">
      <item>PORAT DINO j.d.o.o. za ugostiteljstvo i turizam, OIB 45817387138</item>
    </derivirana_varijabla>
  </DomainObject.Predmet.ProtuStrankaListFormatedOIB>
  <DomainObject.Predmet.ProtuStrankaListFormatedWithAdress>
    <izvorni_sadrzaj>
      <item>PORAT DINO j.d.o.o. za ugostiteljstvo i turizam, Put Martinovih 2/D, 23273 Preko</item>
    </izvorni_sadrzaj>
    <derivirana_varijabla naziv="DomainObject.Predmet.ProtuStrankaListFormatedWithAdress_1">
      <item>PORAT DINO j.d.o.o. za ugostiteljstvo i turizam, Put Martinovih 2/D, 23273 Preko</item>
    </derivirana_varijabla>
  </DomainObject.Predmet.ProtuStrankaListFormatedWithAdress>
  <DomainObject.Predmet.ProtuStrankaListFormatedWithAdressOIB>
    <izvorni_sadrzaj>
      <item>PORAT DINO j.d.o.o. za ugostiteljstvo i turizam, OIB 45817387138, Put Martinovih 2/D, 23273 Preko</item>
    </izvorni_sadrzaj>
    <derivirana_varijabla naziv="DomainObject.Predmet.ProtuStrankaListFormatedWithAdressOIB_1">
      <item>PORAT DINO j.d.o.o. za ugostiteljstvo i turizam, OIB 45817387138, Put Martinovih 2/D, 23273 Preko</item>
    </derivirana_varijabla>
  </DomainObject.Predmet.ProtuStrankaListFormatedWithAdressOIB>
  <DomainObject.Predmet.ProtuStrankaListNazivFormated>
    <izvorni_sadrzaj>
      <item>PORAT DINO j.d.o.o. za ugostiteljstvo i turizam</item>
    </izvorni_sadrzaj>
    <derivirana_varijabla naziv="DomainObject.Predmet.ProtuStrankaListNazivFormated_1">
      <item>PORAT DINO j.d.o.o. za ugostiteljstvo i turizam</item>
    </derivirana_varijabla>
  </DomainObject.Predmet.ProtuStrankaListNazivFormated>
  <DomainObject.Predmet.ProtuStrankaListNazivFormatedOIB>
    <izvorni_sadrzaj>
      <item>PORAT DINO j.d.o.o. za ugostiteljstvo i turizam, OIB 45817387138</item>
    </izvorni_sadrzaj>
    <derivirana_varijabla naziv="DomainObject.Predmet.ProtuStrankaListNazivFormatedOIB_1">
      <item>PORAT DINO j.d.o.o. za ugostiteljstvo i turizam, OIB 45817387138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PORAT DINO j.d.o.o. za ugostiteljstvo i turizam</izvorni_sadrzaj>
    <derivirana_varijabla naziv="DomainObject.Predmet.ProtustrankaIDrugi_1">PORAT DINO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PORAT DINO j.d.o.o. za ugostiteljstvo i turizam, OIB 45817387138, Put Martinovih 2/D, 23273 Preko</izvorni_sadrzaj>
    <derivirana_varijabla naziv="DomainObject.Predmet.ProtustrankaIDrugiAdressOIB_1">PORAT DINO j.d.o.o. za ugostiteljstvo i turizam, OIB 45817387138,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PORAT DINO j.d.o.o. za ugostiteljstvo i turizam</item>
    </izvorni_sadrzaj>
    <derivirana_varijabla naziv="DomainObject.Predmet.SudioniciListNaziv_1">
      <item>FINA</item>
      <item>PORAT DINO j.d.o.o. za ugostiteljstvo i turizam</item>
    </derivirana_varijabla>
  </DomainObject.Predmet.SudioniciListNaziv>
  <DomainObject.Predmet.SudioniciListAdressOIB>
    <izvorni_sadrzaj>
      <item>FINA, OIB 85821130368</item>
      <item>PORAT DINO j.d.o.o. za ugostiteljstvo i turizam, OIB 45817387138, Put Martinovih 2/D,23273 Preko</item>
    </izvorni_sadrzaj>
    <derivirana_varijabla naziv="DomainObject.Predmet.SudioniciListAdressOIB_1">
      <item>FINA, OIB 85821130368</item>
      <item>PORAT DINO j.d.o.o. za ugostiteljstvo i turizam, OIB 45817387138, Put Martinovih 2/D,23273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45817387138</item>
    </izvorni_sadrzaj>
    <derivirana_varijabla naziv="DomainObject.Predmet.SudioniciListNazivOIB_1">
      <item>, OIB 85821130368</item>
      <item>, OIB 45817387138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979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2017-08-24T08:17:00Z</dcterms:created>
  <dc:creator>Krešimir Torbarina</dc:creator>
  <cp:lastModifiedBy>wsadmin</cp:lastModifiedBy>
  <cp:lastPrinted>2017-08-24T08:19:00Z</cp:lastPrinted>
  <dcterms:modified xmlns:xsi="http://www.w3.org/2001/XMLSchema-instance" xsi:type="dcterms:W3CDTF">2017-08-24T08:20:00Z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