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8784" w14:paraId="dc7878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7B0DE2" w:rsidP="004635D5" w:rsidR="007B0DE2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7B0DE2">
        <w:t>, po</w:t>
      </w:r>
      <w:r w:rsidR="004635D5">
        <w:t xml:space="preserve"> prijedlog</w:t>
      </w:r>
      <w:r w:rsidR="001D265F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9A7EB8">
        <w:t>ERWIN j.</w:t>
      </w:r>
      <w:r w:rsidR="00087712">
        <w:t>d.o.o.</w:t>
      </w:r>
      <w:r>
        <w:t xml:space="preserve"> 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9A7EB8">
        <w:t>Mate Ujevića 15/A</w:t>
      </w:r>
      <w:r>
        <w:t xml:space="preserve">, OIB: </w:t>
      </w:r>
      <w:r w:rsidR="009A7EB8" w:rsidRPr="009A7EB8">
        <w:t>46440884694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A7EB8">
        <w:t>3</w:t>
      </w:r>
      <w:r>
        <w:t xml:space="preserve">. </w:t>
      </w:r>
      <w:r w:rsidR="004635D5">
        <w:t xml:space="preserve">studenog </w:t>
      </w:r>
      <w:r>
        <w:t>2016</w:t>
      </w:r>
      <w:r w:rsidRPr="00FC1537">
        <w:t>.</w:t>
      </w:r>
      <w:r>
        <w:t xml:space="preserve">, </w:t>
      </w:r>
      <w:r w:rsidR="004635D5">
        <w:t>9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A7EB8" w:rsidRPr="009A7EB8">
        <w:t>ERWIN j.d.o.o. sa sjedištem u Zadru (Grad Zadar), Mate Ujevića 15/A, OIB: 46440884694</w:t>
      </w:r>
      <w:r w:rsidR="009A7EB8">
        <w:t xml:space="preserve"> </w:t>
      </w:r>
      <w:r>
        <w:t xml:space="preserve">na temelju neizvršenih osnova za plaćanje iznosi </w:t>
      </w:r>
      <w:r w:rsidR="009A7EB8">
        <w:t>7</w:t>
      </w:r>
      <w:r w:rsidR="00990A98">
        <w:t>.</w:t>
      </w:r>
      <w:r w:rsidR="009A7EB8">
        <w:t>292</w:t>
      </w:r>
      <w:r w:rsidR="00990A98">
        <w:t>,</w:t>
      </w:r>
      <w:r w:rsidR="009A7EB8">
        <w:t>81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9A7EB8" w:rsidRPr="009A7EB8">
        <w:t>Erwin Jurjević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4635D5">
        <w:t>9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5D5" w:rsidR="004635D5">
      <w:r>
        <w:separator/>
      </w:r>
    </w:p>
  </w:endnote>
  <w:endnote w:id="0" w:type="continuationSeparator">
    <w:p w:rsidRDefault="004635D5" w:rsidR="00463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R="004635D5">
    <w:pPr>
      <w:pStyle w:val="Podnoje"/>
      <w:jc w:val="center"/>
    </w:pPr>
  </w:p>
  <w:p w:rsidRDefault="004635D5" w:rsidR="004635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5D5" w:rsidR="004635D5">
      <w:r>
        <w:separator/>
      </w:r>
    </w:p>
  </w:footnote>
  <w:footnote w:id="0" w:type="continuationSeparator">
    <w:p w:rsidRDefault="004635D5" w:rsidR="00463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C42C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A7EB8" w:rsidRPr="009A7EB8">
      <w:t>Poslovni broj: 5 St-1110/16-7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5D5" w:rsidP="004635D5" w:rsidR="004635D5" w:rsidRPr="00FC1537">
    <w:pPr>
      <w:jc w:val="right"/>
    </w:pPr>
    <w:r>
      <w:tab/>
      <w:t>Poslovni broj: 5</w:t>
    </w:r>
    <w:r w:rsidRPr="00FC1537">
      <w:t xml:space="preserve"> St</w:t>
    </w:r>
    <w:r w:rsidR="009A7EB8">
      <w:t>-1110/16-7</w:t>
    </w:r>
  </w:p>
  <w:p w:rsidRDefault="004635D5" w:rsidP="004635D5" w:rsidR="004635D5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1955C7"/>
    <w:rsid w:val="001D265F"/>
    <w:rsid w:val="003C42C5"/>
    <w:rsid w:val="00447958"/>
    <w:rsid w:val="004635D5"/>
    <w:rsid w:val="006A66B9"/>
    <w:rsid w:val="006E6B12"/>
    <w:rsid w:val="007B0DE2"/>
    <w:rsid w:val="008337B7"/>
    <w:rsid w:val="00990A98"/>
    <w:rsid w:val="009A7EB8"/>
    <w:rsid w:val="009E2467"/>
    <w:rsid w:val="00A32F79"/>
    <w:rsid w:val="00D827B1"/>
    <w:rsid w:val="00E6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St-1110/2016-5</izvorni_sadrzaj>
    <derivirana_varijabla naziv="DomainObject.Oznaka_1">St-1110/2016-5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ERWIN j.d.o.o. za održavanje motornih vozila</izvorni_sadrzaj>
    <derivirana_varijabla naziv="DomainObject.Predmet.ProtustrankaFormated_1">  ERWIN j.d.o.o. za održavanje motornih vozila</derivirana_varijabla>
  </DomainObject.Predmet.ProtustrankaFormated>
  <DomainObject.Predmet.ProtustrankaFormatedOIB>
    <izvorni_sadrzaj>  ERWIN j.d.o.o. za održavanje motornih vozila, OIB 46440884694</izvorni_sadrzaj>
    <derivirana_varijabla naziv="DomainObject.Predmet.ProtustrankaFormatedOIB_1">  ERWIN j.d.o.o. za održavanje motornih vozila, OIB 46440884694</derivirana_varijabla>
  </DomainObject.Predmet.ProtustrankaFormatedOIB>
  <DomainObject.Predmet.ProtustrankaFormatedWithAdress>
    <izvorni_sadrzaj> ERWIN j.d.o.o. za održavanje motornih vozila, Mate Ujevića 15/A, 23000 Zadar</izvorni_sadrzaj>
    <derivirana_varijabla naziv="DomainObject.Predmet.ProtustrankaFormatedWithAdress_1"> ERWIN j.d.o.o. za održavanje motornih vozila, Mate Ujevića 15/A, 23000 Zadar</derivirana_varijabla>
  </DomainObject.Predmet.ProtustrankaFormatedWithAdress>
  <DomainObject.Predmet.ProtustrankaFormatedWithAdressOIB>
    <izvorni_sadrzaj> ERWIN j.d.o.o. za održavanje motornih vozila, OIB 46440884694, Mate Ujevića 15/A, 23000 Zadar</izvorni_sadrzaj>
    <derivirana_varijabla naziv="DomainObject.Predmet.ProtustrankaFormatedWithAdressOIB_1"> ERWIN j.d.o.o. za održavanje motornih vozila, OIB 46440884694, Mate Ujevića 15/A, 23000 Zadar</derivirana_varijabla>
  </DomainObject.Predmet.ProtustrankaFormatedWithAdressOIB>
  <DomainObject.Predmet.ProtustrankaWithAdress>
    <izvorni_sadrzaj>ERWIN j.d.o.o. za održavanje motornih vozila Mate Ujevića 15/A, 23000 Zadar</izvorni_sadrzaj>
    <derivirana_varijabla naziv="DomainObject.Predmet.ProtustrankaWithAdress_1">ERWIN j.d.o.o. za održavanje motornih vozila Mate Ujevića 15/A, 23000 Zadar</derivirana_varijabla>
  </DomainObject.Predmet.ProtustrankaWithAdress>
  <DomainObject.Predmet.ProtustrankaWithAdressOIB>
    <izvorni_sadrzaj>ERWIN j.d.o.o. za održavanje motornih vozila, OIB 46440884694, Mate Ujevića 15/A, 23000 Zadar</izvorni_sadrzaj>
    <derivirana_varijabla naziv="DomainObject.Predmet.ProtustrankaWithAdressOIB_1">ERWIN j.d.o.o. za održavanje motornih vozila, OIB 46440884694, Mate Ujevića 15/A, 23000 Zadar</derivirana_varijabla>
  </DomainObject.Predmet.ProtustrankaWithAdressOIB>
  <DomainObject.Predmet.ProtustrankaNazivFormated>
    <izvorni_sadrzaj>ERWIN j.d.o.o. za održavanje motornih vozila</izvorni_sadrzaj>
    <derivirana_varijabla naziv="DomainObject.Predmet.ProtustrankaNazivFormated_1">ERWIN j.d.o.o. za održavanje motornih vozila</derivirana_varijabla>
  </DomainObject.Predmet.ProtustrankaNazivFormated>
  <DomainObject.Predmet.ProtustrankaNazivFormatedOIB>
    <izvorni_sadrzaj>ERWIN j.d.o.o. za održavanje motornih vozila, OIB 46440884694</izvorni_sadrzaj>
    <derivirana_varijabla naziv="DomainObject.Predmet.ProtustrankaNazivFormatedOIB_1">ERWIN j.d.o.o. za održavanje motornih vozila, OIB 46440884694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7292.81</izvorni_sadrzaj>
    <derivirana_varijabla naziv="DomainObject.Predmet.TrenutnaVrijednost_1">7292.81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ERWIN j.d.o.o. za održavanje motornih vozila</item>
    </izvorni_sadrzaj>
    <derivirana_varijabla naziv="DomainObject.Predmet.ProtuStrankaListFormated_1">
      <item>ERWIN j.d.o.o. za održavanje motornih vozila</item>
    </derivirana_varijabla>
  </DomainObject.Predmet.ProtuStrankaListFormated>
  <DomainObject.Predmet.ProtuStrankaListFormatedOIB>
    <izvorni_sadrzaj>
      <item>ERWIN j.d.o.o. za održavanje motornih vozila, OIB 46440884694</item>
    </izvorni_sadrzaj>
    <derivirana_varijabla naziv="DomainObject.Predmet.ProtuStrankaListFormatedOIB_1">
      <item>ERWIN j.d.o.o. za održavanje motornih vozila, OIB 46440884694</item>
    </derivirana_varijabla>
  </DomainObject.Predmet.ProtuStrankaListFormatedOIB>
  <DomainObject.Predmet.ProtuStrankaListFormatedWithAdress>
    <izvorni_sadrzaj>
      <item>ERWIN j.d.o.o. za održavanje motornih vozila, Mate Ujevića 15/A, 23000 Zadar</item>
    </izvorni_sadrzaj>
    <derivirana_varijabla naziv="DomainObject.Predmet.ProtuStrankaListFormatedWithAdress_1">
      <item>ERWIN j.d.o.o. za održavanje motornih vozila, Mate Ujevića 15/A, 23000 Zadar</item>
    </derivirana_varijabla>
  </DomainObject.Predmet.ProtuStrankaListFormatedWithAdress>
  <DomainObject.Predmet.ProtuStrankaListFormatedWithAdressOIB>
    <izvorni_sadrzaj>
      <item>ERWIN j.d.o.o. za održavanje motornih vozila, OIB 46440884694, Mate Ujevića 15/A, 23000 Zadar</item>
    </izvorni_sadrzaj>
    <derivirana_varijabla naziv="DomainObject.Predmet.ProtuStrankaListFormatedWithAdressOIB_1">
      <item>ERWIN j.d.o.o. za održavanje motornih vozila, OIB 46440884694, Mate Ujevića 15/A, 23000 Zadar</item>
    </derivirana_varijabla>
  </DomainObject.Predmet.ProtuStrankaListFormatedWithAdressOIB>
  <DomainObject.Predmet.ProtuStrankaListNazivFormated>
    <izvorni_sadrzaj>
      <item>ERWIN j.d.o.o. za održavanje motornih vozila</item>
    </izvorni_sadrzaj>
    <derivirana_varijabla naziv="DomainObject.Predmet.ProtuStrankaListNazivFormated_1">
      <item>ERWIN j.d.o.o. za održavanje motornih vozila</item>
    </derivirana_varijabla>
  </DomainObject.Predmet.ProtuStrankaListNazivFormated>
  <DomainObject.Predmet.ProtuStrankaListNazivFormatedOIB>
    <izvorni_sadrzaj>
      <item>ERWIN j.d.o.o. za održavanje motornih vozila, OIB 46440884694</item>
    </izvorni_sadrzaj>
    <derivirana_varijabla naziv="DomainObject.Predmet.ProtuStrankaListNazivFormatedOIB_1">
      <item>ERWIN j.d.o.o. za održavanje motornih vozila, OIB 46440884694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St-1110/2016-5</izvorni_sadrzaj>
    <derivirana_varijabla naziv="DomainObject.PoslovniBrojDokumenta_1">St-1110/2016-5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ERWIN j.d.o.o. za održavanje motornih vozila</izvorni_sadrzaj>
    <derivirana_varijabla naziv="DomainObject.Predmet.ProtustrankaIDrugi_1">ERWIN j.d.o.o. za održavanje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ERWIN j.d.o.o. za održavanje motornih vozila, OIB 46440884694, Mate Ujevića 15/A, 23000 Zadar</izvorni_sadrzaj>
    <derivirana_varijabla naziv="DomainObject.Predmet.ProtustrankaIDrugiAdressOIB_1">ERWIN j.d.o.o. za održavanje motornih vozila, OIB 46440884694, Mate Ujevića 15/A,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ERWIN j.d.o.o. za održavanje motornih vozila</item>
    </izvorni_sadrzaj>
    <derivirana_varijabla naziv="DomainObject.Predmet.SudioniciListNaziv_1">
      <item>Financijska agencija</item>
      <item>ERWIN j.d.o.o. za održavanje motornih vozila</item>
    </derivirana_varijabla>
  </DomainObject.Predmet.SudioniciListNaziv>
  <DomainObject.Predmet.SudioniciListAdressOIB>
    <izvorni_sadrzaj>
      <item>Financijska agencija, OIB 85821130368, Ivana Danila 4,23000 Zadar</item>
      <item>ERWIN j.d.o.o. za održavanje motornih vozila, OIB 46440884694, Mate Ujevića 15/A,23000 Zadar</item>
    </izvorni_sadrzaj>
    <derivirana_varijabla naziv="DomainObject.Predmet.SudioniciListAdressOIB_1">
      <item>Financijska agencija, OIB 85821130368, Ivana Danila 4,23000 Zadar</item>
      <item>ERWIN j.d.o.o. za održavanje motornih vozila, OIB 46440884694, Mate Ujevića 15/A,23000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46440884694</item>
    </izvorni_sadrzaj>
    <derivirana_varijabla naziv="DomainObject.Predmet.SudioniciListNazivOIB_1">
      <item>, OIB 85821130368</item>
      <item>, OIB 46440884694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1997</properties:Characters>
  <properties:Lines>64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2016-03-25T08:38:00Z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2016-12-09T14:15:00Z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