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5f8c2" w14:paraId="d85f8c2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201F36">
        <w:rPr>
          <w:rFonts w:cs="Times New Roman" w:eastAsia="Times New Roman" w:hAnsi="Times New Roman" w:ascii="Times New Roman"/>
          <w:sz w:val="24"/>
          <w:szCs w:val="20"/>
          <w:lang w:eastAsia="hr-HR"/>
        </w:rPr>
        <w:t>St-905</w:t>
      </w:r>
      <w:r w:rsidR="00B95DBA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4F76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01F36" w:rsidRPr="00201F36">
        <w:rPr>
          <w:rFonts w:cs="Times New Roman" w:eastAsia="Times New Roman" w:hAnsi="Times New Roman" w:ascii="Times New Roman"/>
          <w:sz w:val="24"/>
          <w:szCs w:val="24"/>
          <w:lang w:eastAsia="hr-HR"/>
        </w:rPr>
        <w:t>MULTIMEDIJALNA UDRUGA ZA PROMICANJE TRADICIONALNIH VRIJEDNOSTI ODRŽIVOG RAZVOJA "AGRAMER INFO"   Zagreb, Trg Ivana Kukuljevića 8, Reg. broj 21008761, OIB: 94127802897</w:t>
      </w:r>
      <w:r w:rsidR="00201F36">
        <w:rPr>
          <w:rFonts w:cs="Times New Roman" w:eastAsia="Times New Roman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8521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01. lipnja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244D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01F36" w:rsidRPr="00201F36">
        <w:rPr>
          <w:rFonts w:cs="Times New Roman" w:eastAsia="Times New Roman" w:hAnsi="Times New Roman" w:ascii="Times New Roman"/>
          <w:sz w:val="24"/>
          <w:szCs w:val="24"/>
          <w:lang w:eastAsia="hr-HR"/>
        </w:rPr>
        <w:t>MULTIMEDIJALNA UDRUGA ZA PROMICANJE TRADICIONALNIH VRIJEDNOSTI ODRŽIVOG RAZVOJA "AGRAMER INFO"   Zagreb, Trg Ivana Kukuljevića 8, Reg. broj 21008761, OIB: 94127802897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nad gore navedenom pravnom osobom podnijela je ovome sudu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201F36">
        <w:rPr>
          <w:rFonts w:cs="Times New Roman" w:eastAsia="Times New Roman" w:hAnsi="Times New Roman" w:ascii="Times New Roman"/>
          <w:sz w:val="24"/>
          <w:szCs w:val="20"/>
          <w:lang w:eastAsia="hr-HR"/>
        </w:rPr>
        <w:t>26.748,96</w:t>
      </w:r>
      <w:r w:rsidR="004F76C4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201F36">
        <w:rPr>
          <w:rFonts w:cs="Times New Roman" w:eastAsia="Times New Roman" w:hAnsi="Times New Roman" w:ascii="Times New Roman"/>
          <w:sz w:val="24"/>
          <w:szCs w:val="20"/>
          <w:lang w:eastAsia="hr-HR"/>
        </w:rPr>
        <w:t>26. siječnja 2016.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201F36">
        <w:rPr>
          <w:rFonts w:cs="Times New Roman" w:eastAsia="Times New Roman" w:hAnsi="Times New Roman" w:ascii="Times New Roman"/>
          <w:sz w:val="24"/>
          <w:szCs w:val="20"/>
          <w:lang w:eastAsia="hr-HR"/>
        </w:rPr>
        <w:t>St-905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8521AF">
        <w:rPr>
          <w:rFonts w:cs="Times New Roman" w:eastAsia="Times New Roman" w:hAnsi="Times New Roman" w:ascii="Times New Roman"/>
          <w:sz w:val="24"/>
          <w:szCs w:val="20"/>
          <w:lang w:eastAsia="hr-HR"/>
        </w:rPr>
        <w:t>01. lipnja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CC5DA6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CC5DA6" w:rsidP="00CC5DA6" w:rsidR="00CC5DA6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za točnost otpravka – ovlašteni službenik</w:t>
      </w:r>
    </w:p>
    <w:p w:rsidRDefault="00CC5DA6" w:rsidP="00CC5DA6" w:rsidR="00CC5DA6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Višnja Svečak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823C1"/>
    <w:rsid w:val="001D7C76"/>
    <w:rsid w:val="00201F36"/>
    <w:rsid w:val="00244DAA"/>
    <w:rsid w:val="00460BD4"/>
    <w:rsid w:val="00492E13"/>
    <w:rsid w:val="004A438B"/>
    <w:rsid w:val="004A66FD"/>
    <w:rsid w:val="004F76C4"/>
    <w:rsid w:val="0074619F"/>
    <w:rsid w:val="007B6979"/>
    <w:rsid w:val="008111D4"/>
    <w:rsid w:val="008521AF"/>
    <w:rsid w:val="009037B9"/>
    <w:rsid w:val="00954738"/>
    <w:rsid w:val="009C042D"/>
    <w:rsid w:val="009D2C98"/>
    <w:rsid w:val="00A7083E"/>
    <w:rsid w:val="00AA2B6C"/>
    <w:rsid w:val="00B63397"/>
    <w:rsid w:val="00B95880"/>
    <w:rsid w:val="00B95DBA"/>
    <w:rsid w:val="00C8103D"/>
    <w:rsid w:val="00C93197"/>
    <w:rsid w:val="00CC03F5"/>
    <w:rsid w:val="00CC5DA6"/>
    <w:rsid w:val="00CC6C4A"/>
    <w:rsid w:val="00D158A5"/>
    <w:rsid w:val="00D31463"/>
    <w:rsid w:val="00D904C8"/>
    <w:rsid w:val="00F3018B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CC5D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D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D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D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D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CC5D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D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D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D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D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2282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St-905/2016</izvorni_sadrzaj>
    <derivirana_varijabla naziv="DomainObject.Predmet.OznakaBroj_1">St-905/2016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Multimedijalna udruga za promicanje tradicionalnih vrijednosti i održivog razvoja AGRAMER INFO</izvorni_sadrzaj>
    <derivirana_varijabla naziv="DomainObject.Predmet.ProtustrankaFormated_1">  Multimedijalna udruga za promicanje tradicionalnih vrijednosti i održivog razvoja AGRAMER INFO</derivirana_varijabla>
  </DomainObject.Predmet.ProtustrankaFormated>
  <DomainObject.Predmet.ProtustrankaFormatedOIB>
    <izvorni_sadrzaj>  Multimedijalna udruga za promicanje tradicionalnih vrijednosti i održivog razvoja AGRAMER INFO, OIB 94127802897</izvorni_sadrzaj>
    <derivirana_varijabla naziv="DomainObject.Predmet.ProtustrankaFormatedOIB_1">  Multimedijalna udruga za promicanje tradicionalnih vrijednosti i održivog razvoja AGRAMER INFO, OIB 94127802897</derivirana_varijabla>
  </DomainObject.Predmet.ProtustrankaFormatedOIB>
  <DomainObject.Predmet.ProtustrankaFormatedWithAdress>
    <izvorni_sadrzaj> Multimedijalna udruga za promicanje tradicionalnih vrijednosti i održivog razvoja AGRAMER INFO, Trg Ivana Kukuljevića 8, 10000 Zagreb</izvorni_sadrzaj>
    <derivirana_varijabla naziv="DomainObject.Predmet.ProtustrankaFormatedWithAdress_1"> Multimedijalna udruga za promicanje tradicionalnih vrijednosti i održivog razvoja AGRAMER INFO, Trg Ivana Kukuljevića 8, 10000 Zagreb</derivirana_varijabla>
  </DomainObject.Predmet.ProtustrankaFormatedWithAdress>
  <DomainObject.Predmet.ProtustrankaFormatedWithAdressOIB>
    <izvorni_sadrzaj> Multimedijalna udruga za promicanje tradicionalnih vrijednosti i održivog razvoja AGRAMER INFO, OIB 94127802897, Trg Ivana Kukuljevića 8, 10000 Zagreb</izvorni_sadrzaj>
    <derivirana_varijabla naziv="DomainObject.Predmet.ProtustrankaFormatedWithAdressOIB_1"> Multimedijalna udruga za promicanje tradicionalnih vrijednosti i održivog razvoja AGRAMER INFO, OIB 94127802897, Trg Ivana Kukuljevića 8, 10000 Zagreb</derivirana_varijabla>
  </DomainObject.Predmet.ProtustrankaFormatedWithAdressOIB>
  <DomainObject.Predmet.ProtustrankaWithAdress>
    <izvorni_sadrzaj>Multimedijalna udruga za promicanje tradicionalnih vrijednosti i održivog razvoja AGRAMER INFO Trg Ivana Kukuljevića 8, 10000 Zagreb</izvorni_sadrzaj>
    <derivirana_varijabla naziv="DomainObject.Predmet.ProtustrankaWithAdress_1">Multimedijalna udruga za promicanje tradicionalnih vrijednosti i održivog razvoja AGRAMER INFO Trg Ivana Kukuljevića 8, 10000 Zagreb</derivirana_varijabla>
  </DomainObject.Predmet.ProtustrankaWithAdress>
  <DomainObject.Predmet.ProtustrankaWithAdressOIB>
    <izvorni_sadrzaj>Multimedijalna udruga za promicanje tradicionalnih vrijednosti i održivog razvoja AGRAMER INFO, OIB 94127802897, Trg Ivana Kukuljevića 8, 10000 Zagreb</izvorni_sadrzaj>
    <derivirana_varijabla naziv="DomainObject.Predmet.ProtustrankaWithAdressOIB_1">Multimedijalna udruga za promicanje tradicionalnih vrijednosti i održivog razvoja AGRAMER INFO, OIB 94127802897, Trg Ivana Kukuljevića 8, 10000 Zagreb</derivirana_varijabla>
  </DomainObject.Predmet.ProtustrankaWithAdressOIB>
  <DomainObject.Predmet.ProtustrankaNazivFormated>
    <izvorni_sadrzaj>Multimedijalna udruga za promicanje tradicionalnih vrijednosti i održivog razvoja AGRAMER INFO</izvorni_sadrzaj>
    <derivirana_varijabla naziv="DomainObject.Predmet.ProtustrankaNazivFormated_1">Multimedijalna udruga za promicanje tradicionalnih vrijednosti i održivog razvoja AGRAMER INFO</derivirana_varijabla>
  </DomainObject.Predmet.ProtustrankaNazivFormated>
  <DomainObject.Predmet.ProtustrankaNazivFormatedOIB>
    <izvorni_sadrzaj>Multimedijalna udruga za promicanje tradicionalnih vrijednosti i održivog razvoja AGRAMER INFO, OIB 94127802897</izvorni_sadrzaj>
    <derivirana_varijabla naziv="DomainObject.Predmet.ProtustrankaNazivFormatedOIB_1">Multimedijalna udruga za promicanje tradicionalnih vrijednosti i održivog razvoja AGRAMER INFO, OIB 94127802897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Multimedijalna udruga za promicanje tradicionalnih vrijednosti i održivog razvoja AGRAMER INFO</item>
    </izvorni_sadrzaj>
    <derivirana_varijabla naziv="DomainObject.Predmet.ProtuStrankaListFormated_1">
      <item>Multimedijalna udruga za promicanje tradicionalnih vrijednosti i održivog razvoja AGRAMER INFO</item>
    </derivirana_varijabla>
  </DomainObject.Predmet.ProtuStrankaListFormated>
  <DomainObject.Predmet.ProtuStrankaListFormatedOIB>
    <izvorni_sadrzaj>
      <item>Multimedijalna udruga za promicanje tradicionalnih vrijednosti i održivog razvoja AGRAMER INFO, OIB 94127802897</item>
    </izvorni_sadrzaj>
    <derivirana_varijabla naziv="DomainObject.Predmet.ProtuStrankaListFormatedOIB_1">
      <item>Multimedijalna udruga za promicanje tradicionalnih vrijednosti i održivog razvoja AGRAMER INFO, OIB 94127802897</item>
    </derivirana_varijabla>
  </DomainObject.Predmet.ProtuStrankaListFormatedOIB>
  <DomainObject.Predmet.ProtuStrankaListFormatedWithAdress>
    <izvorni_sadrzaj>
      <item>Multimedijalna udruga za promicanje tradicionalnih vrijednosti i održivog razvoja AGRAMER INFO, Trg Ivana Kukuljevića 8, 10000 Zagreb</item>
    </izvorni_sadrzaj>
    <derivirana_varijabla naziv="DomainObject.Predmet.ProtuStrankaListFormatedWithAdress_1">
      <item>Multimedijalna udruga za promicanje tradicionalnih vrijednosti i održivog razvoja AGRAMER INFO, Trg Ivana Kukuljevića 8, 10000 Zagreb</item>
    </derivirana_varijabla>
  </DomainObject.Predmet.ProtuStrankaListFormatedWithAdress>
  <DomainObject.Predmet.ProtuStrankaListFormatedWithAdressOIB>
    <izvorni_sadrzaj>
      <item>Multimedijalna udruga za promicanje tradicionalnih vrijednosti i održivog razvoja AGRAMER INFO, OIB 94127802897, Trg Ivana Kukuljevića 8, 10000 Zagreb</item>
    </izvorni_sadrzaj>
    <derivirana_varijabla naziv="DomainObject.Predmet.ProtuStrankaListFormatedWithAdressOIB_1">
      <item>Multimedijalna udruga za promicanje tradicionalnih vrijednosti i održivog razvoja AGRAMER INFO, OIB 94127802897, Trg Ivana Kukuljevića 8, 10000 Zagreb</item>
    </derivirana_varijabla>
  </DomainObject.Predmet.ProtuStrankaListFormatedWithAdressOIB>
  <DomainObject.Predmet.ProtuStrankaListNazivFormated>
    <izvorni_sadrzaj>
      <item>Multimedijalna udruga za promicanje tradicionalnih vrijednosti i održivog razvoja AGRAMER INFO</item>
    </izvorni_sadrzaj>
    <derivirana_varijabla naziv="DomainObject.Predmet.ProtuStrankaListNazivFormated_1">
      <item>Multimedijalna udruga za promicanje tradicionalnih vrijednosti i održivog razvoja AGRAMER INFO</item>
    </derivirana_varijabla>
  </DomainObject.Predmet.ProtuStrankaListNazivFormated>
  <DomainObject.Predmet.ProtuStrankaListNazivFormatedOIB>
    <izvorni_sadrzaj>
      <item>Multimedijalna udruga za promicanje tradicionalnih vrijednosti i održivog razvoja AGRAMER INFO, OIB 94127802897</item>
    </izvorni_sadrzaj>
    <derivirana_varijabla naziv="DomainObject.Predmet.ProtuStrankaListNazivFormatedOIB_1">
      <item>Multimedijalna udruga za promicanje tradicionalnih vrijednosti i održivog razvoja AGRAMER INFO, OIB 94127802897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Multimedijalna udruga za promicanje tradicionalnih vrijednosti i održivog razvoja AGRAMER INFO</izvorni_sadrzaj>
    <derivirana_varijabla naziv="DomainObject.Predmet.ProtustrankaIDrugi_1">Multimedijalna udruga za promicanje tradicionalnih vrijednosti i održivog razvoja AGRAMER INFO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Multimedijalna udruga za promicanje tradicionalnih vrijednosti i održivog razvoja AGRAMER INFO, OIB 94127802897, Trg Ivana Kukuljevića 8, 10000 Zagreb</izvorni_sadrzaj>
    <derivirana_varijabla naziv="DomainObject.Predmet.ProtustrankaIDrugiAdressOIB_1">Multimedijalna udruga za promicanje tradicionalnih vrijednosti i održivog razvoja AGRAMER INFO, OIB 94127802897, Trg Ivana Kukuljevića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Multimedijalna udruga za promicanje tradicionalnih vrijednosti i održivog razvoja AGRAMER INFO</item>
    </izvorni_sadrzaj>
    <derivirana_varijabla naziv="DomainObject.Predmet.SudioniciListNaziv_1">
      <item>FINA Regionalni centar Zagreb</item>
      <item>Multimedijalna udruga za promicanje tradicionalnih vrijednosti i održivog razvoja AGRAMER INFO</item>
    </derivirana_varijabla>
  </DomainObject.Predmet.SudioniciListNaziv>
  <DomainObject.Predmet.SudioniciListAdressOIB>
    <izvorni_sadrzaj>
      <item>FINA Regionalni centar Zagreb, OIB 85821130368, Trg svibanjskih žrtava 1995. 1,10000 Zagreb</item>
      <item>Multimedijalna udruga za promicanje tradicionalnih vrijednosti i održivog razvoja AGRAMER INFO, OIB 94127802897, Trg Ivana Kukuljevića 8,10000 Zagreb</item>
    </izvorni_sadrzaj>
    <derivirana_varijabla naziv="DomainObject.Predmet.SudioniciListAdressOIB_1">
      <item>FINA Regionalni centar Zagreb, OIB 85821130368, Trg svibanjskih žrtava 1995. 1,10000 Zagreb</item>
      <item>Multimedijalna udruga za promicanje tradicionalnih vrijednosti i održivog razvoja AGRAMER INFO, OIB 94127802897, Trg Ivana Kukuljevića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94127802897</item>
    </izvorni_sadrzaj>
    <derivirana_varijabla naziv="DomainObject.Predmet.SudioniciListNazivOIB_1">
      <item>, OIB 85821130368</item>
      <item>, OIB 94127802897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F26FCE-5C1D-49EC-A956-F7D1AE9BBF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384</properties:Words>
  <properties:Characters>2102</properties:Characters>
  <properties:Lines>72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2016-06-01T08:42:00Z</dcterms:created>
  <dc:creator>Mario Žišković</dc:creator>
  <cp:lastModifiedBy>Višnja Svečak</cp:lastModifiedBy>
  <cp:lastPrinted>2016-06-01T08:43:00Z</cp:lastPrinted>
  <dcterms:modified xmlns:xsi="http://www.w3.org/2001/XMLSchema-instance" xsi:type="dcterms:W3CDTF">2016-06-01T08:43:00Z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