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24ec" w14:paraId="03b24ec" w:rsidRDefault="00AA388B" w:rsidP="00AA388B" w:rsidR="00AA388B" w:rsidRPr="00AA388B">
      <w:pPr>
        <w:tabs>
          <w:tab w:pos="1134" w:val="left"/>
        </w:tabs>
        <w15:collapsed w:val="false"/>
      </w:pPr>
      <w:bookmarkStart w:name="_GoBack" w:id="0"/>
      <w:bookmarkEnd w:id="0"/>
      <w:r w:rsidRPr="00AA388B">
        <w:rPr>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388B" w:rsidP="00AA388B" w:rsidR="00AA388B" w:rsidRPr="00AA388B">
      <w:pPr>
        <w:tabs>
          <w:tab w:pos="1134" w:val="left"/>
        </w:tabs>
      </w:pPr>
      <w:r w:rsidRPr="00AA388B">
        <w:t>REPUBLIKA HRVATSKA</w:t>
      </w:r>
      <w:r w:rsidRPr="00AA388B">
        <w:tab/>
      </w:r>
      <w:r w:rsidRPr="00AA388B">
        <w:tab/>
      </w:r>
      <w:r w:rsidRPr="00AA388B">
        <w:tab/>
      </w:r>
      <w:r w:rsidRPr="00AA388B">
        <w:tab/>
      </w:r>
      <w:r w:rsidRPr="00AA388B">
        <w:tab/>
      </w:r>
    </w:p>
    <w:p w:rsidRDefault="00AA388B" w:rsidP="00AA388B" w:rsidR="00AA388B" w:rsidRPr="00AA388B">
      <w:r w:rsidRPr="00AA388B">
        <w:t>TRGOVAČKI SUD U SPLITU</w:t>
      </w:r>
      <w:r w:rsidRPr="00AA388B">
        <w:tab/>
      </w:r>
      <w:r w:rsidRPr="00AA388B">
        <w:tab/>
      </w:r>
      <w:r w:rsidRPr="00AA388B">
        <w:tab/>
      </w:r>
      <w:r w:rsidRPr="00AA388B">
        <w:tab/>
      </w:r>
      <w:r w:rsidRPr="00AA388B">
        <w:tab/>
      </w:r>
      <w:r w:rsidRPr="00AA388B">
        <w:tab/>
      </w:r>
    </w:p>
    <w:p w:rsidRDefault="00AA388B" w:rsidP="00AA388B" w:rsidR="00AA388B" w:rsidRPr="00AA388B">
      <w:r w:rsidRPr="00AA388B">
        <w:t>Split, Sukoišanska 6</w:t>
      </w:r>
    </w:p>
    <w:p w:rsidRDefault="00AA388B" w:rsidP="00AA388B" w:rsidR="00AA388B" w:rsidRPr="00AA388B">
      <w:r w:rsidRPr="00AA388B">
        <w:tab/>
      </w:r>
    </w:p>
    <w:p w:rsidRDefault="00AA388B" w:rsidP="00AA388B" w:rsidR="00AA388B" w:rsidRPr="00AA388B">
      <w:pPr>
        <w:pStyle w:val="Naslov1"/>
        <w:rPr>
          <w:b w:val="false"/>
          <w:spacing w:val="100"/>
        </w:rPr>
      </w:pPr>
      <w:r w:rsidRPr="00AA388B">
        <w:rPr>
          <w:b w:val="false"/>
          <w:spacing w:val="100"/>
        </w:rPr>
        <w:t>ZAKLJUČAK</w:t>
      </w:r>
    </w:p>
    <w:p w:rsidRDefault="00AA388B" w:rsidP="00AA388B" w:rsidR="00AA388B" w:rsidRPr="00AA388B"/>
    <w:p w:rsidRDefault="00AA388B" w:rsidP="00AA388B" w:rsidR="00AA388B" w:rsidRPr="00AA388B">
      <w:pPr>
        <w:ind w:firstLine="708"/>
        <w:jc w:val="both"/>
      </w:pPr>
      <w:r w:rsidRPr="00AA388B">
        <w:t xml:space="preserve">Trgovački sud u Splitu, po stečajnom sucu Katarini Mikulić kao sucu pojedincu, u stečajnom postupku nad trgovačkim društvom dužnikom </w:t>
      </w:r>
      <w:r w:rsidR="001E1DEA" w:rsidRPr="002F7028">
        <w:t>LEUTAR d.o.o. u stečaju, OIB:47805232684, Split, Doverska 1</w:t>
      </w:r>
      <w:r w:rsidRPr="00AA388B">
        <w:t>, zastupan po stečajno</w:t>
      </w:r>
      <w:r w:rsidR="001E1DEA">
        <w:t>m upravitelju</w:t>
      </w:r>
      <w:r w:rsidRPr="00AA388B">
        <w:t xml:space="preserve"> </w:t>
      </w:r>
      <w:r w:rsidR="001E1DEA" w:rsidRPr="004C0358">
        <w:t>Ivan</w:t>
      </w:r>
      <w:r w:rsidR="001E1DEA">
        <w:t>u</w:t>
      </w:r>
      <w:r w:rsidR="001E1DEA" w:rsidRPr="004C0358">
        <w:t xml:space="preserve"> Sunar</w:t>
      </w:r>
      <w:r w:rsidR="001E1DEA">
        <w:t>i</w:t>
      </w:r>
      <w:r w:rsidR="001E1DEA" w:rsidRPr="004C0358">
        <w:t xml:space="preserve"> iz Splita, A. B. Šimića 20, OIB: 17000771045</w:t>
      </w:r>
      <w:r w:rsidRPr="00AA388B">
        <w:t xml:space="preserve">, dana </w:t>
      </w:r>
      <w:r w:rsidR="002B2BEF">
        <w:t>05. lipnja</w:t>
      </w:r>
      <w:r w:rsidRPr="00AA388B">
        <w:t xml:space="preserve"> 2017. godine  </w:t>
      </w:r>
    </w:p>
    <w:p w:rsidRDefault="0078691D" w:rsidP="00AA388B" w:rsidR="0078691D" w:rsidRPr="00AA388B"/>
    <w:p w:rsidRDefault="0078691D" w:rsidP="0078691D" w:rsidR="0078691D" w:rsidRPr="00AA388B">
      <w:pPr>
        <w:jc w:val="both"/>
      </w:pPr>
    </w:p>
    <w:p w:rsidRDefault="00AA388B" w:rsidP="0078691D" w:rsidR="0078691D" w:rsidRPr="00AA388B">
      <w:pPr>
        <w:jc w:val="center"/>
        <w:rPr>
          <w:spacing w:val="100"/>
        </w:rPr>
      </w:pPr>
      <w:r w:rsidRPr="00AA388B">
        <w:rPr>
          <w:spacing w:val="100"/>
        </w:rPr>
        <w:t xml:space="preserve">zaključio je </w:t>
      </w:r>
    </w:p>
    <w:p w:rsidRDefault="0078691D" w:rsidP="0078691D" w:rsidR="0078691D" w:rsidRPr="00AA388B">
      <w:pPr>
        <w:jc w:val="both"/>
        <w:rPr>
          <w:b/>
        </w:rPr>
      </w:pPr>
    </w:p>
    <w:p w:rsidRDefault="00463F0B" w:rsidP="00680ACC" w:rsidR="00680ACC">
      <w:pPr>
        <w:pStyle w:val="Uvuenotijeloteksta"/>
        <w:ind w:left="0"/>
      </w:pPr>
      <w:r>
        <w:t xml:space="preserve">I. </w:t>
      </w:r>
      <w:r w:rsidR="00AA388B" w:rsidRPr="00AA388B">
        <w:t xml:space="preserve">Određuje se prodaja u stečajnom postupku </w:t>
      </w:r>
      <w:r w:rsidR="00680ACC">
        <w:t>imovine stečajnog dužnika i to nekretnina upisana u zk. ul. 2534, poduložak E-4, K.O. Jesenice, kč.br. 4583/11, u naravi kuća, dvor ukupno 570 m</w:t>
      </w:r>
      <w:r w:rsidR="00680ACC" w:rsidRPr="00480AD6">
        <w:rPr>
          <w:vertAlign w:val="superscript"/>
        </w:rPr>
        <w:t>2</w:t>
      </w:r>
      <w:r w:rsidR="00680ACC">
        <w:t>, suvlasnički dio: 89/452, etažno vlasništvo E-4 s kojim dijelom je povezan posebni dio nekretnine sastojeći se od stana br. 4, na I katu, orijentacije istok, ukupne korisne površine 76,35 m</w:t>
      </w:r>
      <w:r w:rsidR="00680ACC" w:rsidRPr="00480AD6">
        <w:rPr>
          <w:vertAlign w:val="superscript"/>
        </w:rPr>
        <w:t>2</w:t>
      </w:r>
      <w:r w:rsidR="00680ACC">
        <w:t>, koji se sastoji od predprostora, ostave, kupaonice, kuhinje s dnevnim boravkom, dvije sobe s pripatcima, balkonom površine 6,87 m</w:t>
      </w:r>
      <w:r w:rsidR="00680ACC" w:rsidRPr="00480AD6">
        <w:rPr>
          <w:vertAlign w:val="superscript"/>
        </w:rPr>
        <w:t>2</w:t>
      </w:r>
      <w:r w:rsidR="00680ACC">
        <w:t xml:space="preserve"> i balkonom površine 6,12 m</w:t>
      </w:r>
      <w:r w:rsidR="00680ACC" w:rsidRPr="00480AD6">
        <w:rPr>
          <w:vertAlign w:val="superscript"/>
        </w:rPr>
        <w:t>2</w:t>
      </w:r>
      <w:r w:rsidR="00680ACC">
        <w:t xml:space="preserve"> upisana u Općinskim sudu u Splitu, zemljišnoknjižni odjel Omiš, u vlasništvu stečajnog dužnika. </w:t>
      </w:r>
    </w:p>
    <w:p w:rsidRDefault="00680ACC" w:rsidP="00463F0B" w:rsidR="00680ACC">
      <w:pPr>
        <w:pStyle w:val="Uvuenotijeloteksta"/>
        <w:ind w:left="0"/>
      </w:pPr>
    </w:p>
    <w:p w:rsidRDefault="00463F0B" w:rsidP="00463F0B" w:rsidR="00463F0B">
      <w:pPr>
        <w:pStyle w:val="Uvuenotijeloteksta"/>
        <w:ind w:left="0"/>
      </w:pPr>
      <w:r>
        <w:t xml:space="preserve">Utvrđena vrijednost nekretnine iznosi </w:t>
      </w:r>
      <w:r w:rsidR="00680ACC">
        <w:t xml:space="preserve">717.000,00 </w:t>
      </w:r>
      <w:r>
        <w:t>kuna.</w:t>
      </w:r>
    </w:p>
    <w:p w:rsidRDefault="00463F0B" w:rsidP="00680ACC" w:rsidR="0078691D">
      <w:pPr>
        <w:pStyle w:val="Uvuenotijeloteksta"/>
        <w:ind w:left="0"/>
      </w:pPr>
      <w:r>
        <w:t xml:space="preserve">U cijenu </w:t>
      </w:r>
      <w:r w:rsidR="00680ACC">
        <w:t>je</w:t>
      </w:r>
      <w:r>
        <w:t xml:space="preserve"> uračunat PDV.</w:t>
      </w:r>
    </w:p>
    <w:p w:rsidRDefault="00680ACC" w:rsidP="00680ACC" w:rsidR="00680ACC" w:rsidRPr="00680ACC">
      <w:pPr>
        <w:pStyle w:val="Uvuenotijeloteksta"/>
        <w:ind w:left="0"/>
      </w:pPr>
    </w:p>
    <w:p w:rsidRDefault="0078691D" w:rsidP="00D74E27" w:rsidR="0078691D" w:rsidRPr="00AA388B">
      <w:pPr>
        <w:ind w:hanging="426" w:left="426"/>
        <w:jc w:val="both"/>
        <w:rPr>
          <w:rFonts w:eastAsia="Calibri"/>
        </w:rPr>
      </w:pPr>
      <w:r w:rsidRPr="00AA388B">
        <w:rPr>
          <w:rFonts w:eastAsia="Calibri"/>
        </w:rPr>
        <w:t>II</w:t>
      </w:r>
      <w:r w:rsidRPr="00FE1E72">
        <w:rPr>
          <w:rFonts w:eastAsia="Calibri"/>
        </w:rPr>
        <w:t>.</w:t>
      </w:r>
      <w:r w:rsidRPr="00AA388B">
        <w:rPr>
          <w:rFonts w:eastAsia="Calibri"/>
          <w:b/>
        </w:rPr>
        <w:tab/>
      </w:r>
      <w:r w:rsidRPr="00AA388B">
        <w:rPr>
          <w:rFonts w:eastAsia="Calibri"/>
        </w:rPr>
        <w:t>Imovina iz točke I.</w:t>
      </w:r>
      <w:r w:rsidR="00D74E27">
        <w:rPr>
          <w:rFonts w:eastAsia="Calibri"/>
        </w:rPr>
        <w:t xml:space="preserve"> ove odluke prodavati će se </w:t>
      </w:r>
      <w:r w:rsidRPr="00AA388B">
        <w:rPr>
          <w:rFonts w:eastAsia="Calibri"/>
        </w:rPr>
        <w:t>na javnoj dražbi.</w:t>
      </w:r>
    </w:p>
    <w:p w:rsidRDefault="0078691D" w:rsidP="00D74E27" w:rsidR="0078691D" w:rsidRPr="00AA388B">
      <w:pPr>
        <w:ind w:hanging="426" w:left="426"/>
        <w:jc w:val="both"/>
        <w:rPr>
          <w:rFonts w:eastAsia="Calibri"/>
        </w:rPr>
      </w:pPr>
      <w:r w:rsidRPr="00AA388B">
        <w:rPr>
          <w:rFonts w:eastAsia="Calibri"/>
        </w:rPr>
        <w:tab/>
        <w:t>Prodaju imovine provodi Financijska agencija elektroničkom javnom dražbom.</w:t>
      </w:r>
    </w:p>
    <w:p w:rsidRDefault="0078691D" w:rsidP="00D74E27" w:rsidR="0078691D" w:rsidRPr="00AA388B">
      <w:pPr>
        <w:ind w:left="426"/>
        <w:jc w:val="both"/>
        <w:rPr>
          <w:rFonts w:eastAsia="Calibri"/>
        </w:rPr>
      </w:pPr>
      <w:r w:rsidRPr="00AA388B">
        <w:rPr>
          <w:rFonts w:eastAsia="Calibri"/>
        </w:rPr>
        <w:t>Imovina iz točke I.</w:t>
      </w:r>
      <w:r w:rsidR="00D74E27">
        <w:rPr>
          <w:rFonts w:eastAsia="Calibri"/>
        </w:rPr>
        <w:t xml:space="preserve"> </w:t>
      </w:r>
      <w:r w:rsidRPr="00AA388B">
        <w:rPr>
          <w:rFonts w:eastAsia="Calibri"/>
        </w:rPr>
        <w:t>ove odluke ne može se prodati:</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prvoj dražbi ispod tri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drugoj dražbi ispod jedne polovine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 xml:space="preserve">na trećoj dražbi ispod jedne četvrtine utvrđene vrijednosti nekretnine, </w:t>
      </w:r>
    </w:p>
    <w:p w:rsidRDefault="0078691D" w:rsidP="00D74E27" w:rsidR="0078691D" w:rsidRPr="00AA388B">
      <w:pPr>
        <w:numPr>
          <w:ilvl w:val="0"/>
          <w:numId w:val="1"/>
        </w:numPr>
        <w:ind w:hanging="426" w:left="426"/>
        <w:contextualSpacing/>
        <w:jc w:val="both"/>
        <w:rPr>
          <w:rFonts w:eastAsia="Calibri"/>
        </w:rPr>
      </w:pPr>
      <w:r w:rsidRPr="00AA388B">
        <w:rPr>
          <w:rFonts w:eastAsia="Calibri"/>
        </w:rPr>
        <w:t>na četvrtoj dražbi nekretnina se prodaje po početnoj cijeni od 1,00 kune.</w:t>
      </w:r>
    </w:p>
    <w:p w:rsidRDefault="0078691D" w:rsidP="00D74E27" w:rsidR="0078691D" w:rsidRPr="00AA388B">
      <w:pPr>
        <w:ind w:hanging="426" w:left="426"/>
        <w:jc w:val="both"/>
        <w:rPr>
          <w:rFonts w:eastAsia="Calibri"/>
        </w:rPr>
      </w:pPr>
      <w:r w:rsidRPr="00AA388B">
        <w:rPr>
          <w:rFonts w:eastAsia="Calibri"/>
        </w:rPr>
        <w:tab/>
        <w:t>Elektronička javna dražba održat će se i ako na njoj sudjeluje samo jedan ponuditelj.</w:t>
      </w:r>
    </w:p>
    <w:p w:rsidRDefault="0078691D" w:rsidP="00D74E27" w:rsidR="0078691D">
      <w:pPr>
        <w:ind w:hanging="426" w:left="426"/>
        <w:jc w:val="both"/>
        <w:rPr>
          <w:rFonts w:eastAsia="Calibri"/>
        </w:rPr>
      </w:pPr>
      <w:r w:rsidRPr="00AA388B">
        <w:rPr>
          <w:rFonts w:eastAsia="Calibri"/>
        </w:rPr>
        <w:tab/>
        <w:t>Imovina iz točk</w:t>
      </w:r>
      <w:r w:rsidR="00FE1E72">
        <w:rPr>
          <w:rFonts w:eastAsia="Calibri"/>
        </w:rPr>
        <w:t>e</w:t>
      </w:r>
      <w:r w:rsidRPr="00AA388B">
        <w:rPr>
          <w:rFonts w:eastAsia="Calibri"/>
        </w:rPr>
        <w:t xml:space="preserve"> I. ove odluke prodaje se na po načelu "viđeno-kupljeno", te se neće priznati naknadni prigovori na pravne ili materijalne nedostatke.</w:t>
      </w:r>
    </w:p>
    <w:p w:rsidRDefault="00EB1C2B" w:rsidP="00D74E27" w:rsidR="00EB1C2B" w:rsidRPr="00AA388B">
      <w:pPr>
        <w:ind w:hanging="426" w:left="426"/>
        <w:jc w:val="both"/>
        <w:rPr>
          <w:rFonts w:eastAsia="Calibri"/>
        </w:rPr>
      </w:pPr>
      <w:r>
        <w:rPr>
          <w:rFonts w:eastAsia="Calibri"/>
        </w:rPr>
        <w:tab/>
        <w:t xml:space="preserve">Dražbeni korak iznosi </w:t>
      </w:r>
      <w:r w:rsidR="00680ACC" w:rsidRPr="00680ACC">
        <w:rPr>
          <w:rFonts w:eastAsia="Calibri"/>
        </w:rPr>
        <w:t>1.000</w:t>
      </w:r>
      <w:r w:rsidRPr="00680ACC">
        <w:rPr>
          <w:rFonts w:eastAsia="Calibri"/>
        </w:rPr>
        <w:t xml:space="preserve">,00 </w:t>
      </w:r>
      <w:r>
        <w:rPr>
          <w:rFonts w:eastAsia="Calibri"/>
        </w:rPr>
        <w:t>kuna.</w:t>
      </w:r>
    </w:p>
    <w:p w:rsidRDefault="0078691D" w:rsidP="0078691D" w:rsidR="0078691D" w:rsidRPr="00AA388B">
      <w:pPr>
        <w:jc w:val="both"/>
        <w:rPr>
          <w:rFonts w:eastAsia="Calibri"/>
          <w:b/>
        </w:rPr>
      </w:pPr>
    </w:p>
    <w:p w:rsidRDefault="00FE1E72" w:rsidP="00680ACC" w:rsidR="0078691D" w:rsidRPr="00680ACC">
      <w:pPr>
        <w:jc w:val="both"/>
      </w:pPr>
      <w:r>
        <w:rPr>
          <w:rFonts w:eastAsia="Calibri"/>
        </w:rPr>
        <w:t>III.</w:t>
      </w:r>
      <w:r w:rsidR="00680ACC">
        <w:rPr>
          <w:rFonts w:eastAsia="Calibri"/>
          <w:b/>
        </w:rPr>
        <w:t xml:space="preserve"> </w:t>
      </w:r>
      <w:r w:rsidR="0078691D" w:rsidRPr="00AA388B">
        <w:rPr>
          <w:rFonts w:eastAsia="Calibri"/>
        </w:rPr>
        <w:t xml:space="preserve">Na imovini iz točke I. ove odluke postoji upisano </w:t>
      </w:r>
      <w:r w:rsidR="00680ACC">
        <w:t xml:space="preserve">založno pravo </w:t>
      </w:r>
      <w:r w:rsidR="00680ACC" w:rsidRPr="00480AD6">
        <w:t xml:space="preserve">HYPO ALPE ADRIA BANK </w:t>
      </w:r>
      <w:r w:rsidR="00680ACC">
        <w:t>d.d.,</w:t>
      </w:r>
      <w:r w:rsidR="00680ACC" w:rsidRPr="00480AD6">
        <w:t xml:space="preserve"> </w:t>
      </w:r>
      <w:r w:rsidR="00680ACC">
        <w:t>Zagreb</w:t>
      </w:r>
      <w:r w:rsidR="00680ACC" w:rsidRPr="00480AD6">
        <w:t xml:space="preserve">, OIB: 14036333877, </w:t>
      </w:r>
      <w:r w:rsidR="00680ACC">
        <w:t>Split</w:t>
      </w:r>
      <w:r w:rsidR="00680ACC" w:rsidRPr="00480AD6">
        <w:t>, D</w:t>
      </w:r>
      <w:r w:rsidR="00680ACC">
        <w:t>omovinskog</w:t>
      </w:r>
      <w:r w:rsidR="00680ACC" w:rsidRPr="00480AD6">
        <w:t xml:space="preserve"> </w:t>
      </w:r>
      <w:r w:rsidR="00680ACC">
        <w:t>rata</w:t>
      </w:r>
      <w:r w:rsidR="00680ACC" w:rsidRPr="00480AD6">
        <w:t xml:space="preserve"> 49</w:t>
      </w:r>
      <w:r w:rsidR="00680ACC">
        <w:t xml:space="preserve"> i B2 KAPITAL d.o.o., Radnička cesta 41, Zagreb, OIB: 57509775367</w:t>
      </w:r>
      <w:r w:rsidR="0078691D" w:rsidRPr="00AA388B">
        <w:rPr>
          <w:rFonts w:eastAsia="Calibri"/>
        </w:rPr>
        <w:t>, koje prestaju prodajom.</w:t>
      </w:r>
    </w:p>
    <w:p w:rsidRDefault="0078691D" w:rsidP="00FE1E72" w:rsidR="0078691D" w:rsidRPr="00AA388B">
      <w:pPr>
        <w:ind w:hanging="705" w:left="426"/>
        <w:jc w:val="both"/>
        <w:rPr>
          <w:rFonts w:eastAsia="Calibri"/>
        </w:rPr>
      </w:pPr>
    </w:p>
    <w:p w:rsidRDefault="002B2BEF" w:rsidP="00680ACC" w:rsidR="0078691D">
      <w:pPr>
        <w:jc w:val="both"/>
        <w:rPr>
          <w:rFonts w:eastAsia="Calibri"/>
        </w:rPr>
      </w:pPr>
      <w:r>
        <w:rPr>
          <w:rFonts w:eastAsia="Calibri"/>
        </w:rPr>
        <w:t>IV</w:t>
      </w:r>
      <w:r w:rsidR="00680ACC">
        <w:rPr>
          <w:rFonts w:eastAsia="Calibri"/>
        </w:rPr>
        <w:t xml:space="preserve">. </w:t>
      </w:r>
      <w:r w:rsidR="0078691D" w:rsidRPr="00AA388B">
        <w:rPr>
          <w:rFonts w:eastAsia="Calibri"/>
        </w:rPr>
        <w:t xml:space="preserve">Kao kupci mogu sudjelovati samo osobe koje uplate jamčevinu u novcu u iznosu od 10% od vrijednosti ispod koje se ne može prodati, koja se plaća u korist posebnog računa Financijske Agencije, najkasnije zadnjeg dana objave poziva na sudjelovanje, a valjanom </w:t>
      </w:r>
      <w:r w:rsidR="0078691D" w:rsidRPr="00AA388B">
        <w:rPr>
          <w:rFonts w:eastAsia="Calibri"/>
        </w:rPr>
        <w:lastRenderedPageBreak/>
        <w:t xml:space="preserve">uplatom će se smatrati uplata izvršena u roku i evidentirana na računu Financijske agencije najkasnije u roku od 8 dana od isteka roka za uplatu. Kupcu koji je stavio najpovoljniju ponudu uplaćena </w:t>
      </w:r>
      <w:r w:rsidR="00680ACC">
        <w:rPr>
          <w:rFonts w:eastAsia="Calibri"/>
        </w:rPr>
        <w:t xml:space="preserve">jamčevina uračunava se u cijenu. </w:t>
      </w:r>
      <w:r w:rsidR="0078691D" w:rsidRPr="00AA388B">
        <w:rPr>
          <w:rFonts w:eastAsia="Calibri"/>
        </w:rPr>
        <w:t>Ponuditeljima kojima ponuda ne bude prihvaćena Financijska agencija će vratiti uplaćeni iznos bez kamata u roku od 8 dana od dana kada sud zaprimi izvješće</w:t>
      </w:r>
      <w:r w:rsidR="008E489C">
        <w:rPr>
          <w:rFonts w:eastAsia="Calibri"/>
        </w:rPr>
        <w:t xml:space="preserve"> u uplati kupovnine u cijelosti</w:t>
      </w:r>
      <w:r w:rsidR="0078691D" w:rsidRPr="00AA388B">
        <w:rPr>
          <w:rFonts w:eastAsia="Calibri"/>
        </w:rPr>
        <w:t>.</w:t>
      </w:r>
    </w:p>
    <w:p w:rsidRDefault="00680ACC" w:rsidP="00680ACC" w:rsidR="00680ACC">
      <w:pPr>
        <w:jc w:val="both"/>
        <w:rPr>
          <w:rFonts w:eastAsia="Calibri"/>
        </w:rPr>
      </w:pPr>
    </w:p>
    <w:p w:rsidRDefault="00680ACC" w:rsidP="00680ACC" w:rsidR="0078691D">
      <w:pPr>
        <w:jc w:val="both"/>
        <w:rPr>
          <w:rFonts w:eastAsia="Calibri"/>
        </w:rPr>
      </w:pPr>
      <w:r>
        <w:rPr>
          <w:rFonts w:eastAsia="Calibri"/>
        </w:rPr>
        <w:t xml:space="preserve">V. </w:t>
      </w:r>
      <w:r w:rsidR="0078691D" w:rsidRPr="00AA388B">
        <w:rPr>
          <w:rFonts w:eastAsia="Calibri"/>
        </w:rPr>
        <w:t xml:space="preserve">Kupac je dužan položiti kupovinu u cijelosti u roku od 15 dana od primitka rješenja o dosudi. Sve poreze, pristojbe i druge troškove u svezi s prodajom i prijenosom vlasništva snosi kupac o dospjelosti. </w:t>
      </w:r>
    </w:p>
    <w:p w:rsidRDefault="00680ACC" w:rsidP="00680ACC" w:rsidR="00680ACC">
      <w:pPr>
        <w:jc w:val="both"/>
        <w:rPr>
          <w:rFonts w:eastAsia="Calibri"/>
        </w:rPr>
      </w:pPr>
    </w:p>
    <w:p w:rsidRDefault="00680ACC" w:rsidP="00680ACC" w:rsidR="0078691D">
      <w:pPr>
        <w:jc w:val="both"/>
        <w:rPr>
          <w:rFonts w:eastAsia="Calibri"/>
        </w:rPr>
      </w:pPr>
      <w:r>
        <w:rPr>
          <w:rFonts w:eastAsia="Calibri"/>
        </w:rPr>
        <w:t>V</w:t>
      </w:r>
      <w:r w:rsidR="002B2BEF">
        <w:rPr>
          <w:rFonts w:eastAsia="Calibri"/>
        </w:rPr>
        <w:t>I</w:t>
      </w:r>
      <w:r>
        <w:rPr>
          <w:rFonts w:eastAsia="Calibri"/>
        </w:rPr>
        <w:t xml:space="preserve">. </w:t>
      </w:r>
      <w:r w:rsidR="0078691D" w:rsidRPr="00AA388B">
        <w:rPr>
          <w:rFonts w:eastAsia="Calibri"/>
        </w:rPr>
        <w:t>Ako kupac koji je stavio najpovoljniju ponudu ne položi kupov</w:t>
      </w:r>
      <w:r w:rsidR="00900E3E">
        <w:rPr>
          <w:rFonts w:eastAsia="Calibri"/>
        </w:rPr>
        <w:t>n</w:t>
      </w:r>
      <w:r w:rsidR="0078691D" w:rsidRPr="00AA388B">
        <w:rPr>
          <w:rFonts w:eastAsia="Calibri"/>
        </w:rPr>
        <w:t xml:space="preserve">inu u cijelosti u roku iz ove odluke, imovina će se dosuditi kupcima koji su ponudili nižu cijenu, redom prema veličini cijene koju su ponudili. </w:t>
      </w:r>
    </w:p>
    <w:p w:rsidRDefault="00680ACC" w:rsidP="00680ACC" w:rsidR="00680ACC">
      <w:pPr>
        <w:jc w:val="both"/>
        <w:rPr>
          <w:rFonts w:eastAsia="Calibri"/>
        </w:rPr>
      </w:pPr>
    </w:p>
    <w:p w:rsidRDefault="00680ACC" w:rsidP="00680ACC" w:rsidR="0078691D">
      <w:pPr>
        <w:jc w:val="both"/>
        <w:rPr>
          <w:rFonts w:eastAsia="Calibri"/>
        </w:rPr>
      </w:pPr>
      <w:r>
        <w:rPr>
          <w:rFonts w:eastAsia="Calibri"/>
        </w:rPr>
        <w:t>V</w:t>
      </w:r>
      <w:r w:rsidR="002B2BEF">
        <w:rPr>
          <w:rFonts w:eastAsia="Calibri"/>
        </w:rPr>
        <w:t>I</w:t>
      </w:r>
      <w:r>
        <w:rPr>
          <w:rFonts w:eastAsia="Calibri"/>
        </w:rPr>
        <w:t xml:space="preserve">I. </w:t>
      </w:r>
      <w:r w:rsidR="0078691D" w:rsidRPr="00AA388B">
        <w:rPr>
          <w:rFonts w:eastAsia="Calibri"/>
        </w:rPr>
        <w:t>Ako kupac ili svaki slijedeći ponuditelj ne položi kupov</w:t>
      </w:r>
      <w:r w:rsidR="00900E3E">
        <w:rPr>
          <w:rFonts w:eastAsia="Calibri"/>
        </w:rPr>
        <w:t>n</w:t>
      </w:r>
      <w:r w:rsidR="0078691D" w:rsidRPr="00AA388B">
        <w:rPr>
          <w:rFonts w:eastAsia="Calibri"/>
        </w:rPr>
        <w:t>inu u cijelosti u određenom roku, ili odustane od svoje ponude smatra se da je odustao od kupnje i gubi pravo na povrat uplaćene jamčevine. Ako kupac u određenom roku ne položi kupov</w:t>
      </w:r>
      <w:r w:rsidR="00900E3E">
        <w:rPr>
          <w:rFonts w:eastAsia="Calibri"/>
        </w:rPr>
        <w:t>n</w:t>
      </w:r>
      <w:r w:rsidR="0078691D" w:rsidRPr="00AA388B">
        <w:rPr>
          <w:rFonts w:eastAsia="Calibri"/>
        </w:rPr>
        <w:t xml:space="preserve">inu sud će rješenjem proglasiti prodaju nevažećom i odrediti novu prodaju. </w:t>
      </w:r>
    </w:p>
    <w:p w:rsidRDefault="00680ACC" w:rsidP="00680ACC" w:rsidR="00680ACC">
      <w:pPr>
        <w:jc w:val="both"/>
        <w:rPr>
          <w:rFonts w:eastAsia="Calibri"/>
        </w:rPr>
      </w:pPr>
    </w:p>
    <w:p w:rsidRDefault="00680ACC" w:rsidP="00680ACC" w:rsidR="0078691D">
      <w:pPr>
        <w:jc w:val="both"/>
        <w:rPr>
          <w:rFonts w:eastAsia="Calibri"/>
        </w:rPr>
      </w:pPr>
      <w:r>
        <w:rPr>
          <w:rFonts w:eastAsia="Calibri"/>
        </w:rPr>
        <w:t>V</w:t>
      </w:r>
      <w:r w:rsidR="002B2BEF">
        <w:rPr>
          <w:rFonts w:eastAsia="Calibri"/>
        </w:rPr>
        <w:t>I</w:t>
      </w:r>
      <w:r>
        <w:rPr>
          <w:rFonts w:eastAsia="Calibri"/>
        </w:rPr>
        <w:t xml:space="preserve">II. </w:t>
      </w:r>
      <w:r w:rsidR="0078691D" w:rsidRPr="00AA388B">
        <w:rPr>
          <w:rFonts w:eastAsia="Calibri"/>
        </w:rPr>
        <w:t>Nakon što kupac u cijelosti</w:t>
      </w:r>
      <w:r w:rsidR="00900E3E">
        <w:rPr>
          <w:rFonts w:eastAsia="Calibri"/>
        </w:rPr>
        <w:t xml:space="preserve"> položi kupovninu i rješenje o d</w:t>
      </w:r>
      <w:r w:rsidR="0078691D" w:rsidRPr="00AA388B">
        <w:rPr>
          <w:rFonts w:eastAsia="Calibri"/>
        </w:rPr>
        <w:t>osudi postane pravomoćno, sud će zaključkom odrediti predaju imovine kupcu, upis prava vlasništva u zemljišnim knjigama na ime kupca i brisanje razlučnih prava na kupljenoj imovini koja prestaju prodajom.</w:t>
      </w:r>
    </w:p>
    <w:p w:rsidRDefault="00680ACC" w:rsidP="00680ACC" w:rsidR="00680ACC">
      <w:pPr>
        <w:jc w:val="both"/>
        <w:rPr>
          <w:rFonts w:eastAsia="Calibri"/>
        </w:rPr>
      </w:pPr>
    </w:p>
    <w:p w:rsidRDefault="002B2BEF" w:rsidP="00680ACC" w:rsidR="0078691D">
      <w:pPr>
        <w:jc w:val="both"/>
        <w:rPr>
          <w:rFonts w:eastAsia="Calibri"/>
        </w:rPr>
      </w:pPr>
      <w:r>
        <w:rPr>
          <w:rFonts w:eastAsia="Calibri"/>
        </w:rPr>
        <w:t>IX</w:t>
      </w:r>
      <w:r w:rsidR="00680ACC">
        <w:rPr>
          <w:rFonts w:eastAsia="Calibri"/>
        </w:rPr>
        <w:t xml:space="preserve">. </w:t>
      </w:r>
      <w:r w:rsidR="0078691D" w:rsidRPr="00AA388B">
        <w:rPr>
          <w:rFonts w:eastAsia="Calibri"/>
        </w:rPr>
        <w:t>Razlučni vjerovnik može o svom trošku objaviti zaključak o prodaji u sredstvima javnog priopćavanja, odnosno o zaključku obavijestiti osobe koje se bave posredovanjem u prodaji nekretnina.</w:t>
      </w:r>
    </w:p>
    <w:p w:rsidRDefault="00680ACC" w:rsidP="00680ACC" w:rsidR="00680ACC">
      <w:pPr>
        <w:jc w:val="both"/>
        <w:rPr>
          <w:rFonts w:eastAsia="Calibri"/>
        </w:rPr>
      </w:pPr>
    </w:p>
    <w:p w:rsidRDefault="00680ACC" w:rsidP="00680ACC" w:rsidR="0078691D" w:rsidRPr="00900E3E">
      <w:pPr>
        <w:jc w:val="both"/>
        <w:rPr>
          <w:rFonts w:eastAsia="Calibri"/>
        </w:rPr>
      </w:pPr>
      <w:r>
        <w:rPr>
          <w:rFonts w:eastAsia="Calibri"/>
        </w:rPr>
        <w:t xml:space="preserve">X. </w:t>
      </w:r>
      <w:r w:rsidR="0078691D" w:rsidRPr="00AA388B">
        <w:rPr>
          <w:rFonts w:eastAsia="Calibri"/>
        </w:rPr>
        <w:t xml:space="preserve">Dodatne </w:t>
      </w:r>
      <w:r w:rsidR="0078691D" w:rsidRPr="00900E3E">
        <w:rPr>
          <w:rFonts w:eastAsia="Calibri"/>
        </w:rPr>
        <w:t>informacije moguće je dobiti kod stečajn</w:t>
      </w:r>
      <w:r>
        <w:rPr>
          <w:rFonts w:eastAsia="Calibri"/>
        </w:rPr>
        <w:t>og</w:t>
      </w:r>
      <w:r w:rsidR="0078691D" w:rsidRPr="00900E3E">
        <w:rPr>
          <w:rFonts w:eastAsia="Calibri"/>
        </w:rPr>
        <w:t xml:space="preserve"> upravitelj</w:t>
      </w:r>
      <w:r>
        <w:rPr>
          <w:rFonts w:eastAsia="Calibri"/>
        </w:rPr>
        <w:t>a</w:t>
      </w:r>
      <w:r w:rsidR="0078691D" w:rsidRPr="00900E3E">
        <w:rPr>
          <w:rFonts w:eastAsia="Calibri"/>
        </w:rPr>
        <w:t xml:space="preserve"> </w:t>
      </w:r>
      <w:r>
        <w:rPr>
          <w:rFonts w:eastAsia="Calibri"/>
        </w:rPr>
        <w:t>Ivana Sunare</w:t>
      </w:r>
      <w:r w:rsidR="0078691D" w:rsidRPr="00900E3E">
        <w:rPr>
          <w:rFonts w:eastAsia="Calibri"/>
        </w:rPr>
        <w:t xml:space="preserve"> na broj mobilnog telefona </w:t>
      </w:r>
      <w:r w:rsidRPr="00F51D97">
        <w:rPr>
          <w:szCs w:val="20"/>
          <w:lang w:val="en-AU"/>
        </w:rPr>
        <w:t>099 70 399 07</w:t>
      </w:r>
      <w:r w:rsidR="0078691D" w:rsidRPr="00900E3E">
        <w:rPr>
          <w:rFonts w:eastAsia="Calibri"/>
        </w:rPr>
        <w:t xml:space="preserve">, od 9 do </w:t>
      </w:r>
      <w:r w:rsidR="00900E3E" w:rsidRPr="00900E3E">
        <w:rPr>
          <w:rFonts w:eastAsia="Calibri"/>
        </w:rPr>
        <w:t>15</w:t>
      </w:r>
      <w:r w:rsidR="0078691D" w:rsidRPr="00900E3E">
        <w:rPr>
          <w:rFonts w:eastAsia="Calibri"/>
        </w:rPr>
        <w:t xml:space="preserve"> sati, svaki radni dan. </w:t>
      </w:r>
    </w:p>
    <w:p w:rsidRDefault="0078691D" w:rsidP="0078691D" w:rsidR="0078691D" w:rsidRPr="00AA388B">
      <w:pPr>
        <w:jc w:val="both"/>
      </w:pPr>
    </w:p>
    <w:p w:rsidRDefault="0078691D" w:rsidP="002B2BEF" w:rsidR="0078691D" w:rsidRPr="00AA388B">
      <w:pPr>
        <w:jc w:val="center"/>
      </w:pPr>
      <w:r w:rsidRPr="00AA388B">
        <w:t>Obrazloženje</w:t>
      </w:r>
    </w:p>
    <w:p w:rsidRDefault="00AA388B" w:rsidP="00900E3E" w:rsidR="00680ACC">
      <w:pPr>
        <w:tabs>
          <w:tab w:pos="0" w:val="left"/>
        </w:tabs>
        <w:jc w:val="both"/>
      </w:pPr>
      <w:r>
        <w:tab/>
      </w:r>
    </w:p>
    <w:p w:rsidRDefault="00680ACC" w:rsidP="00680ACC" w:rsidR="00680ACC">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680ACC" w:rsidP="00680ACC" w:rsidR="00680ACC">
      <w:pPr>
        <w:tabs>
          <w:tab w:pos="6810" w:val="left"/>
        </w:tabs>
        <w:jc w:val="both"/>
      </w:pPr>
    </w:p>
    <w:p w:rsidRDefault="00680ACC" w:rsidP="00680ACC" w:rsidR="00680ACC">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35, OIB: 29538074286. </w:t>
      </w:r>
    </w:p>
    <w:p w:rsidRDefault="0078691D" w:rsidP="00680ACC" w:rsidR="0078691D">
      <w:pPr>
        <w:jc w:val="both"/>
        <w:rPr>
          <w:color w:val="FF0000"/>
        </w:rPr>
      </w:pPr>
    </w:p>
    <w:p w:rsidRDefault="00975722" w:rsidP="00975722" w:rsidR="00975722" w:rsidRPr="00AA388B">
      <w:pPr>
        <w:ind w:firstLine="987" w:left="-279"/>
        <w:jc w:val="both"/>
        <w:rPr>
          <w:rFonts w:eastAsia="Calibri"/>
        </w:rPr>
      </w:pPr>
      <w:r w:rsidRPr="00AA388B">
        <w:rPr>
          <w:rFonts w:eastAsia="Calibri"/>
        </w:rPr>
        <w:t>Na imovini iz</w:t>
      </w:r>
      <w:r>
        <w:rPr>
          <w:rFonts w:eastAsia="Calibri"/>
        </w:rPr>
        <w:t xml:space="preserve"> točke I. ovog zaključka koja čini stečajnu masu </w:t>
      </w:r>
      <w:r w:rsidR="00680ACC">
        <w:rPr>
          <w:rFonts w:eastAsia="Calibri"/>
        </w:rPr>
        <w:t>postoji upisano založno</w:t>
      </w:r>
      <w:r w:rsidRPr="00AA388B">
        <w:rPr>
          <w:rFonts w:eastAsia="Calibri"/>
        </w:rPr>
        <w:t xml:space="preserve"> pravo u korist </w:t>
      </w:r>
      <w:r w:rsidR="00680ACC" w:rsidRPr="00480AD6">
        <w:t xml:space="preserve">HYPO ALPE ADRIA BANK </w:t>
      </w:r>
      <w:r w:rsidR="00680ACC">
        <w:t>d.d.,</w:t>
      </w:r>
      <w:r w:rsidR="00680ACC" w:rsidRPr="00480AD6">
        <w:t xml:space="preserve"> </w:t>
      </w:r>
      <w:r w:rsidR="00680ACC">
        <w:t>Zagreb</w:t>
      </w:r>
      <w:r w:rsidR="00680ACC" w:rsidRPr="00480AD6">
        <w:t xml:space="preserve">, OIB: 14036333877, </w:t>
      </w:r>
      <w:r w:rsidR="00680ACC">
        <w:t>Split</w:t>
      </w:r>
      <w:r w:rsidR="00680ACC" w:rsidRPr="00480AD6">
        <w:t>, D</w:t>
      </w:r>
      <w:r w:rsidR="00680ACC">
        <w:t>omovinskog</w:t>
      </w:r>
      <w:r w:rsidR="00680ACC" w:rsidRPr="00480AD6">
        <w:t xml:space="preserve"> </w:t>
      </w:r>
      <w:r w:rsidR="00680ACC">
        <w:t>rata</w:t>
      </w:r>
      <w:r w:rsidR="00680ACC" w:rsidRPr="00480AD6">
        <w:t xml:space="preserve"> 49</w:t>
      </w:r>
      <w:r w:rsidR="00680ACC">
        <w:t xml:space="preserve"> i B2 KAPITAL d.o.o., Radnička cesta 41, Zagreb, OIB: 57509775367</w:t>
      </w:r>
      <w:r w:rsidRPr="00AA388B">
        <w:rPr>
          <w:rFonts w:eastAsia="Calibri"/>
        </w:rPr>
        <w:t>.</w:t>
      </w:r>
    </w:p>
    <w:p w:rsidRDefault="00975722" w:rsidP="00975722" w:rsidR="00975722">
      <w:pPr>
        <w:jc w:val="both"/>
        <w:rPr>
          <w:color w:val="FF0000"/>
        </w:rPr>
      </w:pPr>
    </w:p>
    <w:p w:rsidRDefault="00900E3E" w:rsidP="0078691D" w:rsidR="00900E3E">
      <w:pPr>
        <w:ind w:firstLine="708"/>
        <w:jc w:val="both"/>
      </w:pPr>
      <w:r>
        <w:t xml:space="preserve">Rješenjem ovog suda od </w:t>
      </w:r>
      <w:r w:rsidR="00680ACC">
        <w:t>20. ožujka 2017</w:t>
      </w:r>
      <w:r>
        <w:t>. godine određena je prodaja imovine u ovom stečajnom postupku.</w:t>
      </w:r>
    </w:p>
    <w:p w:rsidRDefault="00900E3E" w:rsidP="0078691D" w:rsidR="00900E3E" w:rsidRPr="00900E3E">
      <w:pPr>
        <w:ind w:firstLine="708"/>
        <w:jc w:val="both"/>
      </w:pPr>
    </w:p>
    <w:p w:rsidRDefault="0078691D" w:rsidP="0078691D" w:rsidR="0078691D" w:rsidRPr="00AA388B">
      <w:pPr>
        <w:ind w:firstLine="708"/>
        <w:jc w:val="both"/>
      </w:pPr>
      <w:r w:rsidRPr="00AA388B">
        <w:t>Prema čl. 247. S</w:t>
      </w:r>
      <w:r w:rsidR="00900E3E">
        <w:t>tečajnog zakona ("Narodne novine" broj 71/15, dalje SZ)</w:t>
      </w:r>
      <w:r w:rsidRPr="00AA388B">
        <w:t xml:space="preserve"> nekretnina na kojoj postoji razlučno pravo prodaje se u stečajnom postupku na prijedlog stečajnog upravitelja ili razlučnog vjerovnika, uz odgovarajuću primjenu pravila ovršnog postupka o </w:t>
      </w:r>
      <w:r w:rsidRPr="00AA388B">
        <w:lastRenderedPageBreak/>
        <w:t>ovrsi na nekretninama, a u zemljišnoj knjizi će se upisati zabilježba rješenja o prodaji nekretnine. O prodaji nekretnine odlučuje sud rješenjem, a prodaju, nakon što sud zaključkom o prodaji utvrdi cijenu, provodi Financijska agencija elektroničkom javnom dražbom.</w:t>
      </w:r>
    </w:p>
    <w:p w:rsidRDefault="0078691D" w:rsidP="0078691D" w:rsidR="0078691D" w:rsidRPr="00AA388B">
      <w:pPr>
        <w:ind w:firstLine="708"/>
        <w:jc w:val="both"/>
      </w:pPr>
    </w:p>
    <w:p w:rsidRDefault="0078691D" w:rsidP="00A13C5F" w:rsidR="00A13C5F">
      <w:pPr>
        <w:ind w:firstLine="708"/>
        <w:jc w:val="both"/>
      </w:pPr>
      <w:r w:rsidRPr="00AA388B">
        <w:t>Sukladno čl. 92. Ovršnog zakona (</w:t>
      </w:r>
      <w:r w:rsidR="00900E3E">
        <w:t>"Narodne novine" broj</w:t>
      </w:r>
      <w:r w:rsidRPr="00AA388B">
        <w:t xml:space="preserve"> 112/12, 25/13, 93/14, dalje u tekstu: OZ) vrijednost nekretnin</w:t>
      </w:r>
      <w:r w:rsidR="00BC1A3D">
        <w:t>a</w:t>
      </w:r>
      <w:r w:rsidRPr="00AA388B">
        <w:t xml:space="preserve"> utvrđuje sud prema slobodnoj ocjeni na temelju obrazloženog nalaza i mišljenja ovlaštenog sudskog vještaka. Na </w:t>
      </w:r>
      <w:r w:rsidR="00900E3E">
        <w:t xml:space="preserve">skupštini vjerovnika </w:t>
      </w:r>
      <w:r w:rsidRPr="00AA388B">
        <w:t xml:space="preserve"> </w:t>
      </w:r>
      <w:r w:rsidR="002B2BEF">
        <w:t>upravitelj</w:t>
      </w:r>
      <w:r w:rsidR="00BC1A3D">
        <w:t xml:space="preserve"> je </w:t>
      </w:r>
      <w:r w:rsidR="002B2BEF">
        <w:t>predložio</w:t>
      </w:r>
      <w:r w:rsidR="00BC1A3D">
        <w:t xml:space="preserve"> pristupiti prodaji </w:t>
      </w:r>
      <w:r w:rsidR="00A13C5F">
        <w:t>nekretnine iz točke I. ovog zaključka</w:t>
      </w:r>
      <w:r w:rsidR="00975722">
        <w:t xml:space="preserve">, a sve </w:t>
      </w:r>
      <w:r w:rsidR="00BC1A3D">
        <w:t>po utvrđenim vrijednostima iz vještva</w:t>
      </w:r>
      <w:r w:rsidR="00975722">
        <w:t xml:space="preserve"> ovlaštenog sudskog vještaka </w:t>
      </w:r>
      <w:r w:rsidR="00A13C5F">
        <w:t>Roka Mijanovića</w:t>
      </w:r>
      <w:r w:rsidR="00BC1A3D">
        <w:t xml:space="preserve">. </w:t>
      </w:r>
      <w:r w:rsidR="00A13C5F">
        <w:t>Na ročištu za utvrđivanju vrijednosti nekretnine stečajni upravitelj je predložio da se procijenjena vrijednost nekretnine od 716.128,58 kuna zaokruži na 717.000,00 kn te po toj cijeni oglasi prodaja, te je istaknuo da je u procijenjenoj vrijednosti obračunat, odnosno uključen PDV.</w:t>
      </w:r>
    </w:p>
    <w:p w:rsidRDefault="00A13C5F" w:rsidP="00A13C5F" w:rsidR="00A13C5F">
      <w:pPr>
        <w:ind w:firstLine="708"/>
        <w:jc w:val="both"/>
      </w:pPr>
    </w:p>
    <w:p w:rsidRDefault="00975722" w:rsidP="00A13C5F" w:rsidR="00BC1A3D" w:rsidRPr="00A13C5F">
      <w:pPr>
        <w:ind w:firstLine="708"/>
        <w:jc w:val="both"/>
        <w:rPr>
          <w:color w:val="FF0000"/>
        </w:rPr>
      </w:pPr>
      <w:r>
        <w:t>Sud se priklanja procjeni stalnog sudskog vještaka, smatrajući da je utvrđena vrijednost za predmetn</w:t>
      </w:r>
      <w:r w:rsidR="00A13C5F">
        <w:t>u</w:t>
      </w:r>
      <w:r>
        <w:t xml:space="preserve"> nekretnin</w:t>
      </w:r>
      <w:r w:rsidR="00A13C5F">
        <w:t>u</w:t>
      </w:r>
      <w:r>
        <w:t xml:space="preserve"> odgovarajuća tržišnoj vrijednosti. U predmetnom slučaju teret na imovini će se brisati nakon prodaje, pa sud smatra da teret značajnije ne utječe na vrijednost predmetne imovine. </w:t>
      </w:r>
      <w:r w:rsidR="00026659">
        <w:t>U naveden</w:t>
      </w:r>
      <w:r w:rsidR="00A13C5F">
        <w:t>u</w:t>
      </w:r>
      <w:r w:rsidR="00026659">
        <w:t xml:space="preserve"> utvrđen</w:t>
      </w:r>
      <w:r w:rsidR="00A13C5F">
        <w:t>u</w:t>
      </w:r>
      <w:r w:rsidR="00026659">
        <w:t xml:space="preserve"> vrijednosti nekretnin</w:t>
      </w:r>
      <w:r w:rsidR="00A13C5F">
        <w:t>e</w:t>
      </w:r>
      <w:r w:rsidR="00026659">
        <w:t xml:space="preserve"> uračunat</w:t>
      </w:r>
      <w:r w:rsidR="00A13C5F">
        <w:t xml:space="preserve"> je</w:t>
      </w:r>
      <w:r w:rsidR="00026659">
        <w:t xml:space="preserve"> PDV</w:t>
      </w:r>
      <w:r w:rsidR="002B2BEF">
        <w:t>.</w:t>
      </w:r>
    </w:p>
    <w:p w:rsidRDefault="00C91B99" w:rsidP="00BC1A3D" w:rsidR="00C91B99">
      <w:pPr>
        <w:ind w:firstLine="708"/>
        <w:jc w:val="both"/>
      </w:pPr>
    </w:p>
    <w:p w:rsidRDefault="00C91B99" w:rsidP="00C91B99" w:rsidR="00C91B99">
      <w:pPr>
        <w:ind w:firstLine="708"/>
        <w:jc w:val="both"/>
        <w:rPr>
          <w:rFonts w:eastAsia="Calibri"/>
        </w:rPr>
      </w:pPr>
      <w:r>
        <w:t xml:space="preserve">U smislu čl. </w:t>
      </w:r>
      <w:r w:rsidR="007B3A70">
        <w:t>88</w:t>
      </w:r>
      <w:r>
        <w:t xml:space="preserve">. OZ vrijednost imovine sud utvrđuje odlukom o prodaji. Sukladno čl. 247. SZ nekretnina  se ne može prodati </w:t>
      </w:r>
      <w:r w:rsidRPr="00AA388B">
        <w:rPr>
          <w:rFonts w:eastAsia="Calibri"/>
        </w:rPr>
        <w:t xml:space="preserve">na prvoj dražbi ispod tri četvrtine utvrđene vrijednosti nekretnine, </w:t>
      </w:r>
      <w:r>
        <w:t xml:space="preserve"> </w:t>
      </w:r>
      <w:r w:rsidRPr="00AA388B">
        <w:rPr>
          <w:rFonts w:eastAsia="Calibri"/>
        </w:rPr>
        <w:t>na drugoj dražbi ispod jedne polovine u</w:t>
      </w:r>
      <w:r>
        <w:rPr>
          <w:rFonts w:eastAsia="Calibri"/>
        </w:rPr>
        <w:t xml:space="preserve">tvrđene vrijednosti nekretnine, </w:t>
      </w:r>
      <w:r w:rsidRPr="00AA388B">
        <w:rPr>
          <w:rFonts w:eastAsia="Calibri"/>
        </w:rPr>
        <w:t>na trećoj dražbi ispod jedne četvrtine u</w:t>
      </w:r>
      <w:r>
        <w:rPr>
          <w:rFonts w:eastAsia="Calibri"/>
        </w:rPr>
        <w:t xml:space="preserve">tvrđene vrijednosti nekretnine te </w:t>
      </w:r>
      <w:r w:rsidRPr="00AA388B">
        <w:rPr>
          <w:rFonts w:eastAsia="Calibri"/>
        </w:rPr>
        <w:t>na četvrtoj dražbi nekretnina se prodaje po početnoj cijeni od 1,00 kune.</w:t>
      </w:r>
      <w:r>
        <w:rPr>
          <w:rFonts w:eastAsia="Calibri"/>
        </w:rPr>
        <w:t xml:space="preserve"> Zbog toga je odlučeno kao u točci II. ovog zaključka. </w:t>
      </w:r>
    </w:p>
    <w:p w:rsidRDefault="00A15FA2" w:rsidP="00C91B99" w:rsidR="00A15FA2">
      <w:pPr>
        <w:ind w:firstLine="708"/>
        <w:jc w:val="both"/>
        <w:rPr>
          <w:rFonts w:eastAsia="Calibri"/>
        </w:rPr>
      </w:pPr>
    </w:p>
    <w:p w:rsidRDefault="00A15FA2" w:rsidP="00C91B99" w:rsidR="00A15FA2" w:rsidRPr="00C91B99">
      <w:pPr>
        <w:ind w:firstLine="708"/>
        <w:jc w:val="both"/>
      </w:pPr>
      <w:r>
        <w:rPr>
          <w:rFonts w:eastAsia="Calibri"/>
        </w:rPr>
        <w:t xml:space="preserve">Prema članku 98. st. 4. OZ ako kupac koji stavio </w:t>
      </w:r>
      <w:r w:rsidR="008B0BB9">
        <w:rPr>
          <w:rFonts w:eastAsia="Calibri"/>
        </w:rPr>
        <w:t>najpovoljniju</w:t>
      </w:r>
      <w:r>
        <w:rPr>
          <w:rFonts w:eastAsia="Calibri"/>
        </w:rPr>
        <w:t xml:space="preserve"> ponudu ne položi kupovninu u cijelosti iz ove </w:t>
      </w:r>
      <w:r w:rsidR="008B0BB9">
        <w:rPr>
          <w:rFonts w:eastAsia="Calibri"/>
        </w:rPr>
        <w:t>odluke</w:t>
      </w:r>
      <w:r>
        <w:rPr>
          <w:rFonts w:eastAsia="Calibri"/>
        </w:rPr>
        <w:t xml:space="preserve">, imovina će se dosudit kupcima koji su ponudili nižu cijenu, redom prema veličini cijene koju su ponudili. </w:t>
      </w:r>
    </w:p>
    <w:p w:rsidRDefault="0078691D" w:rsidP="0078691D" w:rsidR="0078691D" w:rsidRPr="00AA388B">
      <w:pPr>
        <w:jc w:val="both"/>
      </w:pPr>
    </w:p>
    <w:p w:rsidRDefault="0078691D" w:rsidP="0078691D" w:rsidR="0078691D" w:rsidRPr="00AA388B">
      <w:pPr>
        <w:ind w:firstLine="708"/>
        <w:jc w:val="both"/>
      </w:pPr>
      <w:r w:rsidRPr="00AA388B">
        <w:t>Zbog navedenog, na temelju propisa</w:t>
      </w:r>
      <w:r w:rsidR="008B0BB9">
        <w:t xml:space="preserve"> i u smislu članka 92., 93. 95-100, 103, 106 OZ, u vezi s člankom 247. SZ</w:t>
      </w:r>
      <w:r w:rsidRPr="00AA388B">
        <w:t xml:space="preserve">, odlučeno je kao u izreci. </w:t>
      </w:r>
    </w:p>
    <w:p w:rsidRDefault="0078691D" w:rsidP="0078691D" w:rsidR="0078691D" w:rsidRPr="00AA388B">
      <w:pPr>
        <w:jc w:val="center"/>
        <w:rPr>
          <w:b/>
        </w:rPr>
      </w:pPr>
    </w:p>
    <w:p w:rsidRDefault="00BC1A3D" w:rsidP="00BC1A3D" w:rsidR="00BC1A3D">
      <w:pPr>
        <w:pStyle w:val="Tijeloteksta"/>
        <w:jc w:val="center"/>
      </w:pPr>
      <w:r>
        <w:t xml:space="preserve">U </w:t>
      </w:r>
      <w:r w:rsidRPr="0088022B">
        <w:t>Split</w:t>
      </w:r>
      <w:r>
        <w:t xml:space="preserve">u, </w:t>
      </w:r>
      <w:r w:rsidR="002B2BEF">
        <w:t>05. lipnja</w:t>
      </w:r>
      <w:r>
        <w:t xml:space="preserve"> 2017. godine  </w:t>
      </w:r>
    </w:p>
    <w:p w:rsidRDefault="00BC1A3D" w:rsidP="00BC1A3D" w:rsidR="00BC1A3D">
      <w:pPr>
        <w:pStyle w:val="Bezproreda"/>
        <w:ind w:left="7788"/>
        <w:rPr>
          <w:rFonts w:hAnsi="Times New Roman" w:ascii="Times New Roman"/>
          <w:sz w:val="24"/>
          <w:szCs w:val="24"/>
        </w:rPr>
      </w:pPr>
      <w:r>
        <w:rPr>
          <w:rFonts w:hAnsi="Times New Roman" w:ascii="Times New Roman"/>
          <w:sz w:val="24"/>
          <w:szCs w:val="24"/>
        </w:rPr>
        <w:t>SUDAC</w:t>
      </w:r>
    </w:p>
    <w:p w:rsidRDefault="00BC1A3D" w:rsidP="00BC1A3D" w:rsidR="00BC1A3D">
      <w:pPr>
        <w:pStyle w:val="Bezproreda"/>
        <w:ind w:firstLine="708" w:left="4956"/>
        <w:jc w:val="right"/>
        <w:rPr>
          <w:rFonts w:hAnsi="Times New Roman" w:ascii="Times New Roman"/>
          <w:sz w:val="24"/>
          <w:szCs w:val="24"/>
        </w:rPr>
      </w:pPr>
    </w:p>
    <w:p w:rsidRDefault="00BC1A3D" w:rsidP="00BC1A3D" w:rsidR="00BC1A3D" w:rsidRPr="005731BC">
      <w:pPr>
        <w:pStyle w:val="Bezproreda"/>
        <w:ind w:firstLine="708" w:left="4956"/>
        <w:jc w:val="right"/>
        <w:rPr>
          <w:rFonts w:hAnsi="Times New Roman" w:ascii="Times New Roman"/>
          <w:sz w:val="24"/>
          <w:szCs w:val="24"/>
        </w:rPr>
      </w:pPr>
    </w:p>
    <w:p w:rsidRDefault="00BC1A3D" w:rsidP="00BC1A3D" w:rsidR="00BC1A3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p>
    <w:p w:rsidRDefault="00BC1A3D" w:rsidP="002B2BEF" w:rsidR="00BC1A3D">
      <w:pPr>
        <w:jc w:val="both"/>
      </w:pPr>
    </w:p>
    <w:p w:rsidRDefault="00BC1A3D" w:rsidP="002B2BEF" w:rsidR="00BC1A3D">
      <w:pPr>
        <w:jc w:val="both"/>
      </w:pPr>
      <w:r>
        <w:t xml:space="preserve">POUKA O PRAVNOM LIJEKU: </w:t>
      </w:r>
      <w:r w:rsidRPr="00AA388B">
        <w:t xml:space="preserve">Protiv točke I. ovog rješenja dopušteno je izjaviti žalbu, koja se podnosi Visokom trgovačkom sudu Republike Hrvatske putem ovog suda u roku od 8 dana od primitka rješenja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AA388B">
          <w:t>11. st</w:t>
        </w:r>
      </w:smartTag>
      <w:r w:rsidRPr="00AA388B">
        <w:t xml:space="preserve">. </w:t>
      </w:r>
      <w:smartTag w:element="metricconverter" w:uri="urn:schemas-microsoft-com:office:smarttags">
        <w:smartTagPr>
          <w:attr w:val="4. OZ" w:name="ProductID"/>
        </w:smartTagPr>
        <w:r w:rsidRPr="00AA388B">
          <w:t>4. OZ</w:t>
        </w:r>
      </w:smartTag>
      <w:r w:rsidRPr="00AA388B">
        <w:t>).</w:t>
      </w:r>
    </w:p>
    <w:p w:rsidRDefault="002B2BEF" w:rsidP="00BC1A3D" w:rsidR="002B2BEF">
      <w:pPr>
        <w:jc w:val="both"/>
      </w:pPr>
    </w:p>
    <w:p w:rsidRDefault="00BC1A3D" w:rsidP="00BC1A3D" w:rsidR="00BC1A3D">
      <w:pPr>
        <w:jc w:val="both"/>
      </w:pPr>
      <w:smartTag w:element="stockticker" w:uri="urn:schemas-microsoft-com:office:smarttags">
        <w:r>
          <w:t>DNA</w:t>
        </w:r>
      </w:smartTag>
      <w:r>
        <w:t>:</w:t>
      </w:r>
    </w:p>
    <w:p w:rsidRDefault="00BC1A3D" w:rsidP="00155A2C" w:rsidR="00BC1A3D">
      <w:pPr>
        <w:numPr>
          <w:ilvl w:val="0"/>
          <w:numId w:val="7"/>
        </w:numPr>
        <w:ind w:left="142"/>
        <w:jc w:val="both"/>
      </w:pPr>
      <w:r>
        <w:t>stečajno</w:t>
      </w:r>
      <w:r w:rsidR="00A13C5F">
        <w:t>m upravitelju</w:t>
      </w:r>
    </w:p>
    <w:p w:rsidRDefault="00A13C5F" w:rsidP="00155A2C" w:rsidR="00A13C5F">
      <w:pPr>
        <w:numPr>
          <w:ilvl w:val="0"/>
          <w:numId w:val="7"/>
        </w:numPr>
        <w:ind w:left="142"/>
        <w:jc w:val="both"/>
      </w:pPr>
      <w:r>
        <w:t>založnim vjerovnicima</w:t>
      </w:r>
    </w:p>
    <w:p w:rsidRDefault="008E489C" w:rsidP="00155A2C" w:rsidR="008E489C">
      <w:pPr>
        <w:numPr>
          <w:ilvl w:val="0"/>
          <w:numId w:val="7"/>
        </w:numPr>
        <w:ind w:left="142"/>
        <w:jc w:val="both"/>
      </w:pPr>
      <w:r>
        <w:t xml:space="preserve">FINA SPLIT </w:t>
      </w:r>
      <w:r w:rsidR="00EB1C2B">
        <w:t xml:space="preserve">uz zahtjeve za prodaju nekretnine u stečajnom postupku  i zk </w:t>
      </w:r>
      <w:r w:rsidR="00A13C5F">
        <w:t>izvadak</w:t>
      </w:r>
    </w:p>
    <w:p w:rsidRDefault="00BC1A3D" w:rsidP="00155A2C" w:rsidR="00BC1A3D">
      <w:pPr>
        <w:numPr>
          <w:ilvl w:val="0"/>
          <w:numId w:val="7"/>
        </w:numPr>
        <w:ind w:left="142"/>
        <w:jc w:val="both"/>
      </w:pPr>
      <w:r>
        <w:t xml:space="preserve">e- oglasna ploča </w:t>
      </w:r>
    </w:p>
    <w:p w:rsidRDefault="00BC1A3D" w:rsidP="00155A2C" w:rsidR="00BC1A3D">
      <w:pPr>
        <w:numPr>
          <w:ilvl w:val="0"/>
          <w:numId w:val="7"/>
        </w:numPr>
        <w:ind w:left="142"/>
        <w:jc w:val="both"/>
      </w:pPr>
      <w:r>
        <w:t xml:space="preserve">spis </w:t>
      </w:r>
    </w:p>
    <w:p w:rsidRDefault="00853B3E" w:rsidR="00853B3E" w:rsidRPr="00AA388B"/>
    <w:sectPr w:rsidSect="00BC1A3D" w:rsidR="00853B3E" w:rsidRPr="00AA388B">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388B" w:rsidP="00AA388B" w:rsidR="00AA388B">
      <w:r>
        <w:separator/>
      </w:r>
    </w:p>
  </w:endnote>
  <w:endnote w:id="0" w:type="continuationSeparator">
    <w:p w:rsidRDefault="00AA388B" w:rsidP="00AA388B" w:rsidR="00AA3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255605"/>
      <w:docPartObj>
        <w:docPartGallery w:val="Page Numbers (Bottom of Page)"/>
        <w:docPartUnique/>
      </w:docPartObj>
    </w:sdtPr>
    <w:sdtEndPr/>
    <w:sdtContent>
      <w:p w:rsidRDefault="00BC1A3D" w:rsidR="00BC1A3D">
        <w:pPr>
          <w:pStyle w:val="Podnoje"/>
          <w:jc w:val="center"/>
        </w:pPr>
        <w:r>
          <w:fldChar w:fldCharType="begin"/>
        </w:r>
        <w:r>
          <w:instrText>PAGE   \* MERGEFORMAT</w:instrText>
        </w:r>
        <w:r>
          <w:fldChar w:fldCharType="separate"/>
        </w:r>
        <w:r w:rsidR="00392B70">
          <w:rPr>
            <w:noProof/>
          </w:rPr>
          <w:t>3</w:t>
        </w:r>
        <w:r>
          <w:fldChar w:fldCharType="end"/>
        </w:r>
      </w:p>
    </w:sdtContent>
  </w:sdt>
  <w:p w:rsidRDefault="00BC1A3D" w:rsidR="00BC1A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388B" w:rsidP="00AA388B" w:rsidR="00AA388B">
      <w:r>
        <w:separator/>
      </w:r>
    </w:p>
  </w:footnote>
  <w:footnote w:id="0" w:type="continuationSeparator">
    <w:p w:rsidRDefault="00AA388B" w:rsidP="00AA388B" w:rsidR="00AA3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388B" w:rsidP="00AA388B" w:rsidR="00AA388B">
    <w:pPr>
      <w:pStyle w:val="Zaglavlje"/>
      <w:jc w:val="right"/>
    </w:pPr>
    <w:r>
      <w:t>4.St-</w:t>
    </w:r>
    <w:r w:rsidR="001E1DEA">
      <w:t>484/2013</w:t>
    </w:r>
  </w:p>
  <w:p w:rsidRDefault="00AA388B" w:rsidR="00AA38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1A3D" w:rsidP="00BC1A3D" w:rsidR="00BC1A3D">
    <w:pPr>
      <w:pStyle w:val="Zaglavlje"/>
      <w:jc w:val="right"/>
    </w:pPr>
    <w:r>
      <w:t>4.St-</w:t>
    </w:r>
    <w:r w:rsidR="001E1DEA">
      <w:t>484/2013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8149E"/>
    <w:multiLevelType w:val="hybridMultilevel"/>
    <w:tmpl w:val="4B72AF9E"/>
    <w:lvl w:tplc="DDEAE5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543A6A3E"/>
    <w:multiLevelType w:val="hybridMultilevel"/>
    <w:tmpl w:val="B120B6E8"/>
    <w:lvl w:tplc="913AFEA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3660C30"/>
    <w:multiLevelType w:val="hybridMultilevel"/>
    <w:tmpl w:val="09041F38"/>
    <w:lvl w:tplc="1AFC7556" w:ilvl="0">
      <w:start w:val="1"/>
      <w:numFmt w:val="upperRoman"/>
      <w:lvlText w:val="%1."/>
      <w:lvlJc w:val="left"/>
      <w:pPr>
        <w:ind w:hanging="720" w:left="1080"/>
      </w:pPr>
      <w:rPr>
        <w:rFonts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7B7734"/>
    <w:multiLevelType w:val="hybridMultilevel"/>
    <w:tmpl w:val="130638F8"/>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708749E"/>
    <w:multiLevelType w:val="hybridMultilevel"/>
    <w:tmpl w:val="F566D8C8"/>
    <w:lvl w:tplc="8F6A6F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BB82DDB"/>
    <w:multiLevelType w:val="hybridMultilevel"/>
    <w:tmpl w:val="6E4A7C88"/>
    <w:lvl w:tplc="38F6BE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8"/>
  </w:num>
  <w:num w:numId="4">
    <w:abstractNumId w:val="4"/>
  </w:num>
  <w:num w:numId="5">
    <w:abstractNumId w:val="5"/>
  </w:num>
  <w:num w:numId="6">
    <w:abstractNumId w:val="0"/>
  </w:num>
  <w:num w:numId="7">
    <w:abstractNumId w:val="1"/>
  </w:num>
  <w:num w:numId="8">
    <w:abstractNumId w:val="7"/>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691D"/>
    <w:rsid w:val="00026659"/>
    <w:rsid w:val="00066650"/>
    <w:rsid w:val="00085E7C"/>
    <w:rsid w:val="000B4D96"/>
    <w:rsid w:val="000F4B74"/>
    <w:rsid w:val="00155A2C"/>
    <w:rsid w:val="001E1DEA"/>
    <w:rsid w:val="00227487"/>
    <w:rsid w:val="002B2BEF"/>
    <w:rsid w:val="00392B70"/>
    <w:rsid w:val="003C2F22"/>
    <w:rsid w:val="00417EA6"/>
    <w:rsid w:val="00463F0B"/>
    <w:rsid w:val="005F5208"/>
    <w:rsid w:val="00680ACC"/>
    <w:rsid w:val="006A546D"/>
    <w:rsid w:val="006E3677"/>
    <w:rsid w:val="0071519E"/>
    <w:rsid w:val="0078691D"/>
    <w:rsid w:val="007B3A70"/>
    <w:rsid w:val="007F7A84"/>
    <w:rsid w:val="00814EDB"/>
    <w:rsid w:val="00815142"/>
    <w:rsid w:val="00853B3E"/>
    <w:rsid w:val="0088580B"/>
    <w:rsid w:val="008A4E98"/>
    <w:rsid w:val="008B0BB9"/>
    <w:rsid w:val="008D70F5"/>
    <w:rsid w:val="008E489C"/>
    <w:rsid w:val="00900585"/>
    <w:rsid w:val="00900E3E"/>
    <w:rsid w:val="00975722"/>
    <w:rsid w:val="00981D37"/>
    <w:rsid w:val="00A13C5F"/>
    <w:rsid w:val="00A15FA2"/>
    <w:rsid w:val="00A51DE9"/>
    <w:rsid w:val="00A52445"/>
    <w:rsid w:val="00AA388B"/>
    <w:rsid w:val="00AC362A"/>
    <w:rsid w:val="00B001A2"/>
    <w:rsid w:val="00B2578E"/>
    <w:rsid w:val="00B7506F"/>
    <w:rsid w:val="00BC1A3D"/>
    <w:rsid w:val="00C10B34"/>
    <w:rsid w:val="00C91B99"/>
    <w:rsid w:val="00CD1E75"/>
    <w:rsid w:val="00D34E1B"/>
    <w:rsid w:val="00D5539E"/>
    <w:rsid w:val="00D74E27"/>
    <w:rsid w:val="00DD0D50"/>
    <w:rsid w:val="00E8355E"/>
    <w:rsid w:val="00EB1C2B"/>
    <w:rsid w:val="00EB6A52"/>
    <w:rsid w:val="00F2599E"/>
    <w:rsid w:val="00F374A4"/>
    <w:rsid w:val="00FC58BD"/>
    <w:rsid w:val="00FE1E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91D"/>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true"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true" w:styleId="PodnojeChar" w:type="character">
    <w:name w:val="Podnožje Char"/>
    <w:basedOn w:val="Zadanifontodlomka"/>
    <w:link w:val="Podnoje"/>
    <w:uiPriority w:val="99"/>
    <w:rsid w:val="00AA388B"/>
    <w:rPr>
      <w:rFonts w:cs="Times New Roman" w:eastAsia="Times New Roman"/>
      <w:szCs w:val="24"/>
      <w:lang w:eastAsia="hr-HR"/>
    </w:rPr>
  </w:style>
  <w:style w:customStyle="true"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true"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true"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cs="Times New Roman" w:eastAsia="Calibri" w:hAnsi="Calibri" w:ascii="Calibri"/>
      <w:sz w:val="22"/>
    </w:rPr>
  </w:style>
  <w:style w:styleId="Tekstrezerviranogmjesta" w:type="character">
    <w:name w:val="Placeholder Text"/>
    <w:basedOn w:val="Zadanifontodlomka"/>
    <w:uiPriority w:val="99"/>
    <w:semiHidden/>
    <w:rsid w:val="00392B70"/>
    <w:rPr>
      <w:color w:val="808080"/>
      <w:bdr w:space="0" w:sz="0" w:color="auto" w:val="none"/>
      <w:shd w:fill="auto" w:color="auto" w:val="clear"/>
    </w:rPr>
  </w:style>
  <w:style w:customStyle="true" w:styleId="eSPISCCParagraphDefaultFont" w:type="character">
    <w:name w:val="eSPIS_CC_Paragraph Default Font"/>
    <w:basedOn w:val="Zadanifontodlomka"/>
    <w:rsid w:val="00392B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2B70"/>
    <w:rPr>
      <w:bdr w:space="0" w:sz="0" w:color="auto" w:val="none"/>
      <w:shd w:fill="FFFFCC" w:color="auto" w:val="clear"/>
      <w:lang w:val="hr-HR"/>
    </w:rPr>
  </w:style>
  <w:style w:customStyle="true" w:styleId="PozadinaSvijetloCrvena" w:type="character">
    <w:name w:val="Pozadina_SvijetloCrvena"/>
    <w:basedOn w:val="eSPISCCParagraphDefaultFont"/>
    <w:rsid w:val="00392B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2B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91D"/>
    <w:rPr>
      <w:rFonts w:cs="Times New Roman" w:eastAsia="Times New Roman"/>
      <w:szCs w:val="24"/>
      <w:lang w:eastAsia="hr-HR"/>
    </w:rPr>
  </w:style>
  <w:style w:styleId="Naslov1" w:type="paragraph">
    <w:name w:val="heading 1"/>
    <w:basedOn w:val="Normal"/>
    <w:next w:val="Normal"/>
    <w:link w:val="Naslov1Char"/>
    <w:qFormat/>
    <w:rsid w:val="00AA38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691D"/>
    <w:pPr>
      <w:ind w:left="720"/>
      <w:contextualSpacing/>
    </w:pPr>
  </w:style>
  <w:style w:styleId="Tekstbalonia" w:type="paragraph">
    <w:name w:val="Balloon Text"/>
    <w:basedOn w:val="Normal"/>
    <w:link w:val="TekstbaloniaChar"/>
    <w:uiPriority w:val="99"/>
    <w:semiHidden/>
    <w:unhideWhenUsed/>
    <w:rsid w:val="0078691D"/>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91D"/>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388B"/>
    <w:pPr>
      <w:tabs>
        <w:tab w:pos="4536" w:val="center"/>
        <w:tab w:pos="9072" w:val="right"/>
      </w:tabs>
    </w:pPr>
  </w:style>
  <w:style w:customStyle="1" w:styleId="ZaglavljeChar" w:type="character">
    <w:name w:val="Zaglavlje Char"/>
    <w:basedOn w:val="Zadanifontodlomka"/>
    <w:link w:val="Zaglavlje"/>
    <w:uiPriority w:val="99"/>
    <w:rsid w:val="00AA388B"/>
    <w:rPr>
      <w:rFonts w:cs="Times New Roman" w:eastAsia="Times New Roman"/>
      <w:szCs w:val="24"/>
      <w:lang w:eastAsia="hr-HR"/>
    </w:rPr>
  </w:style>
  <w:style w:styleId="Podnoje" w:type="paragraph">
    <w:name w:val="footer"/>
    <w:basedOn w:val="Normal"/>
    <w:link w:val="PodnojeChar"/>
    <w:uiPriority w:val="99"/>
    <w:unhideWhenUsed/>
    <w:rsid w:val="00AA388B"/>
    <w:pPr>
      <w:tabs>
        <w:tab w:pos="4536" w:val="center"/>
        <w:tab w:pos="9072" w:val="right"/>
      </w:tabs>
    </w:pPr>
  </w:style>
  <w:style w:customStyle="1" w:styleId="PodnojeChar" w:type="character">
    <w:name w:val="Podnožje Char"/>
    <w:basedOn w:val="Zadanifontodlomka"/>
    <w:link w:val="Podnoje"/>
    <w:uiPriority w:val="99"/>
    <w:rsid w:val="00AA388B"/>
    <w:rPr>
      <w:rFonts w:cs="Times New Roman" w:eastAsia="Times New Roman"/>
      <w:szCs w:val="24"/>
      <w:lang w:eastAsia="hr-HR"/>
    </w:rPr>
  </w:style>
  <w:style w:customStyle="1" w:styleId="Naslov1Char" w:type="character">
    <w:name w:val="Naslov 1 Char"/>
    <w:basedOn w:val="Zadanifontodlomka"/>
    <w:link w:val="Naslov1"/>
    <w:rsid w:val="00AA388B"/>
    <w:rPr>
      <w:rFonts w:cs="Times New Roman" w:eastAsia="Times New Roman"/>
      <w:b/>
      <w:bCs/>
      <w:szCs w:val="24"/>
      <w:lang w:eastAsia="hr-HR"/>
    </w:rPr>
  </w:style>
  <w:style w:styleId="Uvuenotijeloteksta" w:type="paragraph">
    <w:name w:val="Body Text Indent"/>
    <w:basedOn w:val="Normal"/>
    <w:link w:val="UvuenotijelotekstaChar"/>
    <w:rsid w:val="00AA388B"/>
    <w:pPr>
      <w:ind w:left="720"/>
      <w:jc w:val="both"/>
    </w:pPr>
  </w:style>
  <w:style w:customStyle="1" w:styleId="UvuenotijelotekstaChar" w:type="character">
    <w:name w:val="Uvučeno tijelo teksta Char"/>
    <w:basedOn w:val="Zadanifontodlomka"/>
    <w:link w:val="Uvuenotijeloteksta"/>
    <w:rsid w:val="00AA388B"/>
    <w:rPr>
      <w:rFonts w:cs="Times New Roman" w:eastAsia="Times New Roman"/>
      <w:szCs w:val="24"/>
      <w:lang w:eastAsia="hr-HR"/>
    </w:rPr>
  </w:style>
  <w:style w:styleId="Tijeloteksta" w:type="paragraph">
    <w:name w:val="Body Text"/>
    <w:basedOn w:val="Normal"/>
    <w:link w:val="TijelotekstaChar"/>
    <w:uiPriority w:val="99"/>
    <w:unhideWhenUsed/>
    <w:rsid w:val="00BC1A3D"/>
    <w:pPr>
      <w:spacing w:after="120"/>
    </w:pPr>
  </w:style>
  <w:style w:customStyle="1" w:styleId="TijelotekstaChar" w:type="character">
    <w:name w:val="Tijelo teksta Char"/>
    <w:basedOn w:val="Zadanifontodlomka"/>
    <w:link w:val="Tijeloteksta"/>
    <w:uiPriority w:val="99"/>
    <w:rsid w:val="00BC1A3D"/>
    <w:rPr>
      <w:rFonts w:cs="Times New Roman" w:eastAsia="Times New Roman"/>
      <w:szCs w:val="24"/>
      <w:lang w:eastAsia="hr-HR"/>
    </w:rPr>
  </w:style>
  <w:style w:styleId="Bezproreda" w:type="paragraph">
    <w:name w:val="No Spacing"/>
    <w:uiPriority w:val="1"/>
    <w:qFormat/>
    <w:rsid w:val="00BC1A3D"/>
    <w:rPr>
      <w:rFonts w:ascii="Calibri" w:cs="Times New Roman" w:eastAsia="Calibri" w:hAnsi="Calibri"/>
      <w:sz w:val="22"/>
    </w:rPr>
  </w:style>
  <w:style w:styleId="Tekstrezerviranogmjesta" w:type="character">
    <w:name w:val="Placeholder Text"/>
    <w:basedOn w:val="Zadanifontodlomka"/>
    <w:uiPriority w:val="99"/>
    <w:semiHidden/>
    <w:rsid w:val="00392B70"/>
    <w:rPr>
      <w:color w:val="808080"/>
      <w:bdr w:color="auto" w:space="0" w:sz="0" w:val="none"/>
      <w:shd w:color="auto" w:fill="auto" w:val="clear"/>
    </w:rPr>
  </w:style>
  <w:style w:customStyle="1" w:styleId="eSPISCCParagraphDefaultFont" w:type="character">
    <w:name w:val="eSPIS_CC_Paragraph Default Font"/>
    <w:basedOn w:val="Zadanifontodlomka"/>
    <w:rsid w:val="00392B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2B70"/>
    <w:rPr>
      <w:bdr w:color="auto" w:space="0" w:sz="0" w:val="none"/>
      <w:shd w:color="auto" w:fill="FFFFCC" w:val="clear"/>
      <w:lang w:val="hr-HR"/>
    </w:rPr>
  </w:style>
  <w:style w:customStyle="1" w:styleId="PozadinaSvijetloCrvena" w:type="character">
    <w:name w:val="Pozadina_SvijetloCrvena"/>
    <w:basedOn w:val="eSPISCCParagraphDefaultFont"/>
    <w:rsid w:val="00392B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2B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573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D2FF8-EF33-4F3D-A3A8-B169EE87B2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1205</properties:Words>
  <properties:Characters>6685</properties:Characters>
  <properties:Lines>145</properties:Lines>
  <properties:Paragraphs>48</properties:Paragraphs>
  <properties:TotalTime>166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2017-02-24T09:27:00Z</dcterms:created>
  <dc:creator>Katarina Mikulić</dc:creator>
  <cp:lastModifiedBy>Katarina Mikulić</cp:lastModifiedBy>
  <cp:lastPrinted>2017-03-16T10:56:00Z</cp:lastPrinted>
  <dcterms:modified xmlns:xsi="http://www.w3.org/2001/XMLSchema-instance" xsi:type="dcterms:W3CDTF">2017-06-05T07:48:00Z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