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1fc9" w14:paraId="84d1fc9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6B4D99">
        <w:t>1</w:t>
      </w:r>
      <w:r w:rsidR="001305D7">
        <w:t>39</w:t>
      </w:r>
      <w:r w:rsidR="006B4D99">
        <w:t>8</w:t>
      </w:r>
      <w:r w:rsidR="009F2DD7">
        <w:t>/1</w:t>
      </w:r>
      <w:r w:rsidR="002D3E40">
        <w:t>6</w:t>
      </w:r>
      <w:r w:rsidR="009F2DD7">
        <w:t>-</w:t>
      </w:r>
      <w:r w:rsidR="006B4D99">
        <w:t>3</w:t>
      </w:r>
      <w:r w:rsidR="001305D7">
        <w:t>4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56044" w:rsidR="006D2EF4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1305D7" w:rsidR="001305D7">
      <w:pPr>
        <w:pStyle w:val="Naslov2"/>
        <w:rPr>
          <w:b w:val="false"/>
          <w:bCs w:val="false"/>
        </w:rPr>
      </w:pPr>
      <w:r w:rsidRPr="001305D7"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7027D2" w:rsidRPr="007027D2">
        <w:rPr>
          <w:bCs/>
        </w:rPr>
        <w:t>FORMA PLASTIKA d.o.o. za proizvodnju i trgovinu u stečaju, Valpovo, Preradovića Petra 7, MBS 030091361, OIB 03595291677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7027D2">
        <w:t>3</w:t>
      </w:r>
      <w:r>
        <w:t xml:space="preserve">. </w:t>
      </w:r>
      <w:r w:rsidR="007027D2">
        <w:t>ožujka</w:t>
      </w:r>
      <w:r w:rsidR="003D257D">
        <w:t xml:space="preserve"> </w:t>
      </w:r>
      <w:r>
        <w:t>201</w:t>
      </w:r>
      <w:r w:rsidR="00BB7D66">
        <w:t>7</w:t>
      </w:r>
      <w:r>
        <w:t xml:space="preserve">. </w:t>
      </w:r>
    </w:p>
    <w:p w:rsidRDefault="00D527B6" w:rsidR="00D527B6">
      <w:pPr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D20B11" w:rsidP="00341FD2" w:rsidR="00D20B11">
      <w:pPr>
        <w:rPr>
          <w:b/>
          <w:bCs/>
        </w:rPr>
      </w:pPr>
    </w:p>
    <w:p w:rsidRDefault="00341FD2" w:rsidP="007027D2" w:rsidR="007027D2">
      <w:pPr>
        <w:ind w:left="1425"/>
        <w:jc w:val="both"/>
      </w:pPr>
      <w:r>
        <w:t>Zakazuje se ročište za određiva</w:t>
      </w:r>
      <w:r w:rsidR="00D86C13">
        <w:t xml:space="preserve">nje vrijednosti </w:t>
      </w:r>
      <w:r w:rsidR="007027D2">
        <w:t>nekretnina</w:t>
      </w:r>
      <w:r w:rsidR="00B64748">
        <w:t xml:space="preserve"> </w:t>
      </w:r>
      <w:r w:rsidR="007027D2">
        <w:t xml:space="preserve">i to: </w:t>
      </w:r>
    </w:p>
    <w:p w:rsidRDefault="007027D2" w:rsidP="007027D2" w:rsidR="007027D2">
      <w:pPr>
        <w:ind w:left="1425"/>
        <w:jc w:val="both"/>
      </w:pPr>
    </w:p>
    <w:p w:rsidRDefault="007027D2" w:rsidP="007027D2" w:rsidR="007027D2">
      <w:pPr>
        <w:numPr>
          <w:ilvl w:val="0"/>
          <w:numId w:val="46"/>
        </w:numPr>
        <w:tabs>
          <w:tab w:pos="1843" w:val="left"/>
        </w:tabs>
        <w:ind w:hanging="425" w:left="1843"/>
        <w:jc w:val="both"/>
      </w:pPr>
      <w:r>
        <w:t>upisanoj zk.ul.br. zk.ul.</w:t>
      </w:r>
      <w:r w:rsidRPr="007D32C7">
        <w:t>br. 1194</w:t>
      </w:r>
      <w:r>
        <w:t>, k.o. Belišće</w:t>
      </w:r>
      <w:r w:rsidRPr="007D32C7">
        <w:t xml:space="preserve"> i to kč.br. 2049 u naravi kuća i dvor </w:t>
      </w:r>
      <w:r>
        <w:t>površine 371 m² i</w:t>
      </w:r>
    </w:p>
    <w:p w:rsidRDefault="007027D2" w:rsidP="007027D2" w:rsidR="007027D2">
      <w:pPr>
        <w:numPr>
          <w:ilvl w:val="0"/>
          <w:numId w:val="46"/>
        </w:numPr>
        <w:tabs>
          <w:tab w:pos="1843" w:val="left"/>
        </w:tabs>
        <w:ind w:hanging="425" w:left="1843"/>
        <w:jc w:val="both"/>
      </w:pPr>
      <w:r>
        <w:t>upisano</w:t>
      </w:r>
      <w:r w:rsidR="00ED6F21">
        <w:t>j</w:t>
      </w:r>
      <w:r>
        <w:t xml:space="preserve"> u zk.ul.br. 1195, k.o. Belišće </w:t>
      </w:r>
      <w:r w:rsidRPr="007D32C7">
        <w:t xml:space="preserve">i to kč.br. 2050 u naravi kuća i dvor </w:t>
      </w:r>
      <w:r>
        <w:t>površine 302 m²,</w:t>
      </w:r>
    </w:p>
    <w:p w:rsidRDefault="00341FD2" w:rsidP="007027D2" w:rsidR="00341FD2">
      <w:pPr>
        <w:tabs>
          <w:tab w:pos="1843" w:val="left"/>
        </w:tabs>
        <w:ind w:left="1843"/>
        <w:jc w:val="both"/>
      </w:pPr>
      <w:r>
        <w:t>u stečajnom postupku nad stečajn</w:t>
      </w:r>
      <w:r w:rsidR="00D20B11">
        <w:t>im</w:t>
      </w:r>
      <w:r w:rsidR="001D1C2B">
        <w:t xml:space="preserve"> dužnikom</w:t>
      </w:r>
      <w:r w:rsidR="00D86C13" w:rsidRPr="007027D2">
        <w:rPr>
          <w:bCs/>
        </w:rPr>
        <w:t xml:space="preserve"> </w:t>
      </w:r>
      <w:r w:rsidR="007027D2" w:rsidRPr="007027D2">
        <w:rPr>
          <w:bCs/>
        </w:rPr>
        <w:t>FORMA PLASTIKA d.o.o. za proizvodnju i trgovinu u stečaju, Valpovo, Preradovića Petra 7, MBS 030091361, OIB 03595291677</w:t>
      </w:r>
      <w:r w:rsidR="00D86C13" w:rsidRPr="007027D2">
        <w:rPr>
          <w:bCs/>
        </w:rPr>
        <w:t xml:space="preserve">, </w:t>
      </w:r>
      <w:r>
        <w:t xml:space="preserve"> za dan</w:t>
      </w:r>
    </w:p>
    <w:p w:rsidRDefault="00341FD2" w:rsidP="00341FD2" w:rsidR="00341FD2">
      <w:pPr>
        <w:jc w:val="both"/>
      </w:pP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2</w:t>
      </w:r>
      <w:r w:rsidR="00ED6F21" w:rsidRPr="00ED6F21">
        <w:rPr>
          <w:bCs/>
        </w:rPr>
        <w:t>3</w:t>
      </w:r>
      <w:r w:rsidR="00D86C13" w:rsidRPr="00ED6F21">
        <w:rPr>
          <w:bCs/>
        </w:rPr>
        <w:t>. ožujka 2017. u 10,0</w:t>
      </w:r>
      <w:r w:rsidRPr="00ED6F21">
        <w:rPr>
          <w:bCs/>
        </w:rPr>
        <w:t>0 sati,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u prostorijama Trgovačkog suda u Osijeku,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Zagrebačka br. 2, soba broj 39/II.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71/15) a u vezi s čl. 92. Ovršnog zakona (NN 112/12, 25/13, 93/14 i 55/16), sud je odlučio kao u izreci rješenja.</w:t>
      </w:r>
    </w:p>
    <w:p w:rsidRDefault="00341FD2" w:rsidP="00341FD2" w:rsidR="00341FD2">
      <w:pPr>
        <w:jc w:val="both"/>
      </w:pPr>
    </w:p>
    <w:p w:rsidRDefault="00341FD2" w:rsidP="00341FD2" w:rsidR="00341FD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ED6F21">
        <w:rPr>
          <w:b w:val="false"/>
          <w:bCs w:val="false"/>
        </w:rPr>
        <w:t>3</w:t>
      </w:r>
      <w:r>
        <w:rPr>
          <w:b w:val="false"/>
          <w:bCs w:val="false"/>
        </w:rPr>
        <w:t xml:space="preserve">. </w:t>
      </w:r>
      <w:r w:rsidR="00ED6F21">
        <w:rPr>
          <w:b w:val="false"/>
          <w:bCs w:val="false"/>
        </w:rPr>
        <w:t>ožujka</w:t>
      </w:r>
      <w:r>
        <w:rPr>
          <w:b w:val="false"/>
          <w:bCs w:val="false"/>
        </w:rPr>
        <w:t xml:space="preserve">  2017. </w:t>
      </w:r>
    </w:p>
    <w:p w:rsidRDefault="00341FD2" w:rsidP="00341FD2" w:rsidR="00341FD2"/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D6F21" w:rsidR="00341FD2" w:rsidRPr="00955826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341FD2">
        <w:t>mr. sc. 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356044" w:rsidP="00356044" w:rsidR="00356044">
      <w:pPr>
        <w:numPr>
          <w:ilvl w:val="0"/>
          <w:numId w:val="38"/>
        </w:numPr>
      </w:pPr>
      <w:r>
        <w:t>Stečajni upravitelj Zoran Subotić</w:t>
      </w:r>
    </w:p>
    <w:p w:rsidRDefault="00356044" w:rsidP="00356044" w:rsidR="00C0299C">
      <w:pPr>
        <w:numPr>
          <w:ilvl w:val="0"/>
          <w:numId w:val="38"/>
        </w:numPr>
      </w:pPr>
      <w:r>
        <w:t>ŽDO GUO Osijek</w:t>
      </w:r>
    </w:p>
    <w:p w:rsidRDefault="00C75F4D" w:rsidP="00C75F4D" w:rsidR="00767023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p w:rsidRDefault="00720480" w:rsidP="00ED6F21" w:rsidR="00720480"/>
    <w:sectPr w:rsidSect="002546C4" w:rsidR="00720480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0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1305D7" w:rsidRPr="001305D7">
      <w:t>14 St-1398/16-34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0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3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4"/>
  </w:num>
  <w:num w:numId="5">
    <w:abstractNumId w:val="35"/>
  </w:num>
  <w:num w:numId="6">
    <w:abstractNumId w:val="40"/>
  </w:num>
  <w:num w:numId="7">
    <w:abstractNumId w:val="43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7"/>
  </w:num>
  <w:num w:numId="16">
    <w:abstractNumId w:val="44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6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2"/>
  </w:num>
  <w:num w:numId="30">
    <w:abstractNumId w:val="1"/>
  </w:num>
  <w:num w:numId="31">
    <w:abstractNumId w:val="39"/>
  </w:num>
  <w:num w:numId="32">
    <w:abstractNumId w:val="42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3"/>
  </w:num>
  <w:num w:numId="40">
    <w:abstractNumId w:val="38"/>
  </w:num>
  <w:num w:numId="41">
    <w:abstractNumId w:val="21"/>
  </w:num>
  <w:num w:numId="42">
    <w:abstractNumId w:val="41"/>
  </w:num>
  <w:num w:numId="43">
    <w:abstractNumId w:val="29"/>
  </w:num>
  <w:num w:numId="44">
    <w:abstractNumId w:val="22"/>
  </w:num>
  <w:num w:numId="45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05D7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56044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3E10"/>
    <w:rsid w:val="00653134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27D2"/>
    <w:rsid w:val="007060E3"/>
    <w:rsid w:val="00715395"/>
    <w:rsid w:val="00716BE7"/>
    <w:rsid w:val="00720480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400D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4748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D6F21"/>
    <w:rsid w:val="00EE45AB"/>
    <w:rsid w:val="00EF59B2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true" w:styleId="TijelotekstaChar" w:type="character">
    <w:name w:val="Tijelo teksta Char"/>
    <w:link w:val="Tijeloteksta"/>
    <w:rsid w:val="007027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4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0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0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0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0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1" w:styleId="TijelotekstaChar" w:type="character">
    <w:name w:val="Tijelo teksta Char"/>
    <w:link w:val="Tijeloteksta"/>
    <w:rsid w:val="007027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4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0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0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0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0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PLASTIKA d.o.o. za proizvodnju i trgovinu</izvorni_sadrzaj>
    <derivirana_varijabla naziv="DomainObject.Predmet.ProtustrankaFormated_1">  FORMA PLASTIKA d.o.o. za proizvodnju i trgovinu</derivirana_varijabla>
  </DomainObject.Predmet.ProtustrankaFormated>
  <DomainObject.Predmet.ProtustrankaFormatedOIB>
    <izvorni_sadrzaj>  FORMA PLASTIKA d.o.o. za proizvodnju i trgovinu, OIB 03595291677</izvorni_sadrzaj>
    <derivirana_varijabla naziv="DomainObject.Predmet.ProtustrankaFormatedOIB_1">  FORMA PLASTIKA d.o.o. za proizvodnju i trgovinu, OIB 03595291677</derivirana_varijabla>
  </DomainObject.Predmet.ProtustrankaFormatedOIB>
  <DomainObject.Predmet.ProtustrankaFormatedWithAdress>
    <izvorni_sadrzaj> FORMA PLASTIKA d.o.o. za proizvodnju i trgovinu, Preradovića Petra 7, 31550 Valpovo</izvorni_sadrzaj>
    <derivirana_varijabla naziv="DomainObject.Predmet.ProtustrankaFormatedWithAdress_1"> FORMA PLASTIKA d.o.o. za proizvodnju i trgovinu, Preradovića Petra 7, 31550 Valpovo</derivirana_varijabla>
  </DomainObject.Predmet.ProtustrankaFormatedWithAdress>
  <DomainObject.Predmet.ProtustrankaFormatedWithAdressOIB>
    <izvorni_sadrzaj> FORMA PLASTIKA d.o.o. za proizvodnju i trgovinu, OIB 03595291677, Preradovića Petra 7, 31550 Valpovo</izvorni_sadrzaj>
    <derivirana_varijabla naziv="DomainObject.Predmet.ProtustrankaFormatedWithAdressOIB_1"> FORMA PLASTIKA d.o.o. za proizvodnju i trgovinu, OIB 03595291677, Preradovića Petra 7, 31550 Valpovo</derivirana_varijabla>
  </DomainObject.Predmet.ProtustrankaFormatedWithAdressOIB>
  <DomainObject.Predmet.ProtustrankaWithAdress>
    <izvorni_sadrzaj>FORMA PLASTIKA d.o.o. za proizvodnju i trgovinu Preradovića Petra 7, 31550 Valpovo</izvorni_sadrzaj>
    <derivirana_varijabla naziv="DomainObject.Predmet.ProtustrankaWithAdress_1">FORMA PLASTIKA d.o.o. za proizvodnju i trgovinu Preradovića Petra 7, 31550 Valpovo</derivirana_varijabla>
  </DomainObject.Predmet.ProtustrankaWithAdress>
  <DomainObject.Predmet.ProtustrankaWithAdressOIB>
    <izvorni_sadrzaj>FORMA PLASTIKA d.o.o. za proizvodnju i trgovinu, OIB 03595291677, Preradovića Petra 7, 31550 Valpovo</izvorni_sadrzaj>
    <derivirana_varijabla naziv="DomainObject.Predmet.ProtustrankaWithAdressOIB_1">FORMA PLASTIKA d.o.o. za proizvodnju i trgovinu, OIB 03595291677, Preradovića Petra 7, 31550 Valpovo</derivirana_varijabla>
  </DomainObject.Predmet.ProtustrankaWithAdressOIB>
  <DomainObject.Predmet.ProtustrankaNazivFormated>
    <izvorni_sadrzaj>FORMA PLASTIKA d.o.o. za proizvodnju i trgovinu</izvorni_sadrzaj>
    <derivirana_varijabla naziv="DomainObject.Predmet.ProtustrankaNazivFormated_1">FORMA PLASTIKA d.o.o. za proizvodnju i trgovinu</derivirana_varijabla>
  </DomainObject.Predmet.ProtustrankaNazivFormated>
  <DomainObject.Predmet.ProtustrankaNazivFormatedOIB>
    <izvorni_sadrzaj>FORMA PLASTIKA d.o.o. za proizvodnju i trgovinu, OIB 03595291677</izvorni_sadrzaj>
    <derivirana_varijabla naziv="DomainObject.Predmet.ProtustrankaNazivFormatedOIB_1">FORMA PLASTIKA d.o.o. za proizvodnju i trgovinu, OIB 03595291677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FORMA PLASTIKA d.o.o. za proizvodnju i trgovinu</item>
    </izvorni_sadrzaj>
    <derivirana_varijabla naziv="DomainObject.Predmet.ProtuStrankaListFormated_1">
      <item>FORMA PLASTIKA d.o.o. za proizvodnju i trgovinu</item>
    </derivirana_varijabla>
  </DomainObject.Predmet.ProtuStrankaListFormated>
  <DomainObject.Predmet.ProtuStrankaListFormatedOIB>
    <izvorni_sadrzaj>
      <item>FORMA PLASTIKA d.o.o. za proizvodnju i trgovinu, OIB 03595291677</item>
    </izvorni_sadrzaj>
    <derivirana_varijabla naziv="DomainObject.Predmet.ProtuStrankaListFormatedOIB_1">
      <item>FORMA PLASTIKA d.o.o. za proizvodnju i trgovinu, OIB 03595291677</item>
    </derivirana_varijabla>
  </DomainObject.Predmet.ProtuStrankaListFormatedOIB>
  <DomainObject.Predmet.ProtuStrankaListFormatedWithAdress>
    <izvorni_sadrzaj>
      <item>FORMA PLASTIKA d.o.o. za proizvodnju i trgovinu, Preradovića Petra 7, 31550 Valpovo</item>
    </izvorni_sadrzaj>
    <derivirana_varijabla naziv="DomainObject.Predmet.ProtuStrankaListFormatedWithAdress_1">
      <item>FORMA PLASTIKA d.o.o. za proizvodnju i trgovinu, Preradovića Petra 7, 31550 Valpovo</item>
    </derivirana_varijabla>
  </DomainObject.Predmet.ProtuStrankaListFormatedWithAdress>
  <DomainObject.Predmet.ProtuStrankaListFormatedWithAdressOIB>
    <izvorni_sadrzaj>
      <item>FORMA PLASTIKA d.o.o. za proizvodnju i trgovinu, OIB 03595291677, Preradovića Petra 7, 31550 Valpovo</item>
    </izvorni_sadrzaj>
    <derivirana_varijabla naziv="DomainObject.Predmet.ProtuStrankaListFormatedWithAdressOIB_1">
      <item>FORMA PLASTIKA d.o.o. za proizvodnju i trgovinu, OIB 03595291677, Preradovića Petra 7, 31550 Valpovo</item>
    </derivirana_varijabla>
  </DomainObject.Predmet.ProtuStrankaListFormatedWithAdressOIB>
  <DomainObject.Predmet.ProtuStrankaListNazivFormated>
    <izvorni_sadrzaj>
      <item>FORMA PLASTIKA d.o.o. za proizvodnju i trgovinu</item>
    </izvorni_sadrzaj>
    <derivirana_varijabla naziv="DomainObject.Predmet.ProtuStrankaListNazivFormated_1">
      <item>FORMA PLASTIKA d.o.o. za proizvodnju i trgovinu</item>
    </derivirana_varijabla>
  </DomainObject.Predmet.ProtuStrankaListNazivFormated>
  <DomainObject.Predmet.ProtuStrankaListNazivFormatedOIB>
    <izvorni_sadrzaj>
      <item>FORMA PLASTIKA d.o.o. za proizvodnju i trgovinu, OIB 03595291677</item>
    </izvorni_sadrzaj>
    <derivirana_varijabla naziv="DomainObject.Predmet.ProtuStrankaListNazivFormatedOIB_1">
      <item>FORMA PLASTIKA d.o.o. za proizvodnju i trgovinu, OIB 03595291677</item>
    </derivirana_varijabla>
  </DomainObject.Predmet.ProtuStrankaListNazivFormatedOIB>
  <DomainObject.Predmet.OstaliListFormated>
    <izvorni_sadrzaj>
      <item>ŽDO GUO Osijek</item>
      <item>Zoran Subotić</item>
      <item>Jozo Grbeša</item>
    </izvorni_sadrzaj>
    <derivirana_varijabla naziv="DomainObject.Predmet.OstaliListFormated_1">
      <item>ŽDO GUO Osijek</item>
      <item>Zoran Subotić</item>
      <item>Jozo Grbeša</item>
    </derivirana_varijabla>
  </DomainObject.Predmet.OstaliListFormated>
  <DomainObject.Predmet.OstaliListFormatedOIB>
    <izvorni_sadrzaj>
      <item>ŽDO GUO Osijek</item>
      <item>Zoran Subotić, OIB 09071761803</item>
      <item>Jozo Grbeša</item>
    </izvorni_sadrzaj>
    <derivirana_varijabla naziv="DomainObject.Predmet.OstaliListFormatedOIB_1">
      <item>ŽDO GUO Osijek</item>
      <item>Zoran Subotić, OIB 09071761803</item>
      <item>Jozo Grbeša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Jozo Grbeša, A. G. Matoša 10, 31550 Valpovo</item>
    </izvorni_sadrzaj>
    <derivirana_varijabla naziv="DomainObject.Predmet.OstaliListFormatedWithAdress_1">
      <item>ŽDO GUO Osijek</item>
      <item>Zoran Subotić, Kralja Tomislava 51A, 31300 Beli Manastir</item>
      <item>Jozo Grbeša, A. G. Matoša 10, 31550 Valpovo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Jozo Grbeša, A. G. Matoša 10, 31550 Valpovo</item>
    </izvorni_sadrzaj>
    <derivirana_varijabla naziv="DomainObject.Predmet.OstaliListFormatedWithAdressOIB_1">
      <item>ŽDO GUO Osijek</item>
      <item>Zoran Subotić, OIB 09071761803, Kralja Tomislava 51A, 31300 Beli Manastir</item>
      <item>Jozo Grbeša, A. G. Matoša 10, 31550 Valpovo</item>
    </derivirana_varijabla>
  </DomainObject.Predmet.OstaliListFormatedWithAdressOIB>
  <DomainObject.Predmet.OstaliListNazivFormated>
    <izvorni_sadrzaj>
      <item>ŽDO GUO Osijek</item>
      <item>Zoran Subotić</item>
      <item>Jozo Grbeša</item>
    </izvorni_sadrzaj>
    <derivirana_varijabla naziv="DomainObject.Predmet.OstaliListNazivFormated_1">
      <item>ŽDO GUO Osijek</item>
      <item>Zoran Subotić</item>
      <item>Jozo Grbeša</item>
    </derivirana_varijabla>
  </DomainObject.Predmet.OstaliListNazivFormated>
  <DomainObject.Predmet.OstaliListNazivFormatedOIB>
    <izvorni_sadrzaj>
      <item>ŽDO GUO Osijek</item>
      <item>Zoran Subotić, OIB 09071761803</item>
      <item>Jozo Grbeša</item>
    </izvorni_sadrzaj>
    <derivirana_varijabla naziv="DomainObject.Predmet.OstaliListNazivFormatedOIB_1">
      <item>ŽDO GUO Osijek</item>
      <item>Zoran Subotić, OIB 09071761803</item>
      <item>Jozo Grbeša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FORMA PLASTIKA d.o.o. za proizvodnju i trgovinu</izvorni_sadrzaj>
    <derivirana_varijabla naziv="DomainObject.Predmet.ProtustrankaIDrugi_1">FORMA PLASTIKA d.o.o. za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FORMA PLASTIKA d.o.o. za proizvodnju i trgovinu, OIB 03595291677, Preradovića Petra 7, 31550 Valpovo</izvorni_sadrzaj>
    <derivirana_varijabla naziv="DomainObject.Predmet.ProtustrankaIDrugiAdressOIB_1">FORMA PLASTIKA d.o.o. za proizvodnju i trgovinu, OIB 03595291677, Preradovića Petra 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  <item>RH MINISTARSTVO FINANCIJA</item>
      <item>ŽDO GUO Osijek</item>
      <item>Zoran Subotić</item>
      <item>Jozo Grbeša</item>
    </izvorni_sadrzaj>
    <derivirana_varijabla naziv="DomainObject.Predmet.SudioniciListNaziv_1">
      <item>FORMA PLASTIKA d.o.o. za proizvodnju i trgovinu</item>
      <item>RH MINISTARSTVO FINANCIJA</item>
      <item>ŽDO GUO Osijek</item>
      <item>Zoran Subotić</item>
      <item>Jozo Grbeša</item>
    </derivirana_varijabla>
  </DomainObject.Predmet.SudioniciListNaziv>
  <DomainObject.Predmet.SudioniciListAdressOIB>
    <izvorni_sadrzaj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A. G. Matoša 10,31550 Valpovo</item>
    </izvorni_sadrzaj>
    <derivirana_varijabla naziv="DomainObject.Predmet.SudioniciListAdressOIB_1"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A. G. Matoša 10,31550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  <item>, OIB 52634238587</item>
      <item>, OIB null</item>
      <item>, OIB 09071761803</item>
      <item>, OIB null</item>
    </izvorni_sadrzaj>
    <derivirana_varijabla naziv="DomainObject.Predmet.SudioniciListNazivOIB_1">
      <item>, OIB 03595291677</item>
      <item>, OIB 52634238587</item>
      <item>, OIB null</item>
      <item>, OIB 09071761803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80072-2EFD-4E28-9F44-0E3A70103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261</properties:Words>
  <properties:Characters>1280</properties:Characters>
  <properties:Lines>46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2017-02-09T12:27:00Z</dcterms:created>
  <dc:creator>banka</dc:creator>
  <cp:lastModifiedBy>Elizabeta Đeke</cp:lastModifiedBy>
  <cp:lastPrinted>2017-02-09T12:36:00Z</cp:lastPrinted>
  <dcterms:modified xmlns:xsi="http://www.w3.org/2001/XMLSchema-instance" xsi:type="dcterms:W3CDTF">2017-03-03T11:10:00Z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