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a69e" w14:paraId="fd9a69e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C017B5">
        <w:t>1015</w:t>
      </w:r>
      <w:r w:rsidR="001D29AD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C017B5">
        <w:rPr>
          <w:b/>
        </w:rPr>
        <w:t>N &amp; G j.d.o.o. Martin, Kralja Zvonimira 59, OIB: 27072559677, MBS: 030172821</w:t>
      </w:r>
      <w:r w:rsidR="006D606B">
        <w:t>, dana</w:t>
      </w:r>
      <w:r w:rsidR="004A6AAF">
        <w:t xml:space="preserve"> </w:t>
      </w:r>
      <w:r w:rsidR="001D29AD">
        <w:t>28. rujna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C017B5">
        <w:t xml:space="preserve">Nebojša </w:t>
      </w:r>
      <w:proofErr w:type="spellStart"/>
      <w:r w:rsidR="00C017B5">
        <w:t>Vlaisavljević</w:t>
      </w:r>
      <w:proofErr w:type="spellEnd"/>
      <w:r w:rsidR="00C017B5">
        <w:t>, Martin, Kralja Zvonimira 59, OIB: 84700101158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1D29AD">
        <w:t>8500</w:t>
      </w:r>
      <w:r w:rsidR="006E35F4" w:rsidRPr="00833ACB">
        <w:rPr>
          <w:b/>
        </w:rPr>
        <w:t>-</w:t>
      </w:r>
      <w:r w:rsidR="00C017B5">
        <w:rPr>
          <w:b/>
        </w:rPr>
        <w:t>1015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C017B5">
        <w:rPr>
          <w:b/>
        </w:rPr>
        <w:t>N &amp; G j.d.o.o. Martin, Kralja Zvonimira 59, OIB: 27072559677, MBS: 030172821</w:t>
      </w:r>
      <w:r w:rsidR="00C017B5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C017B5">
        <w:t xml:space="preserve">Nebojša </w:t>
      </w:r>
      <w:proofErr w:type="spellStart"/>
      <w:r w:rsidR="00C017B5">
        <w:t>Vlaisavljević</w:t>
      </w:r>
      <w:proofErr w:type="spellEnd"/>
      <w:r w:rsidR="00C017B5">
        <w:t xml:space="preserve">, Martin, Kralja Zvonimira 59, OIB: 84700101158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343305" w:rsidP="0085153E" w:rsidR="00A55821">
      <w:pPr>
        <w:ind w:firstLine="720"/>
        <w:jc w:val="both"/>
      </w:pPr>
      <w:r>
        <w:t xml:space="preserve">3.    </w:t>
      </w:r>
      <w:r w:rsidR="00A55821">
        <w:t xml:space="preserve">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C017B5">
        <w:t xml:space="preserve">Nebojša </w:t>
      </w:r>
      <w:proofErr w:type="spellStart"/>
      <w:r w:rsidR="00C017B5">
        <w:t>Vlaisavljević</w:t>
      </w:r>
      <w:proofErr w:type="spellEnd"/>
      <w:r w:rsidR="00C017B5">
        <w:t>, Martin, Kralja Zvonimira 59, OIB: 84700101158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C017B5">
        <w:t xml:space="preserve">Nebojša </w:t>
      </w:r>
      <w:proofErr w:type="spellStart"/>
      <w:r w:rsidR="00C017B5">
        <w:t>Vlaisavljević</w:t>
      </w:r>
      <w:proofErr w:type="spellEnd"/>
      <w:r w:rsidR="00C017B5">
        <w:t xml:space="preserve">, Martin, Kralja Zvonimira 59, OIB: 84700101158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017B5" w:rsidP="00C017B5" w:rsidR="00C017B5">
      <w:pPr>
        <w:jc w:val="right"/>
      </w:pPr>
      <w:r>
        <w:t>Broj: 6 St-1015/18-3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017B5">
        <w:t xml:space="preserve">Nebojša </w:t>
      </w:r>
      <w:proofErr w:type="spellStart"/>
      <w:r w:rsidR="00C017B5">
        <w:t>Vlaisavljević</w:t>
      </w:r>
      <w:proofErr w:type="spellEnd"/>
      <w:r w:rsidR="00C017B5">
        <w:t>, Martin, Kralja Zvonimira 59, OIB: 84700101158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D29AD">
        <w:t>28. rujna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75BD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017B5">
        <w:t xml:space="preserve">Nebojša </w:t>
      </w:r>
      <w:proofErr w:type="spellStart"/>
      <w:r w:rsidR="00C017B5">
        <w:t>Vlaisavljević</w:t>
      </w:r>
      <w:proofErr w:type="spellEnd"/>
      <w:r w:rsidR="00C017B5">
        <w:t>, Martin, Kralja Zvonimira 59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1D29AD">
        <w:t>28.10.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6E2D80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1F9" w:rsidR="000F21F9">
      <w:r>
        <w:separator/>
      </w:r>
    </w:p>
  </w:endnote>
  <w:endnote w:id="0" w:type="continuationSeparator">
    <w:p w:rsidRDefault="000F21F9" w:rsidR="000F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1F9" w:rsidR="000F21F9">
      <w:r>
        <w:separator/>
      </w:r>
    </w:p>
  </w:footnote>
  <w:footnote w:id="0" w:type="continuationSeparator">
    <w:p w:rsidRDefault="000F21F9" w:rsidR="000F2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2D80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1F9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29AD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3245D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2D80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2D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2D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St-1015/2018</izvorni_sadrzaj>
    <derivirana_varijabla naziv="DomainObject.Predmet.OznakaBroj_1">St-1015/2018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&amp; G jednostavno društvo s ograničenom odgovornošću za ugostiteljstvo i usluge</izvorni_sadrzaj>
    <derivirana_varijabla naziv="DomainObject.Predmet.ProtustrankaFormated_1">  N &amp; G jednostavno društvo s ograničenom odgovornošću za ugostiteljstvo i usluge</derivirana_varijabla>
  </DomainObject.Predmet.ProtustrankaFormated>
  <DomainObject.Predmet.ProtustrankaFormatedOIB>
    <izvorni_sadrzaj>  N &amp; G jednostavno društvo s ograničenom odgovornošću za ugostiteljstvo i usluge, OIB 27072559677</izvorni_sadrzaj>
    <derivirana_varijabla naziv="DomainObject.Predmet.ProtustrankaFormatedOIB_1">  N &amp; G jednostavno društvo s ograničenom odgovornošću za ugostiteljstvo i usluge, OIB 27072559677</derivirana_varijabla>
  </DomainObject.Predmet.ProtustrankaFormatedOIB>
  <DomainObject.Predmet.ProtustrankaFormatedWithAdress>
    <izvorni_sadrzaj> N &amp; G jednostavno društvo s ograničenom odgovornošću za ugostiteljstvo i usluge, Kralja Zvonimira 59, 31500 Martin</izvorni_sadrzaj>
    <derivirana_varijabla naziv="DomainObject.Predmet.ProtustrankaFormatedWithAdress_1"> N &amp; G jednostavno društvo s ograničenom odgovornošću za ugostiteljstvo i usluge, Kralja Zvonimira 59, 31500 Martin</derivirana_varijabla>
  </DomainObject.Predmet.ProtustrankaFormatedWithAdress>
  <DomainObject.Predmet.ProtustrankaFormatedWithAdressOIB>
    <izvorni_sadrzaj> N &amp; G jednostavno društvo s ograničenom odgovornošću za ugostiteljstvo i usluge, OIB 27072559677, Kralja Zvonimira 59, 31500 Martin</izvorni_sadrzaj>
    <derivirana_varijabla naziv="DomainObject.Predmet.ProtustrankaFormatedWithAdressOIB_1"> N &amp; G jednostavno društvo s ograničenom odgovornošću za ugostiteljstvo i usluge, OIB 27072559677, Kralja Zvonimira 59, 31500 Martin</derivirana_varijabla>
  </DomainObject.Predmet.ProtustrankaFormatedWithAdressOIB>
  <DomainObject.Predmet.ProtustrankaWithAdress>
    <izvorni_sadrzaj>N &amp; G jednostavno društvo s ograničenom odgovornošću za ugostiteljstvo i usluge Kralja Zvonimira 59, 31500 Martin</izvorni_sadrzaj>
    <derivirana_varijabla naziv="DomainObject.Predmet.ProtustrankaWithAdress_1">N &amp; G jednostavno društvo s ograničenom odgovornošću za ugostiteljstvo i usluge Kralja Zvonimira 59, 31500 Martin</derivirana_varijabla>
  </DomainObject.Predmet.ProtustrankaWithAdress>
  <DomainObject.Predmet.ProtustrankaWithAdressOIB>
    <izvorni_sadrzaj>N &amp; G jednostavno društvo s ograničenom odgovornošću za ugostiteljstvo i usluge, OIB 27072559677, Kralja Zvonimira 59, 31500 Martin</izvorni_sadrzaj>
    <derivirana_varijabla naziv="DomainObject.Predmet.ProtustrankaWithAdressOIB_1">N &amp; G jednostavno društvo s ograničenom odgovornošću za ugostiteljstvo i usluge, OIB 27072559677, Kralja Zvonimira 59, 31500 Martin</derivirana_varijabla>
  </DomainObject.Predmet.ProtustrankaWithAdressOIB>
  <DomainObject.Predmet.ProtustrankaNazivFormated>
    <izvorni_sadrzaj>N &amp; G jednostavno društvo s ograničenom odgovornošću za ugostiteljstvo i usluge</izvorni_sadrzaj>
    <derivirana_varijabla naziv="DomainObject.Predmet.ProtustrankaNazivFormated_1">N &amp; G jednostavno društvo s ograničenom odgovornošću za ugostiteljstvo i usluge</derivirana_varijabla>
  </DomainObject.Predmet.ProtustrankaNazivFormated>
  <DomainObject.Predmet.ProtustrankaNazivFormatedOIB>
    <izvorni_sadrzaj>N &amp; G jednostavno društvo s ograničenom odgovornošću za ugostiteljstvo i usluge, OIB 27072559677</izvorni_sadrzaj>
    <derivirana_varijabla naziv="DomainObject.Predmet.ProtustrankaNazivFormatedOIB_1">N &amp; G jednostavno društvo s ograničenom odgovornošću za ugostiteljstvo i usluge, OIB 27072559677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 &amp; G jednostavno društvo s ograničenom odgovornošću za ugostiteljstvo i usluge</item>
    </izvorni_sadrzaj>
    <derivirana_varijabla naziv="DomainObject.Predmet.ProtuStrankaListFormated_1">
      <item>N &amp; G jednostavno društvo s ograničenom odgovornošću za ugostiteljstvo i usluge</item>
    </derivirana_varijabla>
  </DomainObject.Predmet.ProtuStrankaListFormated>
  <DomainObject.Predmet.ProtuStrankaListFormatedOIB>
    <izvorni_sadrzaj>
      <item>N &amp; G jednostavno društvo s ograničenom odgovornošću za ugostiteljstvo i usluge, OIB 27072559677</item>
    </izvorni_sadrzaj>
    <derivirana_varijabla naziv="DomainObject.Predmet.ProtuStrankaListFormatedOIB_1">
      <item>N &amp; G jednostavno društvo s ograničenom odgovornošću za ugostiteljstvo i usluge, OIB 27072559677</item>
    </derivirana_varijabla>
  </DomainObject.Predmet.ProtuStrankaListFormatedOIB>
  <DomainObject.Predmet.ProtuStrankaListFormatedWithAdress>
    <izvorni_sadrzaj>
      <item>N &amp; G jednostavno društvo s ograničenom odgovornošću za ugostiteljstvo i usluge, Kralja Zvonimira 59, 31500 Martin</item>
    </izvorni_sadrzaj>
    <derivirana_varijabla naziv="DomainObject.Predmet.ProtuStrankaListFormatedWithAdress_1">
      <item>N &amp; G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 &amp; G jednostavno društvo s ograničenom odgovornošću za ugostiteljstvo i usluge, OIB 27072559677, Kralja Zvonimira 59, 31500 Martin</item>
    </izvorni_sadrzaj>
    <derivirana_varijabla naziv="DomainObject.Predmet.ProtuStrankaListFormatedWithAdressOIB_1">
      <item>N &amp; G jednostavno društvo s ograničenom odgovornošću za ugostiteljstvo i usluge, OIB 27072559677, Kralja Zvonimira 59, 31500 Martin</item>
    </derivirana_varijabla>
  </DomainObject.Predmet.ProtuStrankaListFormatedWithAdressOIB>
  <DomainObject.Predmet.ProtuStrankaListNazivFormated>
    <izvorni_sadrzaj>
      <item>N &amp; G jednostavno društvo s ograničenom odgovornošću za ugostiteljstvo i usluge</item>
    </izvorni_sadrzaj>
    <derivirana_varijabla naziv="DomainObject.Predmet.ProtuStrankaListNazivFormated_1">
      <item>N &amp; G jednostavno društvo s ograničenom odgovornošću za ugostiteljstvo i usluge</item>
    </derivirana_varijabla>
  </DomainObject.Predmet.ProtuStrankaListNazivFormated>
  <DomainObject.Predmet.ProtuStrankaListNazivFormatedOIB>
    <izvorni_sadrzaj>
      <item>N &amp; G jednostavno društvo s ograničenom odgovornošću za ugostiteljstvo i usluge, OIB 27072559677</item>
    </izvorni_sadrzaj>
    <derivirana_varijabla naziv="DomainObject.Predmet.ProtuStrankaListNazivFormatedOIB_1">
      <item>N &amp; G jednostavno društvo s ograničenom odgovornošću za ugostiteljstvo i usluge, OIB 27072559677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 &amp; G jednostavno društvo s ograničenom odgovornošću za ugostiteljstvo i usluge</izvorni_sadrzaj>
    <derivirana_varijabla naziv="DomainObject.Predmet.ProtustrankaIDrugi_1">N &amp; G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 &amp; G jednostavno društvo s ograničenom odgovornošću za ugostiteljstvo i usluge, OIB 27072559677, Kralja Zvonimira 59, 31500 Martin</izvorni_sadrzaj>
    <derivirana_varijabla naziv="DomainObject.Predmet.ProtustrankaIDrugiAdressOIB_1">N &amp; G jednostavno društvo s ograničenom odgovornošću za ugostiteljstvo i usluge, OIB 27072559677,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 &amp; G jednostavno društvo s ograničenom odgovornošću za ugostiteljstvo i usluge</item>
    </izvorni_sadrzaj>
    <derivirana_varijabla naziv="DomainObject.Predmet.SudioniciListNaziv_1">
      <item>FINA RC OSIJEK</item>
      <item>N &amp; G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 &amp; G jednostavno društvo s ograničenom odgovornošću za ugostiteljstvo i usluge, OIB 27072559677, Kralja Zvonimira 59,31500 Martin</item>
    </izvorni_sadrzaj>
    <derivirana_varijabla naziv="DomainObject.Predmet.SudioniciListAdressOIB_1">
      <item>FINA RC OSIJEK, OIB 85821130368</item>
      <item>N &amp; G jednostavno društvo s ograničenom odgovornošću za ugostiteljstvo i usluge, OIB 27072559677,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27072559677</item>
    </izvorni_sadrzaj>
    <derivirana_varijabla naziv="DomainObject.Predmet.SudioniciListNazivOIB_1">
      <item>, OIB 85821130368</item>
      <item>, OIB 27072559677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55CE7-AC2A-4E68-8EE8-F2A50CF1C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2458</properties:Characters>
  <properties:Lines>121</properties:Lines>
  <properties:Paragraphs>25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2018-09-28T06:51:00Z</cp:lastPrinted>
  <dcterms:modified xmlns:xsi="http://www.w3.org/2001/XMLSchema-instance" xsi:type="dcterms:W3CDTF">2018-09-28T06:51:00Z</dcterms:modified>
  <cp:revision>32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