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8486" w14:paraId="a038486" w:rsidRDefault="001F56CF" w:rsidP="00A91121" w:rsidR="001F56C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St-761/15-7</w:t>
      </w:r>
    </w:p>
    <w:p w:rsidRDefault="001F56CF" w:rsidP="0070234E" w:rsidR="001F56CF">
      <w:pPr>
        <w:tabs>
          <w:tab w:pos="8339" w:val="left"/>
        </w:tabs>
      </w:pPr>
      <w:r>
        <w:tab/>
      </w:r>
    </w:p>
    <w:p w:rsidRDefault="001F56CF" w:rsidP="00BF3D61" w:rsidR="001F56CF">
      <w:pPr>
        <w:jc w:val="center"/>
      </w:pPr>
    </w:p>
    <w:p w:rsidRDefault="001F56CF" w:rsidP="00BF3D61" w:rsidR="001F56CF" w:rsidRPr="008C3132">
      <w:pPr>
        <w:jc w:val="center"/>
      </w:pPr>
    </w:p>
    <w:p w:rsidRDefault="001F56CF" w:rsidP="00952B68" w:rsidR="001F56CF" w:rsidRPr="008C3132">
      <w:r w:rsidRPr="008C3132">
        <w:t>REPUBLIKA HRVATSKA</w:t>
      </w:r>
    </w:p>
    <w:p w:rsidRDefault="001F56CF" w:rsidP="00952B68" w:rsidR="001F56CF">
      <w:r w:rsidRPr="008C3132">
        <w:t>TRGOVAČKI SUD U ZADRU</w:t>
      </w:r>
    </w:p>
    <w:p w:rsidRDefault="001F56CF" w:rsidP="00952B68" w:rsidR="001F56CF">
      <w:r>
        <w:t>Dr. Franje Tuđmana 35.</w:t>
      </w:r>
    </w:p>
    <w:p w:rsidRDefault="001F56CF" w:rsidP="00952B68" w:rsidR="001F56CF"/>
    <w:p w:rsidRDefault="001F56CF" w:rsidP="00952B68" w:rsidR="001F56CF"/>
    <w:p w:rsidRDefault="001F56CF" w:rsidP="008C3132" w:rsidR="001F56CF" w:rsidRPr="008C3132">
      <w:pPr>
        <w:jc w:val="center"/>
      </w:pPr>
      <w:r>
        <w:t xml:space="preserve">U  I M E  R E P U B L I K E  H R V A T S K E </w:t>
      </w:r>
    </w:p>
    <w:p w:rsidRDefault="001F56CF" w:rsidP="00106EA8" w:rsidR="001F56CF" w:rsidRPr="008C3132">
      <w:pPr>
        <w:jc w:val="both"/>
      </w:pPr>
    </w:p>
    <w:p w:rsidRDefault="001F56CF" w:rsidP="001A4E75" w:rsidR="001F56C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1F56CF" w:rsidP="005440C2" w:rsidR="001F56CF"/>
    <w:p w:rsidRDefault="001F56CF" w:rsidP="005440C2" w:rsidR="001F56CF" w:rsidRPr="008C3132"/>
    <w:p w:rsidRDefault="001F56CF" w:rsidP="008D4452" w:rsidR="001F56C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27. studenog 2015. za provedbu skraćenoga stečajnog postupka</w:t>
      </w:r>
      <w:r w:rsidRPr="008C3132">
        <w:t xml:space="preserve"> nad dužnikom</w:t>
      </w:r>
      <w:r>
        <w:t xml:space="preserve"> LASIĆ GRADITELJ d.o.o., Zadar, Šibenska Ulica 4 H, OIB 48701137399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1F56CF" w:rsidP="00316882" w:rsidR="001F56CF" w:rsidRPr="008C3132">
      <w:pPr>
        <w:jc w:val="both"/>
      </w:pPr>
    </w:p>
    <w:p w:rsidRDefault="001F56CF" w:rsidP="005440C2" w:rsidR="001F56CF" w:rsidRPr="008C3132">
      <w:pPr>
        <w:jc w:val="center"/>
      </w:pPr>
      <w:r w:rsidRPr="008C3132">
        <w:t>r i j e š i o  j e</w:t>
      </w:r>
    </w:p>
    <w:p w:rsidRDefault="001F56CF" w:rsidP="00681B9D" w:rsidR="001F56CF" w:rsidRPr="008C3132"/>
    <w:p w:rsidRDefault="001F56CF" w:rsidP="00AB42D5" w:rsidR="001F56C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LASIĆ GRADITELJ d.o.o., Zadar, Šibenska Ulica 4 H, OIB 48701137399 s danom 7. travnja 2016. u 10,05 sati kada će se ovo rješenje objaviti na mrežnoj stranici e-Oglasna ploča suda.</w:t>
      </w:r>
    </w:p>
    <w:p w:rsidRDefault="001F56CF" w:rsidP="00193657" w:rsidR="001F56CF" w:rsidRPr="002B5AAE">
      <w:pPr>
        <w:ind w:hanging="705" w:left="705"/>
        <w:jc w:val="both"/>
      </w:pPr>
    </w:p>
    <w:p w:rsidRDefault="001F56CF" w:rsidP="00E41244" w:rsidR="001F56CF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1F56CF" w:rsidP="00E41244" w:rsidR="001F56CF" w:rsidRPr="002B5AAE">
      <w:pPr>
        <w:ind w:hanging="705" w:left="705"/>
        <w:jc w:val="both"/>
      </w:pPr>
    </w:p>
    <w:p w:rsidRDefault="001F56CF" w:rsidP="00193657" w:rsidR="001F56C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LASIĆ GRADITELJ d.o.o., Zadar, Šibenska Ulica 4 H, OIB 48701137399.</w:t>
      </w:r>
    </w:p>
    <w:p w:rsidRDefault="001F56CF" w:rsidP="00193657" w:rsidR="001F56CF">
      <w:pPr>
        <w:ind w:hanging="705" w:left="705"/>
        <w:jc w:val="both"/>
      </w:pPr>
    </w:p>
    <w:p w:rsidRDefault="001F56CF" w:rsidP="00193657" w:rsidR="001F56CF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1F56CF" w:rsidP="00193657" w:rsidR="001F56CF" w:rsidRPr="002B5AAE">
      <w:pPr>
        <w:jc w:val="both"/>
      </w:pPr>
    </w:p>
    <w:p w:rsidRDefault="001F56CF" w:rsidP="00193657" w:rsidR="001F56C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F56CF" w:rsidP="00193657" w:rsidR="001F56CF" w:rsidRPr="002B5AAE">
      <w:pPr>
        <w:ind w:hanging="705" w:left="705"/>
        <w:jc w:val="both"/>
      </w:pPr>
    </w:p>
    <w:p w:rsidRDefault="001F56CF" w:rsidP="009D6B95" w:rsidR="001F56CF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1F56CF" w:rsidP="00193657" w:rsidR="001F56CF" w:rsidRPr="00B604B0">
      <w:pPr>
        <w:jc w:val="both"/>
        <w:rPr>
          <w:b/>
        </w:rPr>
      </w:pPr>
    </w:p>
    <w:p w:rsidRDefault="001F56CF" w:rsidP="00927608" w:rsidR="001F56CF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1F56CF" w:rsidP="00927608" w:rsidR="001F56CF" w:rsidRPr="00572080">
      <w:pPr>
        <w:ind w:hanging="705" w:left="705"/>
        <w:jc w:val="both"/>
      </w:pPr>
    </w:p>
    <w:p w:rsidRDefault="001F56CF" w:rsidP="00193657" w:rsidR="001F56CF" w:rsidRPr="002B5AAE">
      <w:pPr>
        <w:jc w:val="center"/>
      </w:pPr>
      <w:r w:rsidRPr="002B5AAE">
        <w:t>Obrazloženje</w:t>
      </w:r>
    </w:p>
    <w:p w:rsidRDefault="001F56CF" w:rsidP="00193657" w:rsidR="001F56CF" w:rsidRPr="002B5AAE">
      <w:pPr>
        <w:jc w:val="center"/>
        <w:rPr>
          <w:b/>
        </w:rPr>
      </w:pPr>
    </w:p>
    <w:p w:rsidRDefault="001F56CF" w:rsidP="000E3B4A" w:rsidR="001F56C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27.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397 </w:t>
      </w:r>
      <w:r w:rsidRPr="00B604B0">
        <w:t xml:space="preserve">dana u ukupnom iznosu od </w:t>
      </w:r>
      <w:r>
        <w:t xml:space="preserve">215.077,80 </w:t>
      </w:r>
      <w:r w:rsidRPr="00B604B0">
        <w:t>kuna, da nema zaposlenih</w:t>
      </w:r>
      <w:r>
        <w:t xml:space="preserve">, ima otvoren račun kod Erste &amp; Steiermarkische bank d.d., </w:t>
      </w:r>
      <w:r w:rsidRPr="00B604B0">
        <w:t>kao i da nema zaplijenjenih sredstava na ime predujma za namirenje troškova stečajnog postupka.</w:t>
      </w:r>
    </w:p>
    <w:p w:rsidRDefault="001F56CF" w:rsidP="000E3B4A" w:rsidR="001F56CF" w:rsidRPr="00B604B0">
      <w:pPr>
        <w:ind w:firstLine="720"/>
        <w:jc w:val="both"/>
      </w:pPr>
    </w:p>
    <w:p w:rsidRDefault="001F56CF" w:rsidP="000E3B4A" w:rsidR="001F56C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F56CF" w:rsidP="000E3B4A" w:rsidR="001F56CF" w:rsidRPr="002B5AAE">
      <w:pPr>
        <w:ind w:firstLine="708"/>
        <w:jc w:val="both"/>
      </w:pPr>
    </w:p>
    <w:p w:rsidRDefault="001F56CF" w:rsidP="000E3B4A" w:rsidR="001F56C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1F56CF" w:rsidP="000E3B4A" w:rsidR="001F56CF">
      <w:pPr>
        <w:ind w:firstLine="708"/>
        <w:jc w:val="both"/>
      </w:pPr>
    </w:p>
    <w:p w:rsidRDefault="001F56CF" w:rsidP="000E3B4A" w:rsidR="001F56C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1F56CF" w:rsidP="000E3B4A" w:rsidR="001F56CF"/>
    <w:p w:rsidRDefault="001F56CF" w:rsidP="000E3B4A" w:rsidR="001F56CF" w:rsidRPr="002B5AAE">
      <w:pPr>
        <w:jc w:val="both"/>
      </w:pPr>
    </w:p>
    <w:p w:rsidRDefault="001F56CF" w:rsidP="00963A63" w:rsidR="001F56CF">
      <w:pPr>
        <w:jc w:val="center"/>
      </w:pPr>
      <w:r w:rsidRPr="00240F6B">
        <w:t xml:space="preserve">U Zadru, </w:t>
      </w:r>
      <w:r>
        <w:t>dana 7. travnja 2016.</w:t>
      </w:r>
    </w:p>
    <w:p w:rsidRDefault="001F56CF" w:rsidP="00963A63" w:rsidR="001F56CF">
      <w:pPr>
        <w:jc w:val="center"/>
      </w:pPr>
    </w:p>
    <w:p w:rsidRDefault="001F56CF" w:rsidP="00A144C6" w:rsidR="001F56CF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1F56CF" w:rsidP="00963A63" w:rsidR="001F56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1F56CF" w:rsidP="00963A63" w:rsidR="001F56CF" w:rsidRPr="002A5030">
      <w:pPr>
        <w:jc w:val="both"/>
      </w:pPr>
      <w:r>
        <w:tab/>
      </w:r>
      <w:r>
        <w:tab/>
      </w:r>
    </w:p>
    <w:p w:rsidRDefault="001F56CF" w:rsidP="009E23FC" w:rsidR="001F56CF">
      <w:pPr>
        <w:jc w:val="both"/>
      </w:pPr>
      <w:r>
        <w:t>POUKA O PRAVNOM LIJEKU</w:t>
      </w:r>
    </w:p>
    <w:p w:rsidRDefault="001F56CF" w:rsidP="009E23FC" w:rsidR="001F56C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1F56CF" w:rsidP="009E23FC" w:rsidR="001F56CF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1F56CF" w:rsidP="009E23FC" w:rsidR="001F56CF"/>
    <w:p w:rsidRDefault="001F56CF" w:rsidP="000E3B4A" w:rsidR="001F56CF"/>
    <w:p w:rsidRDefault="001F56CF" w:rsidP="000E3B4A" w:rsidR="001F56CF">
      <w:pPr>
        <w:jc w:val="both"/>
      </w:pPr>
    </w:p>
    <w:p w:rsidRDefault="001F56CF" w:rsidP="000E3B4A" w:rsidR="001F56CF" w:rsidRPr="00240F6B">
      <w:pPr>
        <w:ind w:firstLine="360"/>
        <w:jc w:val="both"/>
      </w:pPr>
      <w:r w:rsidRPr="00240F6B">
        <w:lastRenderedPageBreak/>
        <w:t>DNA:</w:t>
      </w:r>
    </w:p>
    <w:p w:rsidRDefault="001F56CF" w:rsidP="000E3B4A" w:rsidR="001F56C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1F56CF" w:rsidP="000E3B4A" w:rsidR="001F56CF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1F56CF" w:rsidP="000E3B4A" w:rsidR="001F56C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1F56CF" w:rsidP="000E3B4A" w:rsidR="001F56C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1F56CF" w:rsidP="000E3B4A" w:rsidR="001F56C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1F56CF" w:rsidP="000E3B4A" w:rsidR="001F56CF">
      <w:pPr>
        <w:numPr>
          <w:ilvl w:val="0"/>
          <w:numId w:val="4"/>
        </w:numPr>
      </w:pPr>
      <w:r>
        <w:t>Općinskom sudu u Zadru,</w:t>
      </w:r>
    </w:p>
    <w:p w:rsidRDefault="001F56CF" w:rsidP="000E3B4A" w:rsidR="001F56C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1F56CF" w:rsidP="000E3B4A" w:rsidR="001F56CF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1F56CF" w:rsidP="000E3B4A" w:rsidR="001F56CF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1F56CF" w:rsidP="000E3B4A" w:rsidR="001F56C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1F56CF" w:rsidP="000E3B4A" w:rsidR="001F56C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1F56CF" w:rsidP="000E3B4A" w:rsidR="001F56CF">
      <w:pPr>
        <w:numPr>
          <w:ilvl w:val="0"/>
          <w:numId w:val="4"/>
        </w:numPr>
      </w:pPr>
      <w:r>
        <w:t>e-Oglasna ploča suda,</w:t>
      </w:r>
    </w:p>
    <w:p w:rsidRDefault="001F56CF" w:rsidP="000E3B4A" w:rsidR="001F56CF">
      <w:pPr>
        <w:numPr>
          <w:ilvl w:val="0"/>
          <w:numId w:val="4"/>
        </w:numPr>
      </w:pPr>
      <w:r>
        <w:t>Pisarnici ovog suda,</w:t>
      </w:r>
    </w:p>
    <w:p w:rsidRDefault="001F56CF" w:rsidP="000E3B4A" w:rsidR="001F56CF" w:rsidRPr="00240F6B">
      <w:pPr>
        <w:numPr>
          <w:ilvl w:val="0"/>
          <w:numId w:val="4"/>
        </w:numPr>
      </w:pPr>
      <w:r>
        <w:t>U spis.</w:t>
      </w:r>
    </w:p>
    <w:p w:rsidRDefault="001F56CF" w:rsidP="000E3B4A" w:rsidR="001F56CF" w:rsidRPr="002B5AAE">
      <w:pPr>
        <w:jc w:val="both"/>
      </w:pPr>
    </w:p>
    <w:p w:rsidRDefault="001F56CF" w:rsidP="000E3B4A" w:rsidR="001F56CF" w:rsidRPr="002B5AAE">
      <w:pPr>
        <w:ind w:hanging="705" w:left="705"/>
        <w:jc w:val="both"/>
      </w:pPr>
    </w:p>
    <w:p w:rsidRDefault="001F56CF" w:rsidP="000E3B4A" w:rsidR="001F56CF">
      <w:pPr>
        <w:ind w:hanging="705" w:left="705"/>
        <w:jc w:val="both"/>
      </w:pPr>
    </w:p>
    <w:p w:rsidRDefault="001F56CF" w:rsidP="000E3B4A" w:rsidR="001F56CF" w:rsidRPr="002B5AAE">
      <w:pPr>
        <w:ind w:hanging="705" w:left="705"/>
        <w:jc w:val="both"/>
      </w:pPr>
    </w:p>
    <w:p w:rsidRDefault="001F56CF" w:rsidP="000E3B4A" w:rsidR="001F56CF">
      <w:pPr>
        <w:ind w:hanging="705" w:left="705"/>
        <w:jc w:val="both"/>
      </w:pPr>
    </w:p>
    <w:p w:rsidRDefault="001F56CF" w:rsidP="00193657" w:rsidR="001F56CF">
      <w:pPr>
        <w:ind w:hanging="705" w:left="705"/>
        <w:jc w:val="both"/>
      </w:pPr>
    </w:p>
    <w:sectPr w:rsidSect="00BE1154" w:rsidR="001F56C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45E" w:rsidR="0085045E">
      <w:r>
        <w:separator/>
      </w:r>
    </w:p>
  </w:endnote>
  <w:endnote w:id="0" w:type="continuationSeparator">
    <w:p w:rsidRDefault="0085045E" w:rsidR="00850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45E" w:rsidR="0085045E">
      <w:r>
        <w:separator/>
      </w:r>
    </w:p>
  </w:footnote>
  <w:footnote w:id="0" w:type="continuationSeparator">
    <w:p w:rsidRDefault="0085045E" w:rsidR="00850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6CF" w:rsidP="00E37B9D" w:rsidR="001F56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56CF" w:rsidR="001F5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6CF" w:rsidP="00E37B9D" w:rsidR="001F56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F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56CF" w:rsidP="00E26048" w:rsidR="001F56CF" w:rsidRPr="00BE1154">
    <w:pPr>
      <w:pStyle w:val="Zaglavlje"/>
      <w:jc w:val="right"/>
    </w:pPr>
    <w:r w:rsidRPr="00AB42D5">
      <w:tab/>
      <w:t>Poslovni broj: 5</w:t>
    </w:r>
    <w:r>
      <w:t xml:space="preserve"> St-761/15-7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0291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C7F96"/>
    <w:rsid w:val="001E5DED"/>
    <w:rsid w:val="001F56CF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1527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045E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0CEF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40F77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D40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D40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D40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D40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D40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156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GRADITELJ d.o.o. za graditeljstvo, trgovinu, ugostiteljstvo i turizam</izvorni_sadrzaj>
    <derivirana_varijabla naziv="DomainObject.Predmet.ProtustrankaFormated_1">  LASIĆ GRADITELJ d.o.o. za graditeljstvo, trgovinu, ugostiteljstvo i turizam</derivirana_varijabla>
  </DomainObject.Predmet.ProtustrankaFormated>
  <DomainObject.Predmet.ProtustrankaFormatedOIB>
    <izvorni_sadrzaj>  LASIĆ GRADITELJ d.o.o. za graditeljstvo, trgovinu, ugostiteljstvo i turizam, OIB 48701137399</izvorni_sadrzaj>
    <derivirana_varijabla naziv="DomainObject.Predmet.ProtustrankaFormatedOIB_1">  LASIĆ GRADITELJ d.o.o. za graditeljstvo, trgovinu, ugostiteljstvo i turizam, OIB 48701137399</derivirana_varijabla>
  </DomainObject.Predmet.ProtustrankaFormatedOIB>
  <DomainObject.Predmet.ProtustrankaFormatedWithAdress>
    <izvorni_sadrzaj> LASIĆ GRADITELJ d.o.o. za graditeljstvo, trgovinu, ugostiteljstvo i turizam, Šibenska Ulica 4H, 23000 Zadar</izvorni_sadrzaj>
    <derivirana_varijabla naziv="DomainObject.Predmet.ProtustrankaFormatedWithAdress_1"> LASIĆ GRADITELJ d.o.o. za graditeljstvo, trgovinu, ugostiteljstvo i turizam, Šibenska Ulica 4H, 23000 Zadar</derivirana_varijabla>
  </DomainObject.Predmet.ProtustrankaFormatedWithAdress>
  <DomainObject.Predmet.ProtustrankaFormatedWithAdressOIB>
    <izvorni_sadrzaj> LASIĆ GRADITELJ d.o.o. za graditeljstvo, trgovinu, ugostiteljstvo i turizam, OIB 48701137399, Šibenska Ulica 4H, 23000 Zadar</izvorni_sadrzaj>
    <derivirana_varijabla naziv="DomainObject.Predmet.ProtustrankaFormatedWithAdressOIB_1"> LASIĆ GRADITELJ d.o.o. za graditeljstvo, trgovinu, ugostiteljstvo i turizam, OIB 48701137399, Šibenska Ulica 4H, 23000 Zadar</derivirana_varijabla>
  </DomainObject.Predmet.ProtustrankaFormatedWithAdressOIB>
  <DomainObject.Predmet.ProtustrankaWithAdress>
    <izvorni_sadrzaj>LASIĆ GRADITELJ d.o.o. za graditeljstvo, trgovinu, ugostiteljstvo i turizam Šibenska Ulica 4H, 23000 Zadar</izvorni_sadrzaj>
    <derivirana_varijabla naziv="DomainObject.Predmet.ProtustrankaWithAdress_1">LASIĆ GRADITELJ d.o.o. za graditeljstvo, trgovinu, ugostiteljstvo i turizam Šibenska Ulica 4H, 23000 Zadar</derivirana_varijabla>
  </DomainObject.Predmet.ProtustrankaWithAdress>
  <DomainObject.Predmet.ProtustrankaWithAdressOIB>
    <izvorni_sadrzaj>LASIĆ GRADITELJ d.o.o. za graditeljstvo, trgovinu, ugostiteljstvo i turizam, OIB 48701137399, Šibenska Ulica 4H, 23000 Zadar</izvorni_sadrzaj>
    <derivirana_varijabla naziv="DomainObject.Predmet.ProtustrankaWithAdressOIB_1">LASIĆ GRADITELJ d.o.o. za graditeljstvo, trgovinu, ugostiteljstvo i turizam, OIB 48701137399, Šibenska Ulica 4H, 23000 Zadar</derivirana_varijabla>
  </DomainObject.Predmet.ProtustrankaWithAdressOIB>
  <DomainObject.Predmet.ProtustrankaNazivFormated>
    <izvorni_sadrzaj>LASIĆ GRADITELJ d.o.o. za graditeljstvo, trgovinu, ugostiteljstvo i turizam</izvorni_sadrzaj>
    <derivirana_varijabla naziv="DomainObject.Predmet.ProtustrankaNazivFormated_1">LASIĆ GRADITELJ d.o.o. za graditeljstvo, trgovinu, ugostiteljstvo i turizam</derivirana_varijabla>
  </DomainObject.Predmet.ProtustrankaNazivFormated>
  <DomainObject.Predmet.ProtustrankaNazivFormatedOIB>
    <izvorni_sadrzaj>LASIĆ GRADITELJ d.o.o. za graditeljstvo, trgovinu, ugostiteljstvo i turizam, OIB 48701137399</izvorni_sadrzaj>
    <derivirana_varijabla naziv="DomainObject.Predmet.ProtustrankaNazivFormatedOIB_1">LASIĆ GRADITELJ d.o.o. za graditeljstvo, trgovinu, ugostiteljstvo i turizam, OIB 48701137399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215077.80</izvorni_sadrzaj>
    <derivirana_varijabla naziv="DomainObject.Predmet.TrenutnaVrijednost_1">215077.80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LASIĆ GRADITELJ d.o.o. za graditeljstvo, trgovinu, ugostiteljstvo i turizam</item>
    </izvorni_sadrzaj>
    <derivirana_varijabla naziv="DomainObject.Predmet.ProtuStrankaListFormated_1">
      <item>LASIĆ GRADITELJ d.o.o. za graditeljstvo, trgovinu, ugostiteljstvo i turizam</item>
    </derivirana_varijabla>
  </DomainObject.Predmet.ProtuStrankaListFormated>
  <DomainObject.Predmet.ProtuStrankaListFormatedOIB>
    <izvorni_sadrzaj>
      <item>LASIĆ GRADITELJ d.o.o. za graditeljstvo, trgovinu, ugostiteljstvo i turizam, OIB 48701137399</item>
    </izvorni_sadrzaj>
    <derivirana_varijabla naziv="DomainObject.Predmet.ProtuStrankaListFormatedOIB_1">
      <item>LASIĆ GRADITELJ d.o.o. za graditeljstvo, trgovinu, ugostiteljstvo i turizam, OIB 48701137399</item>
    </derivirana_varijabla>
  </DomainObject.Predmet.ProtuStrankaListFormatedOIB>
  <DomainObject.Predmet.ProtuStrankaListFormatedWithAdress>
    <izvorni_sadrzaj>
      <item>LASIĆ GRADITELJ d.o.o. za graditeljstvo, trgovinu, ugostiteljstvo i turizam, Šibenska Ulica 4H, 23000 Zadar</item>
    </izvorni_sadrzaj>
    <derivirana_varijabla naziv="DomainObject.Predmet.ProtuStrankaListFormatedWithAdress_1">
      <item>LASIĆ GRADITELJ d.o.o. za graditeljstvo, trgovinu, ugostiteljstvo i turizam, Šibenska Ulica 4H, 23000 Zadar</item>
    </derivirana_varijabla>
  </DomainObject.Predmet.ProtuStrankaListFormatedWithAdress>
  <DomainObject.Predmet.ProtuStrankaListFormatedWithAdressOIB>
    <izvorni_sadrzaj>
      <item>LASIĆ GRADITELJ d.o.o. za graditeljstvo, trgovinu, ugostiteljstvo i turizam, OIB 48701137399, Šibenska Ulica 4H, 23000 Zadar</item>
    </izvorni_sadrzaj>
    <derivirana_varijabla naziv="DomainObject.Predmet.ProtuStrankaListFormatedWithAdressOIB_1">
      <item>LASIĆ GRADITELJ d.o.o. za graditeljstvo, trgovinu, ugostiteljstvo i turizam, OIB 48701137399, Šibenska Ulica 4H, 23000 Zadar</item>
    </derivirana_varijabla>
  </DomainObject.Predmet.ProtuStrankaListFormatedWithAdressOIB>
  <DomainObject.Predmet.ProtuStrankaListNazivFormated>
    <izvorni_sadrzaj>
      <item>LASIĆ GRADITELJ d.o.o. za graditeljstvo, trgovinu, ugostiteljstvo i turizam</item>
    </izvorni_sadrzaj>
    <derivirana_varijabla naziv="DomainObject.Predmet.ProtuStrankaListNazivFormated_1">
      <item>LASIĆ GRADITELJ d.o.o. za graditeljstvo, trgovinu, ugostiteljstvo i turizam</item>
    </derivirana_varijabla>
  </DomainObject.Predmet.ProtuStrankaListNazivFormated>
  <DomainObject.Predmet.ProtuStrankaListNazivFormatedOIB>
    <izvorni_sadrzaj>
      <item>LASIĆ GRADITELJ d.o.o. za graditeljstvo, trgovinu, ugostiteljstvo i turizam, OIB 48701137399</item>
    </izvorni_sadrzaj>
    <derivirana_varijabla naziv="DomainObject.Predmet.ProtuStrankaListNazivFormatedOIB_1">
      <item>LASIĆ GRADITELJ d.o.o. za graditeljstvo, trgovinu, ugostiteljstvo i turizam, OIB 48701137399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LASIĆ GRADITELJ d.o.o. za graditeljstvo, trgovinu, ugostiteljstvo i turizam</izvorni_sadrzaj>
    <derivirana_varijabla naziv="DomainObject.Predmet.ProtustrankaIDrugi_1">LASIĆ GRADITELJ d.o.o. za graditeljstvo,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LASIĆ GRADITELJ d.o.o. za graditeljstvo, trgovinu, ugostiteljstvo i turizam, OIB 48701137399, Šibenska Ulica 4H, 23000 Zadar</izvorni_sadrzaj>
    <derivirana_varijabla naziv="DomainObject.Predmet.ProtustrankaIDrugiAdressOIB_1">LASIĆ GRADITELJ d.o.o. za graditeljstvo, trgovinu, ugostiteljstvo i turizam, OIB 48701137399, Šibenska Ulica 4H,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LASIĆ GRADITELJ d.o.o. za graditeljstvo, trgovinu, ugostiteljstvo i turizam</item>
    </izvorni_sadrzaj>
    <derivirana_varijabla naziv="DomainObject.Predmet.SudioniciListNaziv_1">
      <item>FINA</item>
      <item>LASIĆ GRADITELJ d.o.o. za graditeljstvo, trgovinu, ugostiteljstvo i turizam</item>
    </derivirana_varijabla>
  </DomainObject.Predmet.SudioniciListNaziv>
  <DomainObject.Predmet.SudioniciListAdressOIB>
    <izvorni_sadrzaj>
      <item>FINA, OIB 85821130368</item>
      <item>LASIĆ GRADITELJ d.o.o. za graditeljstvo, trgovinu, ugostiteljstvo i turizam, OIB 48701137399, Šibenska Ulica 4H,23000 Zadar</item>
    </izvorni_sadrzaj>
    <derivirana_varijabla naziv="DomainObject.Predmet.SudioniciListAdressOIB_1">
      <item>FINA, OIB 85821130368</item>
      <item>LASIĆ GRADITELJ d.o.o. za graditeljstvo, trgovinu, ugostiteljstvo i turizam, OIB 48701137399, Šibenska Ulica 4H,23000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48701137399</item>
    </izvorni_sadrzaj>
    <derivirana_varijabla naziv="DomainObject.Predmet.SudioniciListNazivOIB_1">
      <item>, OIB 85821130368</item>
      <item>, OIB 48701137399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4874</properties:Characters>
  <properties:Lines>128</properties:Lines>
  <properties:Paragraphs>49</properties:Paragraphs>
  <properties:TotalTime>2</properties:TotalTime>
  <properties:ScaleCrop>false</properties:ScaleCrop>
  <properties:LinksUpToDate>false</properties:LinksUpToDate>
  <properties:CharactersWithSpaces>5720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2016-04-06T11:38:00Z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2016-04-07T08:42:00Z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