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82b9" w14:paraId="84882b9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231A24">
        <w:rPr>
          <w:b/>
          <w:sz w:val="22"/>
          <w:szCs w:val="22"/>
        </w:rPr>
        <w:t>2747/2015-6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231A24">
        <w:rPr>
          <w:b/>
        </w:rPr>
        <w:t>VIDAK EXPORT-IMPORT</w:t>
      </w:r>
      <w:r w:rsidR="002733BE">
        <w:rPr>
          <w:b/>
        </w:rPr>
        <w:t xml:space="preserve"> d.o.o.</w:t>
      </w:r>
      <w:r w:rsidR="002733BE">
        <w:t xml:space="preserve">, </w:t>
      </w:r>
      <w:r w:rsidR="00232F56">
        <w:t xml:space="preserve">OIB: </w:t>
      </w:r>
      <w:r w:rsidR="00231A24">
        <w:t>75461324008</w:t>
      </w:r>
      <w:r>
        <w:rPr>
          <w:sz w:val="22"/>
          <w:szCs w:val="22"/>
        </w:rPr>
        <w:t xml:space="preserve">, </w:t>
      </w:r>
      <w:r w:rsidR="00231A24">
        <w:rPr>
          <w:sz w:val="22"/>
          <w:szCs w:val="22"/>
        </w:rPr>
        <w:t>Gruda bb, Gruda,</w:t>
      </w:r>
      <w:r>
        <w:rPr>
          <w:sz w:val="22"/>
          <w:szCs w:val="22"/>
        </w:rPr>
        <w:t xml:space="preserve"> temeljem čl. 430.  Stečajnog zakona (NN 71/15, dalje u tekstu SZ), dana </w:t>
      </w:r>
      <w:r w:rsidR="00232F56">
        <w:rPr>
          <w:sz w:val="22"/>
          <w:szCs w:val="22"/>
        </w:rPr>
        <w:t>18. siječnja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231A24" w:rsidRPr="00231A24">
        <w:rPr>
          <w:b/>
        </w:rPr>
        <w:t xml:space="preserve"> </w:t>
      </w:r>
      <w:r w:rsidR="00231A24">
        <w:rPr>
          <w:b/>
        </w:rPr>
        <w:t>VIDAK EXPORT-IMPORT d.o.o.</w:t>
      </w:r>
      <w:r w:rsidR="00231A24">
        <w:t>, OIB: 75461324008</w:t>
      </w:r>
      <w:r w:rsidR="00231A24">
        <w:rPr>
          <w:sz w:val="22"/>
          <w:szCs w:val="22"/>
        </w:rPr>
        <w:t>, Gruda bb, Gruda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231A24">
        <w:rPr>
          <w:sz w:val="22"/>
          <w:szCs w:val="22"/>
        </w:rPr>
        <w:t>119.739,81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232F56">
        <w:rPr>
          <w:sz w:val="22"/>
          <w:szCs w:val="22"/>
        </w:rPr>
        <w:t>18. siječnja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232F56">
        <w:rPr>
          <w:sz w:val="22"/>
          <w:szCs w:val="22"/>
        </w:rPr>
        <w:t>18.01.2016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31A24"/>
    <w:rsid w:val="00232F56"/>
    <w:rsid w:val="002733BE"/>
    <w:rsid w:val="002E338F"/>
    <w:rsid w:val="003C31ED"/>
    <w:rsid w:val="00447F0F"/>
    <w:rsid w:val="004E2A1F"/>
    <w:rsid w:val="00656F92"/>
    <w:rsid w:val="00674A8E"/>
    <w:rsid w:val="007C71CF"/>
    <w:rsid w:val="007D1F61"/>
    <w:rsid w:val="008B1FE5"/>
    <w:rsid w:val="00A1036C"/>
    <w:rsid w:val="00AC519C"/>
    <w:rsid w:val="00DD103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38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38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38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38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38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38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38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38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2747</izvorni_sadrzaj>
    <derivirana_varijabla naziv="DomainObject.Predmet.Broj_1">2747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St-2747/2015</izvorni_sadrzaj>
    <derivirana_varijabla naziv="DomainObject.Predmet.OznakaBroj_1">St-2747/2015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VIDAK EXPORT-IMPORT d.o.o. za trgovinu i usluge</izvorni_sadrzaj>
    <derivirana_varijabla naziv="DomainObject.Predmet.ProtustrankaFormated_1">  VIDAK EXPORT-IMPORT d.o.o. za trgovinu i usluge</derivirana_varijabla>
  </DomainObject.Predmet.ProtustrankaFormated>
  <DomainObject.Predmet.ProtustrankaFormatedOIB>
    <izvorni_sadrzaj>  VIDAK EXPORT-IMPORT d.o.o. za trgovinu i usluge, OIB 75461324008</izvorni_sadrzaj>
    <derivirana_varijabla naziv="DomainObject.Predmet.ProtustrankaFormatedOIB_1">  VIDAK EXPORT-IMPORT d.o.o. za trgovinu i usluge, OIB 75461324008</derivirana_varijabla>
  </DomainObject.Predmet.ProtustrankaFormatedOIB>
  <DomainObject.Predmet.ProtustrankaFormatedWithAdress>
    <izvorni_sadrzaj> VIDAK EXPORT-IMPORT d.o.o. za trgovinu i usluge, Gruda/bb, 20215 Gruda</izvorni_sadrzaj>
    <derivirana_varijabla naziv="DomainObject.Predmet.ProtustrankaFormatedWithAdress_1"> VIDAK EXPORT-IMPORT d.o.o. za trgovinu i usluge, Gruda/bb, 20215 Gruda</derivirana_varijabla>
  </DomainObject.Predmet.ProtustrankaFormatedWithAdress>
  <DomainObject.Predmet.ProtustrankaFormatedWithAdressOIB>
    <izvorni_sadrzaj> VIDAK EXPORT-IMPORT d.o.o. za trgovinu i usluge, OIB 75461324008, Gruda/bb, 20215 Gruda</izvorni_sadrzaj>
    <derivirana_varijabla naziv="DomainObject.Predmet.ProtustrankaFormatedWithAdressOIB_1"> VIDAK EXPORT-IMPORT d.o.o. za trgovinu i usluge, OIB 75461324008, Gruda/bb, 20215 Gruda</derivirana_varijabla>
  </DomainObject.Predmet.ProtustrankaFormatedWithAdressOIB>
  <DomainObject.Predmet.ProtustrankaWithAdress>
    <izvorni_sadrzaj>VIDAK EXPORT-IMPORT d.o.o. za trgovinu i usluge Gruda/bb, 20215 Gruda</izvorni_sadrzaj>
    <derivirana_varijabla naziv="DomainObject.Predmet.ProtustrankaWithAdress_1">VIDAK EXPORT-IMPORT d.o.o. za trgovinu i usluge Gruda/bb, 20215 Gruda</derivirana_varijabla>
  </DomainObject.Predmet.ProtustrankaWithAdress>
  <DomainObject.Predmet.ProtustrankaWithAdressOIB>
    <izvorni_sadrzaj>VIDAK EXPORT-IMPORT d.o.o. za trgovinu i usluge, OIB 75461324008, Gruda/bb, 20215 Gruda</izvorni_sadrzaj>
    <derivirana_varijabla naziv="DomainObject.Predmet.ProtustrankaWithAdressOIB_1">VIDAK EXPORT-IMPORT d.o.o. za trgovinu i usluge, OIB 75461324008, Gruda/bb, 20215 Gruda</derivirana_varijabla>
  </DomainObject.Predmet.ProtustrankaWithAdressOIB>
  <DomainObject.Predmet.ProtustrankaNazivFormated>
    <izvorni_sadrzaj>VIDAK EXPORT-IMPORT d.o.o. za trgovinu i usluge</izvorni_sadrzaj>
    <derivirana_varijabla naziv="DomainObject.Predmet.ProtustrankaNazivFormated_1">VIDAK EXPORT-IMPORT d.o.o. za trgovinu i usluge</derivirana_varijabla>
  </DomainObject.Predmet.ProtustrankaNazivFormated>
  <DomainObject.Predmet.ProtustrankaNazivFormatedOIB>
    <izvorni_sadrzaj>VIDAK EXPORT-IMPORT d.o.o. za trgovinu i usluge, OIB 75461324008</izvorni_sadrzaj>
    <derivirana_varijabla naziv="DomainObject.Predmet.ProtustrankaNazivFormatedOIB_1">VIDAK EXPORT-IMPORT d.o.o. za trgovinu i usluge, OIB 75461324008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119739.81</izvorni_sadrzaj>
    <derivirana_varijabla naziv="DomainObject.Predmet.TrenutnaVrijednost_1">119739.81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VIDAK EXPORT-IMPORT d.o.o. za trgovinu i usluge</item>
    </izvorni_sadrzaj>
    <derivirana_varijabla naziv="DomainObject.Predmet.ProtuStrankaListFormated_1">
      <item>VIDAK EXPORT-IMPORT d.o.o. za trgovinu i usluge</item>
    </derivirana_varijabla>
  </DomainObject.Predmet.ProtuStrankaListFormated>
  <DomainObject.Predmet.ProtuStrankaListFormatedOIB>
    <izvorni_sadrzaj>
      <item>VIDAK EXPORT-IMPORT d.o.o. za trgovinu i usluge, OIB 75461324008</item>
    </izvorni_sadrzaj>
    <derivirana_varijabla naziv="DomainObject.Predmet.ProtuStrankaListFormatedOIB_1">
      <item>VIDAK EXPORT-IMPORT d.o.o. za trgovinu i usluge, OIB 75461324008</item>
    </derivirana_varijabla>
  </DomainObject.Predmet.ProtuStrankaListFormatedOIB>
  <DomainObject.Predmet.ProtuStrankaListFormatedWithAdress>
    <izvorni_sadrzaj>
      <item>VIDAK EXPORT-IMPORT d.o.o. za trgovinu i usluge, Gruda/bb, 20215 Gruda</item>
    </izvorni_sadrzaj>
    <derivirana_varijabla naziv="DomainObject.Predmet.ProtuStrankaListFormatedWithAdress_1">
      <item>VIDAK EXPORT-IMPORT d.o.o. za trgovinu i usluge, Gruda/bb, 20215 Gruda</item>
    </derivirana_varijabla>
  </DomainObject.Predmet.ProtuStrankaListFormatedWithAdress>
  <DomainObject.Predmet.ProtuStrankaListFormatedWithAdressOIB>
    <izvorni_sadrzaj>
      <item>VIDAK EXPORT-IMPORT d.o.o. za trgovinu i usluge, OIB 75461324008, Gruda/bb, 20215 Gruda</item>
    </izvorni_sadrzaj>
    <derivirana_varijabla naziv="DomainObject.Predmet.ProtuStrankaListFormatedWithAdressOIB_1">
      <item>VIDAK EXPORT-IMPORT d.o.o. za trgovinu i usluge, OIB 75461324008, Gruda/bb, 20215 Gruda</item>
    </derivirana_varijabla>
  </DomainObject.Predmet.ProtuStrankaListFormatedWithAdressOIB>
  <DomainObject.Predmet.ProtuStrankaListNazivFormated>
    <izvorni_sadrzaj>
      <item>VIDAK EXPORT-IMPORT d.o.o. za trgovinu i usluge</item>
    </izvorni_sadrzaj>
    <derivirana_varijabla naziv="DomainObject.Predmet.ProtuStrankaListNazivFormated_1">
      <item>VIDAK EXPORT-IMPORT d.o.o. za trgovinu i usluge</item>
    </derivirana_varijabla>
  </DomainObject.Predmet.ProtuStrankaListNazivFormated>
  <DomainObject.Predmet.ProtuStrankaListNazivFormatedOIB>
    <izvorni_sadrzaj>
      <item>VIDAK EXPORT-IMPORT d.o.o. za trgovinu i usluge, OIB 75461324008</item>
    </izvorni_sadrzaj>
    <derivirana_varijabla naziv="DomainObject.Predmet.ProtuStrankaListNazivFormatedOIB_1">
      <item>VIDAK EXPORT-IMPORT d.o.o. za trgovinu i usluge, OIB 75461324008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VIDAK EXPORT-IMPORT d.o.o. za trgovinu i usluge</izvorni_sadrzaj>
    <derivirana_varijabla naziv="DomainObject.Predmet.ProtustrankaIDrugi_1">VIDAK EXPORT-IMPORT d.o.o. za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VIDAK EXPORT-IMPORT d.o.o. za trgovinu i usluge, OIB 75461324008, Gruda/bb, 20215 Gruda</izvorni_sadrzaj>
    <derivirana_varijabla naziv="DomainObject.Predmet.ProtustrankaIDrugiAdressOIB_1">VIDAK EXPORT-IMPORT d.o.o. za trgovinu i usluge, OIB 75461324008, Gruda/bb,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VIDAK EXPORT-IMPORT d.o.o. za trgovinu i usluge</item>
    </izvorni_sadrzaj>
    <derivirana_varijabla naziv="DomainObject.Predmet.SudioniciListNaziv_1">
      <item>FINA RC SPLIT, PODRUŽNICA DUBROVNIK</item>
      <item>VIDAK EXPORT-IMPORT d.o.o. za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VIDAK EXPORT-IMPORT d.o.o. za trgovinu i usluge, OIB 75461324008, Gruda/bb,20215 Gruda</item>
    </izvorni_sadrzaj>
    <derivirana_varijabla naziv="DomainObject.Predmet.SudioniciListAdressOIB_1">
      <item>FINA RC SPLIT, PODRUŽNICA DUBROVNIK, OIB 85821130368, VUKOVARSKA 2,20000 Dubrovnik</item>
      <item>VIDAK EXPORT-IMPORT d.o.o. za trgovinu i usluge, OIB 75461324008, Gruda/bb,20215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75461324008</item>
    </izvorni_sadrzaj>
    <derivirana_varijabla naziv="DomainObject.Predmet.SudioniciListNazivOIB_1">
      <item>, OIB 85821130368</item>
      <item>, OIB 75461324008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1621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2016-01-18T11:57:00Z</cp:lastPrinted>
  <dcterms:modified xmlns:xsi="http://www.w3.org/2001/XMLSchema-instance" xsi:type="dcterms:W3CDTF">2016-01-18T12:00:00Z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