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b18b" w14:paraId="a91b18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06578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85250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E90AD8">
        <w:rPr>
          <w:sz w:val="24"/>
        </w:rPr>
        <w:t>799</w:t>
      </w:r>
      <w:r w:rsidR="00F30C0B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852507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E87EAE">
        <w:rPr>
          <w:sz w:val="24"/>
          <w:szCs w:val="24"/>
        </w:rPr>
        <w:t xml:space="preserve"> </w:t>
      </w:r>
      <w:r w:rsidR="00E87EAE" w:rsidRPr="00E87EAE">
        <w:rPr>
          <w:sz w:val="24"/>
          <w:szCs w:val="24"/>
        </w:rPr>
        <w:t>LEDA j.d.o.o za ugostiteljstvo, trgovinu i  usluge Nova Gradiška, Karla Dieneša 2, OIB 75802502881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A0D3D">
        <w:rPr>
          <w:sz w:val="24"/>
          <w:szCs w:val="24"/>
        </w:rPr>
        <w:t>30.lipnja</w:t>
      </w:r>
      <w:r w:rsidR="00E87EAE">
        <w:rPr>
          <w:sz w:val="24"/>
          <w:szCs w:val="24"/>
        </w:rPr>
        <w:t xml:space="preserve">  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2162B1">
        <w:rPr>
          <w:sz w:val="24"/>
        </w:rPr>
        <w:t xml:space="preserve"> </w:t>
      </w:r>
      <w:r w:rsidR="002162B1" w:rsidRPr="00E87EAE">
        <w:rPr>
          <w:sz w:val="24"/>
          <w:szCs w:val="24"/>
        </w:rPr>
        <w:t>LEDA j.d.o.o za ugostiteljstvo, trgovinu i  usluge Nova Gradiška, Karla Dieneša 2, OIB 75802502881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5A0D3D" w:rsidR="005A0D3D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A0D3D">
        <w:rPr>
          <w:sz w:val="24"/>
        </w:rPr>
        <w:t>David Jakovljević iz Sesveta, Kašinska 7, OIB 63014812654.</w:t>
      </w:r>
    </w:p>
    <w:p w:rsidRDefault="00852507" w:rsidP="00852507" w:rsidR="00852507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2162B1" w:rsidRPr="00E87EAE">
        <w:rPr>
          <w:sz w:val="24"/>
          <w:szCs w:val="24"/>
        </w:rPr>
        <w:t>LEDA j.d.o.o za ugostiteljstvo, trgovinu i  usluge Nova Gradiška, Karla Dieneša 2, OIB 75802502881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B03DF6" w:rsidP="00457103" w:rsidR="00B03DF6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962288">
        <w:rPr>
          <w:sz w:val="24"/>
        </w:rPr>
        <w:t>oj: St-</w:t>
      </w:r>
      <w:r w:rsidR="00E90AD8">
        <w:rPr>
          <w:sz w:val="24"/>
        </w:rPr>
        <w:t>799</w:t>
      </w:r>
      <w:r w:rsidR="00F30C0B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FA1D77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162B1">
        <w:rPr>
          <w:sz w:val="24"/>
        </w:rPr>
        <w:t>7.travnja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962288">
        <w:rPr>
          <w:sz w:val="24"/>
        </w:rPr>
        <w:t>t-</w:t>
      </w:r>
      <w:r w:rsidR="00E90AD8">
        <w:rPr>
          <w:sz w:val="24"/>
        </w:rPr>
        <w:t>799</w:t>
      </w:r>
      <w:r w:rsidR="00F30C0B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2162B1">
        <w:rPr>
          <w:sz w:val="24"/>
        </w:rPr>
        <w:t xml:space="preserve"> </w:t>
      </w:r>
      <w:r w:rsidR="005A0D3D">
        <w:rPr>
          <w:sz w:val="24"/>
        </w:rPr>
        <w:t>30.lipnja</w:t>
      </w:r>
      <w:r w:rsidR="002162B1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619BE"/>
    <w:rsid w:val="000621A4"/>
    <w:rsid w:val="00065782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62B1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96D71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301B79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E7134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0D3D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2507"/>
    <w:rsid w:val="008577C6"/>
    <w:rsid w:val="0086218F"/>
    <w:rsid w:val="008622DB"/>
    <w:rsid w:val="008645DC"/>
    <w:rsid w:val="00877AA1"/>
    <w:rsid w:val="00877F4F"/>
    <w:rsid w:val="008857F9"/>
    <w:rsid w:val="00890D08"/>
    <w:rsid w:val="0089307A"/>
    <w:rsid w:val="00893AF8"/>
    <w:rsid w:val="008A3347"/>
    <w:rsid w:val="008B09E8"/>
    <w:rsid w:val="008D07BC"/>
    <w:rsid w:val="008D34C7"/>
    <w:rsid w:val="008D4896"/>
    <w:rsid w:val="008E50C4"/>
    <w:rsid w:val="008F25AE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4485"/>
    <w:rsid w:val="00957498"/>
    <w:rsid w:val="0096228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35A2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A7043"/>
    <w:rsid w:val="00CB292F"/>
    <w:rsid w:val="00CB3AC2"/>
    <w:rsid w:val="00CD03F9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476"/>
    <w:rsid w:val="00D3537F"/>
    <w:rsid w:val="00D3654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87EAE"/>
    <w:rsid w:val="00E90AD8"/>
    <w:rsid w:val="00E970B2"/>
    <w:rsid w:val="00EA252B"/>
    <w:rsid w:val="00EA5B6F"/>
    <w:rsid w:val="00EB12C1"/>
    <w:rsid w:val="00EB7330"/>
    <w:rsid w:val="00EC007E"/>
    <w:rsid w:val="00EC6494"/>
    <w:rsid w:val="00EE1EEC"/>
    <w:rsid w:val="00EE37C7"/>
    <w:rsid w:val="00EE3973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0C0B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B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1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B7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B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1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B7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LEDA jednostavno društvo s ograničenom odgovornošću za ugostiteljstvo, trgovinu i usluge</izvorni_sadrzaj>
    <derivirana_varijabla naziv="DomainObject.Predmet.ProtustrankaFormated_1">  LEDA jednostavno društvo s ograničenom odgovornošću za ugostiteljstvo, trgovinu i usluge</derivirana_varijabla>
  </DomainObject.Predmet.ProtustrankaFormated>
  <DomainObject.Predmet.ProtustrankaFormatedOIB>
    <izvorni_sadrzaj>  LEDA jednostavno društvo s ograničenom odgovornošću za ugostiteljstvo, trgovinu i usluge, OIB 75802502881</izvorni_sadrzaj>
    <derivirana_varijabla naziv="DomainObject.Predmet.ProtustrankaFormatedOIB_1">  LEDA jednostavno društvo s ograničenom odgovornošću za ugostiteljstvo, trgovinu i usluge, OIB 75802502881</derivirana_varijabla>
  </DomainObject.Predmet.ProtustrankaFormatedOIB>
  <DomainObject.Predmet.ProtustrankaFormatedWithAdress>
    <izvorni_sadrzaj> LEDA jednostavno društvo s ograničenom odgovornošću za ugostiteljstvo, trgovinu i usluge, Karla Dieneša 2, 35400 Nova Gradiška</izvorni_sadrzaj>
    <derivirana_varijabla naziv="DomainObject.Predmet.ProtustrankaFormatedWithAdress_1"> LEDA jednostavno društvo s ograničenom odgovornošću za ugostiteljstvo, trgovinu i usluge, Karla Dieneša 2, 35400 Nova Gradiška</derivirana_varijabla>
  </DomainObject.Predmet.ProtustrankaFormatedWithAdress>
  <DomainObject.Predmet.ProtustrankaFormatedWithAdressOIB>
    <izvorni_sadrzaj> LEDA jednostavno društvo s ograničenom odgovornošću za ugostiteljstvo, trgovinu i usluge, OIB 75802502881, Karla Dieneša 2, 35400 Nova Gradiška</izvorni_sadrzaj>
    <derivirana_varijabla naziv="DomainObject.Predmet.ProtustrankaFormatedWithAdressOIB_1"> LEDA jednostavno društvo s ograničenom odgovornošću za ugostiteljstvo, trgovinu i usluge, OIB 75802502881, Karla Dieneša 2, 35400 Nova Gradiška</derivirana_varijabla>
  </DomainObject.Predmet.ProtustrankaFormatedWithAdressOIB>
  <DomainObject.Predmet.ProtustrankaWithAdress>
    <izvorni_sadrzaj>LEDA jednostavno društvo s ograničenom odgovornošću za ugostiteljstvo, trgovinu i usluge Karla Dieneša 2, 35400 Nova Gradiška</izvorni_sadrzaj>
    <derivirana_varijabla naziv="DomainObject.Predmet.ProtustrankaWithAdress_1">LEDA jednostavno društvo s ograničenom odgovornošću za ugostiteljstvo, trgovinu i usluge Karla Dieneša 2, 35400 Nova Gradiška</derivirana_varijabla>
  </DomainObject.Predmet.ProtustrankaWithAdress>
  <DomainObject.Predmet.ProtustrankaWithAdressOIB>
    <izvorni_sadrzaj>LEDA jednostavno društvo s ograničenom odgovornošću za ugostiteljstvo, trgovinu i usluge, OIB 75802502881, Karla Dieneša 2, 35400 Nova Gradiška</izvorni_sadrzaj>
    <derivirana_varijabla naziv="DomainObject.Predmet.ProtustrankaWithAdressOIB_1">LEDA jednostavno društvo s ograničenom odgovornošću za ugostiteljstvo, trgovinu i usluge, OIB 75802502881, Karla Dieneša 2, 35400 Nova Gradiška</derivirana_varijabla>
  </DomainObject.Predmet.ProtustrankaWithAdressOIB>
  <DomainObject.Predmet.ProtustrankaNazivFormated>
    <izvorni_sadrzaj>LEDA jednostavno društvo s ograničenom odgovornošću za ugostiteljstvo, trgovinu i usluge</izvorni_sadrzaj>
    <derivirana_varijabla naziv="DomainObject.Predmet.ProtustrankaNazivFormated_1">LEDA jednostavno društvo s ograničenom odgovornošću za ugostiteljstvo, trgovinu i usluge</derivirana_varijabla>
  </DomainObject.Predmet.ProtustrankaNazivFormated>
  <DomainObject.Predmet.ProtustrankaNazivFormatedOIB>
    <izvorni_sadrzaj>LEDA jednostavno društvo s ograničenom odgovornošću za ugostiteljstvo, trgovinu i usluge, OIB 75802502881</izvorni_sadrzaj>
    <derivirana_varijabla naziv="DomainObject.Predmet.ProtustrankaNazivFormatedOIB_1">LEDA jednostavno društvo s ograničenom odgovornošću za ugostiteljstvo, trgovinu i usluge, OIB 75802502881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155736.86</izvorni_sadrzaj>
    <derivirana_varijabla naziv="DomainObject.Predmet.TrenutnaVrijednost_1">155736.86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LEDA jednostavno društvo s ograničenom odgovornošću za ugostiteljstvo, trgovinu i usluge</item>
    </izvorni_sadrzaj>
    <derivirana_varijabla naziv="DomainObject.Predmet.ProtuStrankaListFormated_1">
      <item>LEDA jednostavno društvo s ograničenom odgovornošću za ugostiteljstvo, trgovinu i usluge</item>
    </derivirana_varijabla>
  </DomainObject.Predmet.ProtuStrankaListFormated>
  <DomainObject.Predmet.ProtuStrankaListFormatedOIB>
    <izvorni_sadrzaj>
      <item>LEDA jednostavno društvo s ograničenom odgovornošću za ugostiteljstvo, trgovinu i usluge, OIB 75802502881</item>
    </izvorni_sadrzaj>
    <derivirana_varijabla naziv="DomainObject.Predmet.ProtuStrankaListFormatedOIB_1">
      <item>LEDA jednostavno društvo s ograničenom odgovornošću za ugostiteljstvo, trgovinu i usluge, OIB 75802502881</item>
    </derivirana_varijabla>
  </DomainObject.Predmet.ProtuStrankaListFormatedOIB>
  <DomainObject.Predmet.ProtuStrankaListFormatedWithAdress>
    <izvorni_sadrzaj>
      <item>LEDA jednostavno društvo s ograničenom odgovornošću za ugostiteljstvo, trgovinu i usluge, Karla Dieneša 2, 35400 Nova Gradiška</item>
    </izvorni_sadrzaj>
    <derivirana_varijabla naziv="DomainObject.Predmet.ProtuStrankaListFormatedWithAdress_1">
      <item>LEDA jednostavno društvo s ograničenom odgovornošću za ugostiteljstvo, trgovinu i usluge, Karla Dieneša 2, 35400 Nova Gradiška</item>
    </derivirana_varijabla>
  </DomainObject.Predmet.ProtuStrankaListFormatedWithAdress>
  <DomainObject.Predmet.ProtuStrankaListFormatedWithAdressOIB>
    <izvorni_sadrzaj>
      <item>LEDA jednostavno društvo s ograničenom odgovornošću za ugostiteljstvo, trgovinu i usluge, OIB 75802502881, Karla Dieneša 2, 35400 Nova Gradiška</item>
    </izvorni_sadrzaj>
    <derivirana_varijabla naziv="DomainObject.Predmet.ProtuStrankaListFormatedWithAdressOIB_1">
      <item>LEDA jednostavno društvo s ograničenom odgovornošću za ugostiteljstvo, trgovinu i usluge, OIB 75802502881, Karla Dieneša 2, 35400 Nova Gradiška</item>
    </derivirana_varijabla>
  </DomainObject.Predmet.ProtuStrankaListFormatedWithAdressOIB>
  <DomainObject.Predmet.ProtuStrankaListNazivFormated>
    <izvorni_sadrzaj>
      <item>LEDA jednostavno društvo s ograničenom odgovornošću za ugostiteljstvo, trgovinu i usluge</item>
    </izvorni_sadrzaj>
    <derivirana_varijabla naziv="DomainObject.Predmet.ProtuStrankaListNazivFormated_1">
      <item>LEDA jednostavno društvo s ograničenom odgovornošću za ugostiteljstvo, trgovinu i usluge</item>
    </derivirana_varijabla>
  </DomainObject.Predmet.ProtuStrankaListNazivFormated>
  <DomainObject.Predmet.ProtuStrankaListNazivFormatedOIB>
    <izvorni_sadrzaj>
      <item>LEDA jednostavno društvo s ograničenom odgovornošću za ugostiteljstvo, trgovinu i usluge, OIB 75802502881</item>
    </izvorni_sadrzaj>
    <derivirana_varijabla naziv="DomainObject.Predmet.ProtuStrankaListNazivFormatedOIB_1">
      <item>LEDA jednostavno društvo s ograničenom odgovornošću za ugostiteljstvo, trgovinu i usluge, OIB 75802502881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LEDA jednostavno društvo s ograničenom odgovornošću za ugostiteljstvo, trgovinu i usluge</izvorni_sadrzaj>
    <derivirana_varijabla naziv="DomainObject.Predmet.ProtustrankaIDrugi_1">LEDA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LEDA jednostavno društvo s ograničenom odgovornošću za ugostiteljstvo, trgovinu i usluge, OIB 75802502881, Karla Dieneša 2, 35400 Nova Gradiška</izvorni_sadrzaj>
    <derivirana_varijabla naziv="DomainObject.Predmet.ProtustrankaIDrugiAdressOIB_1">LEDA jednostavno društvo s ograničenom odgovornošću za ugostiteljstvo, trgovinu i usluge, OIB 75802502881, Karla Dieneša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LEDA jednostavno društvo s ograničenom odgovornošću za ugostiteljstvo, trgovinu i usluge</item>
    </izvorni_sadrzaj>
    <derivirana_varijabla naziv="DomainObject.Predmet.SudioniciListNaziv_1">
      <item>Financijska agencija</item>
      <item>LEDA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LEDA jednostavno društvo s ograničenom odgovornošću za ugostiteljstvo, trgovinu i usluge, OIB 75802502881, Karla Dieneša 2,35400 Nova Gradiška</item>
    </izvorni_sadrzaj>
    <derivirana_varijabla naziv="DomainObject.Predmet.SudioniciListAdressOIB_1">
      <item>Financijska agencija, OIB 85821130368, Ulica grada Vukovara 70,10000 Zagreb</item>
      <item>LEDA jednostavno društvo s ograničenom odgovornošću za ugostiteljstvo, trgovinu i usluge, OIB 75802502881, Karla Dieneša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75802502881</item>
    </izvorni_sadrzaj>
    <derivirana_varijabla naziv="DomainObject.Predmet.SudioniciListNazivOIB_1">
      <item>, OIB 85821130368</item>
      <item>, OIB 75802502881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847</properties:Words>
  <properties:Characters>4691</properties:Characters>
  <properties:Lines>129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2016-06-30T06:38:00Z</dcterms:created>
  <dc:creator>Trgovacki sud</dc:creator>
  <cp:lastModifiedBy>wsadmin</cp:lastModifiedBy>
  <cp:lastPrinted>2016-06-30T06:38:00Z</cp:lastPrinted>
  <dcterms:modified xmlns:xsi="http://www.w3.org/2001/XMLSchema-instance" xsi:type="dcterms:W3CDTF">2016-06-30T06:39:00Z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