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d945" w14:paraId="d9ed945" w:rsidRDefault="00781F73" w:rsidP="00781F73" w:rsidR="00781F73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781F73" w:rsidP="00781F73" w:rsidR="00781F73">
      <w:pPr>
        <w:pStyle w:val="Bezproreda"/>
        <w:tabs>
          <w:tab w:pos="708" w:val="left"/>
          <w:tab w:pos="6923" w:val="left"/>
        </w:tabs>
        <w:spacing w:after="0"/>
      </w:pPr>
    </w:p>
    <w:p w:rsidRDefault="00781F73" w:rsidP="00781F73" w:rsidR="00781F73">
      <w:pPr>
        <w:pStyle w:val="Bezproreda"/>
        <w:spacing w:after="0"/>
      </w:pPr>
    </w:p>
    <w:p w:rsidRDefault="00781F73" w:rsidP="00781F73" w:rsidR="00781F73">
      <w:pPr>
        <w:pStyle w:val="Bezproreda"/>
        <w:spacing w:after="0"/>
      </w:pPr>
    </w:p>
    <w:p w:rsidRDefault="00E50C81" w:rsidP="00781F73" w:rsidR="00781F73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781F73" w:rsidP="00781F73" w:rsidR="00781F73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81F73">
        <w:t>REPUBLIKA HRVATSKA</w:t>
      </w:r>
    </w:p>
    <w:p w:rsidRDefault="00781F73" w:rsidP="00781F73" w:rsidR="00781F73">
      <w:pPr>
        <w:pStyle w:val="Bezproreda"/>
        <w:spacing w:after="0"/>
        <w:rPr>
          <w:b/>
        </w:rPr>
      </w:pPr>
      <w:r>
        <w:t>TRGOVAČKI SUD U VARAŽDIN</w:t>
      </w:r>
      <w:r w:rsidR="00247E19">
        <w:t>U</w:t>
      </w:r>
      <w:r w:rsidR="00247E19">
        <w:tab/>
      </w:r>
      <w:r w:rsidR="00247E19">
        <w:tab/>
      </w:r>
      <w:r w:rsidR="00247E19">
        <w:tab/>
        <w:t>Poslovni broj: 2 St-470/13-83</w:t>
      </w:r>
    </w:p>
    <w:p w:rsidRDefault="00781F73" w:rsidP="00781F73" w:rsidR="00781F73">
      <w:pPr>
        <w:pStyle w:val="Bezproreda"/>
        <w:spacing w:after="0"/>
        <w:rPr>
          <w:b/>
        </w:rPr>
      </w:pPr>
      <w:r>
        <w:t>42000 Varaždin, Ul. braće Radić 2</w:t>
      </w:r>
    </w:p>
    <w:p w:rsidRDefault="00781F73" w:rsidP="00781F73" w:rsidR="00781F73">
      <w:pPr>
        <w:spacing w:after="0"/>
        <w:jc w:val="center"/>
      </w:pPr>
    </w:p>
    <w:p w:rsidRDefault="00781F73" w:rsidP="00781F73" w:rsidR="00781F73">
      <w:pPr>
        <w:spacing w:after="0"/>
        <w:jc w:val="center"/>
      </w:pPr>
      <w:r>
        <w:t>R E P U B L I K A    H R V A T S K A</w:t>
      </w:r>
    </w:p>
    <w:p w:rsidRDefault="00781F73" w:rsidP="00781F73" w:rsidR="00781F73">
      <w:pPr>
        <w:spacing w:after="0"/>
        <w:jc w:val="center"/>
      </w:pPr>
    </w:p>
    <w:p w:rsidRDefault="00781F73" w:rsidP="00781F73" w:rsidR="00781F73">
      <w:pPr>
        <w:spacing w:after="0"/>
        <w:jc w:val="center"/>
      </w:pPr>
      <w:r>
        <w:t xml:space="preserve">R J E Š E NJ E </w:t>
      </w:r>
    </w:p>
    <w:p w:rsidRDefault="00781F73" w:rsidP="00781F73" w:rsidR="00781F73">
      <w:pPr>
        <w:spacing w:after="0"/>
        <w:jc w:val="center"/>
      </w:pPr>
    </w:p>
    <w:p w:rsidRDefault="00781F73" w:rsidP="00781F73" w:rsidR="00781F73">
      <w:pPr>
        <w:spacing w:after="0"/>
        <w:jc w:val="both"/>
      </w:pPr>
      <w:r>
        <w:tab/>
        <w:t xml:space="preserve">Trgovački sud u Varaždinu, po sutkinji toga suda Meliti Poljanec Bubaš, </w:t>
      </w:r>
      <w:r>
        <w:rPr>
          <w:snapToGrid w:val="false"/>
        </w:rPr>
        <w:t>u stečajnom postupku</w:t>
      </w:r>
      <w:r>
        <w:t xml:space="preserve"> nad stečajnim dužnikom INŽENJERSKI BIRO BOGDAN d.o.o. u stečaju, Čakovec, Preloška 47, MBS:070018432, OIB: </w:t>
      </w:r>
      <w:r w:rsidRPr="00781F73">
        <w:t>52517772353</w:t>
      </w:r>
      <w:r>
        <w:rPr>
          <w:snapToGrid w:val="false"/>
        </w:rPr>
        <w:t>, dana</w:t>
      </w:r>
      <w:r w:rsidR="00247E19">
        <w:t xml:space="preserve"> 7</w:t>
      </w:r>
      <w:r>
        <w:t xml:space="preserve">. </w:t>
      </w:r>
      <w:r w:rsidR="00247E19">
        <w:t>srpnja</w:t>
      </w:r>
      <w:r>
        <w:t xml:space="preserve"> 2017.  </w:t>
      </w:r>
    </w:p>
    <w:p w:rsidRDefault="00781F73" w:rsidP="00781F73" w:rsidR="00781F73">
      <w:pPr>
        <w:spacing w:after="0"/>
        <w:jc w:val="center"/>
      </w:pPr>
    </w:p>
    <w:p w:rsidRDefault="00781F73" w:rsidP="00781F73" w:rsidR="00781F73">
      <w:pPr>
        <w:spacing w:after="0"/>
        <w:jc w:val="center"/>
      </w:pPr>
      <w:r>
        <w:t>r i j e š i o   j e</w:t>
      </w:r>
    </w:p>
    <w:p w:rsidRDefault="00781F73" w:rsidP="00781F73" w:rsidR="00781F73">
      <w:pPr>
        <w:spacing w:after="0"/>
        <w:jc w:val="center"/>
      </w:pPr>
    </w:p>
    <w:p w:rsidRDefault="00E57323" w:rsidP="00E57323" w:rsidR="00E57323">
      <w:pPr>
        <w:pStyle w:val="Naslov1"/>
        <w:ind w:firstLine="720"/>
        <w:jc w:val="both"/>
      </w:pPr>
      <w:r>
        <w:t>I. U ovome predmetu određuje se ročište za diobu kupovnine ostvarene prodajom nekretnine upisane u zk.ul. 234 k.o. Čakovec, , čk.br. 396/2 kuća i dvorište u Buzovcu sa 185 čhv, kod Općinskog suda u Čakovcu, na temel</w:t>
      </w:r>
      <w:r w:rsidR="00B07793">
        <w:t>j</w:t>
      </w:r>
      <w:r>
        <w:t>u čl. 124.st.1. Ovršnog zakona (dalje OZ, Narodne novine broj 112/12, 25/</w:t>
      </w:r>
      <w:r w:rsidR="00B07793">
        <w:t>13, 93/14), kod ovoga suda u Va</w:t>
      </w:r>
      <w:r>
        <w:t>r</w:t>
      </w:r>
      <w:r w:rsidR="00B07793">
        <w:t>a</w:t>
      </w:r>
      <w:r>
        <w:t>ždinu, B. Radić 2, soba 223/II</w:t>
      </w:r>
      <w:r>
        <w:tab/>
      </w:r>
    </w:p>
    <w:p w:rsidRDefault="00E57323" w:rsidP="00E57323" w:rsidR="00E57323">
      <w:pPr>
        <w:pStyle w:val="Naslov1"/>
        <w:ind w:firstLine="720" w:left="2880"/>
        <w:jc w:val="both"/>
      </w:pPr>
    </w:p>
    <w:p w:rsidRDefault="00247E19" w:rsidP="00E57323" w:rsidR="00E57323">
      <w:pPr>
        <w:pStyle w:val="Naslov1"/>
        <w:ind w:firstLine="720" w:left="2268"/>
        <w:jc w:val="both"/>
      </w:pPr>
      <w:r>
        <w:t>za dan 18</w:t>
      </w:r>
      <w:r w:rsidR="00E57323">
        <w:t xml:space="preserve">. </w:t>
      </w:r>
      <w:r>
        <w:t>rujna 2017. u 12,45</w:t>
      </w:r>
      <w:r w:rsidR="00E57323">
        <w:t xml:space="preserve"> sati, </w:t>
      </w:r>
    </w:p>
    <w:p w:rsidRDefault="00E57323" w:rsidP="00E57323" w:rsidR="00E57323">
      <w:pPr>
        <w:pStyle w:val="Naslov1"/>
        <w:ind w:firstLine="720" w:left="1440"/>
        <w:jc w:val="both"/>
      </w:pPr>
    </w:p>
    <w:p w:rsidRDefault="00E57323" w:rsidP="00E57323" w:rsidR="00E57323">
      <w:pPr>
        <w:pStyle w:val="Naslov1"/>
        <w:ind w:firstLine="720" w:left="1440"/>
        <w:jc w:val="both"/>
      </w:pPr>
      <w:r>
        <w:t>na koje se dostavom ovog rješenje smatraju pozvani:</w:t>
      </w:r>
    </w:p>
    <w:p w:rsidRDefault="00E57323" w:rsidP="00E57323" w:rsidR="00E57323">
      <w:pPr>
        <w:pStyle w:val="Naslov1"/>
        <w:jc w:val="both"/>
      </w:pPr>
    </w:p>
    <w:p w:rsidRDefault="00E57323" w:rsidP="00E57323" w:rsidR="00E57323">
      <w:pPr>
        <w:pStyle w:val="Naslov1"/>
        <w:ind w:hanging="11" w:left="720"/>
        <w:jc w:val="both"/>
      </w:pPr>
      <w:r>
        <w:t xml:space="preserve">-Stečajna upraviteljica Sanja Kraljek, odvjetnica iz Čakovca, kralja Tomislava 14, </w:t>
      </w:r>
    </w:p>
    <w:p w:rsidRDefault="00E57323" w:rsidP="00E57323" w:rsidR="00E57323">
      <w:pPr>
        <w:pStyle w:val="Naslov1"/>
        <w:jc w:val="both"/>
      </w:pPr>
    </w:p>
    <w:p w:rsidRDefault="00E57323" w:rsidP="00E57323" w:rsidR="00E57323">
      <w:pPr>
        <w:pStyle w:val="Naslov1"/>
        <w:ind w:hanging="11" w:left="720"/>
        <w:jc w:val="both"/>
      </w:pPr>
      <w:r>
        <w:t xml:space="preserve"> Razlučni vjerovnici: </w:t>
      </w:r>
    </w:p>
    <w:p w:rsidRDefault="00E57323" w:rsidP="00E57323" w:rsidR="00E57323">
      <w:pPr>
        <w:pStyle w:val="Naslov1"/>
        <w:ind w:hanging="11" w:left="720"/>
        <w:jc w:val="both"/>
      </w:pPr>
      <w:r>
        <w:t xml:space="preserve">-Republika Hrvatska, zastupana po Županijskom državnom odvjetništvu </w:t>
      </w:r>
    </w:p>
    <w:p w:rsidRDefault="00E57323" w:rsidP="00E57323" w:rsidR="00E57323">
      <w:pPr>
        <w:pStyle w:val="Naslov1"/>
        <w:ind w:hanging="11" w:left="720"/>
        <w:jc w:val="both"/>
      </w:pPr>
      <w:r>
        <w:t xml:space="preserve">-H-ABDUCO d.o.o. Zagreb, Slavonska avenija 6A </w:t>
      </w:r>
    </w:p>
    <w:p w:rsidRDefault="00E57323" w:rsidP="00E57323" w:rsidR="00E57323">
      <w:pPr>
        <w:pStyle w:val="Naslov1"/>
        <w:jc w:val="both"/>
      </w:pPr>
    </w:p>
    <w:p w:rsidRDefault="00E57323" w:rsidP="00E57323" w:rsidR="00E57323">
      <w:pPr>
        <w:pStyle w:val="Naslov1"/>
        <w:ind w:firstLine="720"/>
        <w:jc w:val="both"/>
      </w:pPr>
      <w:r>
        <w:t xml:space="preserve">II. Upozoravaju se stečajni vjerovnici iz točke I. ovog rješenja da su dužni u roku 8 dana od objave ovog rješenja, dostaviti sudu i stečajnoj upraviteljici Sanji Kraljek iz Čakovca, Kralja Tomislava 14, obračun svih tražbina prema stečajnom dužniku, vodeći pri tome računa o iznosima koji su osigurani založnim pravima. </w:t>
      </w:r>
    </w:p>
    <w:p w:rsidRDefault="00E57323" w:rsidP="00E57323" w:rsidR="00E57323">
      <w:pPr>
        <w:pStyle w:val="Naslov1"/>
        <w:ind w:firstLine="720"/>
        <w:jc w:val="both"/>
      </w:pPr>
    </w:p>
    <w:p w:rsidRDefault="00E57323" w:rsidP="00E57323" w:rsidR="00E57323">
      <w:pPr>
        <w:pStyle w:val="Naslov1"/>
        <w:ind w:firstLine="720"/>
        <w:jc w:val="both"/>
      </w:pPr>
      <w:r>
        <w:t xml:space="preserve">III. Upozoravaju se navedeni založni vjerovnici da će se tražbine vjerovnika koji ne dođu na ročište uzeti prema stanju koje proizlazi iz zemljine knjige i spisa. </w:t>
      </w:r>
    </w:p>
    <w:p w:rsidRDefault="00E57323" w:rsidP="00E57323" w:rsidR="00E57323">
      <w:pPr>
        <w:pStyle w:val="Naslov1"/>
        <w:ind w:firstLine="720"/>
        <w:jc w:val="both"/>
      </w:pPr>
    </w:p>
    <w:p w:rsidRDefault="00247E19" w:rsidP="00E57323" w:rsidR="00E57323">
      <w:pPr>
        <w:pStyle w:val="Naslov1"/>
        <w:jc w:val="center"/>
      </w:pPr>
      <w:r>
        <w:t>U Varaždinu 7</w:t>
      </w:r>
      <w:r w:rsidR="00E57323">
        <w:t xml:space="preserve">. </w:t>
      </w:r>
      <w:r>
        <w:t>srpnja</w:t>
      </w:r>
      <w:r w:rsidR="00E57323">
        <w:t xml:space="preserve"> 2017.</w:t>
      </w:r>
    </w:p>
    <w:p w:rsidRDefault="00E57323" w:rsidP="00E57323" w:rsidR="00E57323">
      <w:pPr>
        <w:pStyle w:val="Naslov1"/>
        <w:ind w:firstLine="720" w:left="4320"/>
        <w:jc w:val="both"/>
      </w:pPr>
    </w:p>
    <w:p w:rsidRDefault="00E57323" w:rsidP="00E57323" w:rsidR="00E57323">
      <w:pPr>
        <w:pStyle w:val="Naslov1"/>
        <w:ind w:firstLine="708" w:left="5664"/>
        <w:jc w:val="both"/>
      </w:pPr>
      <w:r>
        <w:t>SUTKINJA:</w:t>
      </w:r>
    </w:p>
    <w:p w:rsidRDefault="00E50C81" w:rsidP="00247E19" w:rsidR="00E57323">
      <w:pPr>
        <w:pStyle w:val="Naslov1"/>
        <w:ind w:firstLine="720" w:left="5040"/>
        <w:jc w:val="both"/>
      </w:pPr>
      <w:r>
        <w:t>Melita Poljanec Bubaš,v.r.</w:t>
      </w:r>
    </w:p>
    <w:p w:rsidRDefault="00E57323" w:rsidP="00E57323" w:rsidR="00E57323"/>
    <w:p w:rsidRDefault="00E57323" w:rsidP="00E57323" w:rsidR="00E57323">
      <w:pPr>
        <w:pStyle w:val="Naslov1"/>
        <w:jc w:val="both"/>
      </w:pPr>
    </w:p>
    <w:p w:rsidRDefault="00E57323" w:rsidP="00E57323" w:rsidR="00E57323">
      <w:pPr>
        <w:pStyle w:val="Naslov1"/>
        <w:jc w:val="both"/>
      </w:pPr>
      <w:r>
        <w:t xml:space="preserve">POUKA O PRAVNOM LIJEKU: </w:t>
      </w:r>
    </w:p>
    <w:p w:rsidRDefault="00E57323" w:rsidP="00E57323" w:rsidR="00E57323">
      <w:pPr>
        <w:pStyle w:val="Naslov1"/>
        <w:ind w:firstLine="720"/>
        <w:jc w:val="both"/>
      </w:pPr>
      <w:r>
        <w:t>Protiv ovog rješenja nije dopuštena žalba (Čl. 6. st. 1. Stečajnog zakona, a u svezi čl. 278. st 2 ZPP)</w:t>
      </w:r>
    </w:p>
    <w:p w:rsidRDefault="00E57323" w:rsidP="00E57323" w:rsidR="00E57323"/>
    <w:p w:rsidRDefault="00247E19" w:rsidP="00E57323" w:rsidR="00247E19">
      <w:r>
        <w:t>DNA:</w:t>
      </w:r>
    </w:p>
    <w:p w:rsidRDefault="00247E19" w:rsidP="00247E19" w:rsidR="0074739E">
      <w:r>
        <w:t>e-Oglasna ploča suda</w:t>
      </w:r>
    </w:p>
    <w:sectPr w:rsidSect="00073FF9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F95" w:rsidP="00247E19" w:rsidR="00561F95">
      <w:pPr>
        <w:spacing w:after="0"/>
      </w:pPr>
      <w:r>
        <w:separator/>
      </w:r>
    </w:p>
  </w:endnote>
  <w:endnote w:id="0" w:type="continuationSeparator">
    <w:p w:rsidRDefault="00561F95" w:rsidP="00247E19" w:rsidR="00561F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F95" w:rsidP="00247E19" w:rsidR="00561F95">
      <w:pPr>
        <w:spacing w:after="0"/>
      </w:pPr>
      <w:r>
        <w:separator/>
      </w:r>
    </w:p>
  </w:footnote>
  <w:footnote w:id="0" w:type="continuationSeparator">
    <w:p w:rsidRDefault="00561F95" w:rsidP="00247E19" w:rsidR="00561F9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191160"/>
      <w:docPartObj>
        <w:docPartGallery w:val="Page Numbers (Top of Page)"/>
        <w:docPartUnique/>
      </w:docPartObj>
    </w:sdtPr>
    <w:sdtEndPr/>
    <w:sdtContent>
      <w:p w:rsidRDefault="00247E19" w:rsidR="00247E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C81">
          <w:rPr>
            <w:noProof/>
          </w:rPr>
          <w:t>2</w:t>
        </w:r>
        <w:r>
          <w:fldChar w:fldCharType="end"/>
        </w:r>
      </w:p>
      <w:p w:rsidRDefault="00247E19" w:rsidR="00247E19">
        <w:pPr>
          <w:pStyle w:val="Zaglavlje"/>
          <w:jc w:val="center"/>
        </w:pPr>
        <w:r>
          <w:tab/>
        </w:r>
        <w:r>
          <w:tab/>
          <w:t>Poslovni broj: 2 St-470/13-83</w:t>
        </w:r>
      </w:p>
    </w:sdtContent>
  </w:sdt>
  <w:p w:rsidRDefault="00247E19" w:rsidR="00247E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F73"/>
    <w:rsid w:val="00060278"/>
    <w:rsid w:val="00073FF9"/>
    <w:rsid w:val="00212D26"/>
    <w:rsid w:val="00247E19"/>
    <w:rsid w:val="00322513"/>
    <w:rsid w:val="00464154"/>
    <w:rsid w:val="004D75F2"/>
    <w:rsid w:val="00561F95"/>
    <w:rsid w:val="005C74D5"/>
    <w:rsid w:val="0074739E"/>
    <w:rsid w:val="00781F73"/>
    <w:rsid w:val="00832BEE"/>
    <w:rsid w:val="008731D2"/>
    <w:rsid w:val="00873568"/>
    <w:rsid w:val="00876DCD"/>
    <w:rsid w:val="0095347A"/>
    <w:rsid w:val="009D7EE4"/>
    <w:rsid w:val="009E7AFD"/>
    <w:rsid w:val="00A26221"/>
    <w:rsid w:val="00B07793"/>
    <w:rsid w:val="00BB05A6"/>
    <w:rsid w:val="00D85CAD"/>
    <w:rsid w:val="00E50C81"/>
    <w:rsid w:val="00E57323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1F73"/>
    <w:pPr>
      <w:spacing w:lineRule="auto" w:line="240" w:after="240"/>
    </w:pPr>
    <w:rPr>
      <w:szCs w:val="24"/>
      <w:lang w:val="hr-HR"/>
    </w:rPr>
  </w:style>
  <w:style w:styleId="Naslov1" w:type="paragraph">
    <w:name w:val="heading 1"/>
    <w:basedOn w:val="Normal"/>
    <w:next w:val="Normal"/>
    <w:link w:val="Naslov1Char"/>
    <w:qFormat/>
    <w:rsid w:val="00E57323"/>
    <w:pPr>
      <w:keepNext/>
      <w:spacing w:after="0"/>
      <w:outlineLvl w:val="0"/>
    </w:pPr>
    <w:rPr>
      <w:rFonts w:cs="Times New Roman"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81F73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GrbRH" w:type="paragraph">
    <w:name w:val="GrbRH"/>
    <w:basedOn w:val="Normal"/>
    <w:rsid w:val="00781F7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1F7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F73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7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E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E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E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E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E57323"/>
    <w:rPr>
      <w:rFonts w:cs="Times New Roman" w:eastAsia="Times New Roman"/>
      <w:szCs w:val="2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247E1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47E19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247E1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47E19"/>
    <w:rPr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1F73"/>
    <w:pPr>
      <w:spacing w:after="240" w:line="240" w:lineRule="auto"/>
    </w:pPr>
    <w:rPr>
      <w:szCs w:val="24"/>
      <w:lang w:val="hr-HR"/>
    </w:rPr>
  </w:style>
  <w:style w:styleId="Naslov1" w:type="paragraph">
    <w:name w:val="heading 1"/>
    <w:basedOn w:val="Normal"/>
    <w:next w:val="Normal"/>
    <w:link w:val="Naslov1Char"/>
    <w:qFormat/>
    <w:rsid w:val="00E57323"/>
    <w:pPr>
      <w:keepNext/>
      <w:spacing w:after="0"/>
      <w:outlineLvl w:val="0"/>
    </w:pPr>
    <w:rPr>
      <w:rFonts w:cs="Times New Roman"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81F73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GrbRH" w:type="paragraph">
    <w:name w:val="GrbRH"/>
    <w:basedOn w:val="Normal"/>
    <w:rsid w:val="00781F7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1F7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F73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7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E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E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E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E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E57323"/>
    <w:rPr>
      <w:rFonts w:cs="Times New Roman" w:eastAsia="Times New Roman"/>
      <w:szCs w:val="2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247E1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47E19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247E1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47E19"/>
    <w:rPr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394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997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St-470/2013</izvorni_sadrzaj>
    <derivirana_varijabla naziv="DomainObject.Predmet.OznakaBroj_1">St-470/2013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Pl.kupovnina 13.3.2017.</izvorni_sadrzaj>
    <derivirana_varijabla naziv="DomainObject.Predmet.PrimjedbaSuca_1">Pl.kupovnina 13.3.2017.</derivirana_varijabla>
  </DomainObject.Predmet.PrimjedbaSuca>
  <DomainObject.Predmet.ProtustrankaFormated>
    <izvorni_sadrzaj>  INŽENJERSKI BIRO BOGDAN Društvo s ograničenom odgovornošću za projektiranje, inženjersko i računalno savjetovanje u steč</izvorni_sadrzaj>
    <derivirana_varijabla naziv="DomainObject.Predmet.ProtustrankaFormated_1">  INŽENJERSKI BIRO BOGDAN Društvo s ograničenom odgovornošću za projektiranje, inženjersko i računalno savjetovanje u steč</derivirana_varijabla>
  </DomainObject.Predmet.ProtustrankaFormated>
  <DomainObject.Predmet.ProtustrankaFormatedOIB>
    <izvorni_sadrzaj>  INŽENJERSKI BIRO BOGDAN Društvo s ograničenom odgovornošću za projektiranje, inženjersko i računalno savjetovanje u steč, OIB 52517772353</izvorni_sadrzaj>
    <derivirana_varijabla naziv="DomainObject.Predmet.ProtustrankaFormatedOIB_1">  INŽENJERSKI BIRO BOGDAN Društvo s ograničenom odgovornošću za projektiranje, inženjersko i računalno savjetovanje u steč, OIB 52517772353</derivirana_varijabla>
  </DomainObject.Predmet.ProtustrankaFormatedOIB>
  <DomainObject.Predmet.ProtustrankaFormatedWithAdress>
    <izvorni_sadrzaj> INŽENJERSKI BIRO BOGDAN Društvo s ograničenom odgovornošću za projektiranje, inženjersko i računalno savjetovanje u steč, Preloška 47, 40000 Čakovec</izvorni_sadrzaj>
    <derivirana_varijabla naziv="DomainObject.Predmet.ProtustrankaFormatedWithAdress_1"> INŽENJERSKI BIRO BOGDAN Društvo s ograničenom odgovornošću za projektiranje, inženjersko i računalno savjetovanje u steč, Preloška 47, 40000 Čakovec</derivirana_varijabla>
  </DomainObject.Predmet.ProtustrankaFormatedWithAdress>
  <DomainObject.Predmet.ProtustrankaFormatedWithAdressOIB>
    <izvorni_sadrzaj> INŽENJERSKI BIRO BOGDAN Društvo s ograničenom odgovornošću za projektiranje, inženjersko i računalno savjetovanje u steč, OIB 52517772353, Preloška 47, 40000 Čakovec</izvorni_sadrzaj>
    <derivirana_varijabla naziv="DomainObject.Predmet.ProtustrankaFormatedWithAdressOIB_1"> INŽENJERSKI BIRO BOGDAN Društvo s ograničenom odgovornošću za projektiranje, inženjersko i računalno savjetovanje u steč, OIB 52517772353, Preloška 47, 40000 Čakovec</derivirana_varijabla>
  </DomainObject.Predmet.ProtustrankaFormatedWithAdressOIB>
  <DomainObject.Predmet.ProtustrankaWithAdress>
    <izvorni_sadrzaj>INŽENJERSKI BIRO BOGDAN Društvo s ograničenom odgovornošću za projektiranje, inženjersko i računalno savjetovanje u steč Preloška 47, 40000 Čakovec</izvorni_sadrzaj>
    <derivirana_varijabla naziv="DomainObject.Predmet.ProtustrankaWithAdress_1">INŽENJERSKI BIRO BOGDAN Društvo s ograničenom odgovornošću za projektiranje, inženjersko i računalno savjetovanje u steč Preloška 47, 40000 Čakovec</derivirana_varijabla>
  </DomainObject.Predmet.ProtustrankaWithAdress>
  <DomainObject.Predmet.ProtustrankaWithAdressOIB>
    <izvorni_sadrzaj>INŽENJERSKI BIRO BOGDAN Društvo s ograničenom odgovornošću za projektiranje, inženjersko i računalno savjetovanje u steč, OIB 52517772353, Preloška 47, 40000 Čakovec</izvorni_sadrzaj>
    <derivirana_varijabla naziv="DomainObject.Predmet.ProtustrankaWithAdressOIB_1">INŽENJERSKI BIRO BOGDAN Društvo s ograničenom odgovornošću za projektiranje, inženjersko i računalno savjetovanje u steč, OIB 52517772353, Preloška 47, 40000 Čakovec</derivirana_varijabla>
  </DomainObject.Predmet.ProtustrankaWithAdressOIB>
  <DomainObject.Predmet.ProtustrankaNazivFormated>
    <izvorni_sadrzaj>INŽENJERSKI BIRO BOGDAN Društvo s ograničenom odgovornošću za projektiranje, inženjersko i računalno savjetovanje u steč</izvorni_sadrzaj>
    <derivirana_varijabla naziv="DomainObject.Predmet.ProtustrankaNazivFormated_1">INŽENJERSKI BIRO BOGDAN Društvo s ograničenom odgovornošću za projektiranje, inženjersko i računalno savjetovanje u steč</derivirana_varijabla>
  </DomainObject.Predmet.ProtustrankaNazivFormated>
  <DomainObject.Predmet.ProtustrankaNazivFormatedOIB>
    <izvorni_sadrzaj>INŽENJERSKI BIRO BOGDAN Društvo s ograničenom odgovornošću za projektiranje, inženjersko i računalno savjetovanje u steč, OIB 52517772353</izvorni_sadrzaj>
    <derivirana_varijabla naziv="DomainObject.Predmet.ProtustrankaNazivFormatedOIB_1">INŽENJERSKI BIRO BOGDAN Društvo s ograničenom odgovornošću za projektiranje, inženjersko i računalno savjetovanje u steč, OIB 52517772353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 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OIB 18683136487, O. Keršovanija 11,4 0000 Čakovec</izvorni_sadrzaj>
    <derivirana_varijabla naziv="DomainObject.Predmet.StrankaWithAdressOIB_1">POREZNA UPRAVA ČAKOVEC, OIB 18683136487,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957622.80</izvorni_sadrzaj>
    <derivirana_varijabla naziv="DomainObject.Predmet.TrenutnaVrijednost_1">957622.80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INŽENJERSKI BIRO BOGDAN Društvo s ograničenom odgovornošću za projektiranje, inženjersko i računalno savjetovanje u steč</item>
    </izvorni_sadrzaj>
    <derivirana_varijabla naziv="DomainObject.Predmet.ProtuStrankaListFormated_1">
      <item>INŽENJERSKI BIRO BOGDAN Društvo s ograničenom odgovornošću za projektiranje, inženjersko i računalno savjetovanje u steč</item>
    </derivirana_varijabla>
  </DomainObject.Predmet.ProtuStrankaListFormated>
  <DomainObject.Predmet.ProtuStrankaListFormatedOIB>
    <izvorni_sadrzaj>
      <item>INŽENJERSKI BIRO BOGDAN Društvo s ograničenom odgovornošću za projektiranje, inženjersko i računalno savjetovanje u steč, OIB 52517772353</item>
    </izvorni_sadrzaj>
    <derivirana_varijabla naziv="DomainObject.Predmet.ProtuStrankaListFormatedOIB_1">
      <item>INŽENJERSKI BIRO BOGDAN Društvo s ograničenom odgovornošću za projektiranje, inženjersko i računalno savjetovanje u steč, OIB 52517772353</item>
    </derivirana_varijabla>
  </DomainObject.Predmet.ProtuStrankaListFormatedOIB>
  <DomainObject.Predmet.ProtuStrankaListFormatedWithAdress>
    <izvorni_sadrzaj>
      <item>INŽENJERSKI BIRO BOGDAN Društvo s ograničenom odgovornošću za projektiranje, inženjersko i računalno savjetovanje u steč, Preloška 47, 40000 Čakovec</item>
    </izvorni_sadrzaj>
    <derivirana_varijabla naziv="DomainObject.Predmet.ProtuStrankaListFormatedWithAdress_1">
      <item>INŽENJERSKI BIRO BOGDAN Društvo s ograničenom odgovornošću za projektiranje, inženjersko i računalno savjetovanje u steč, Preloška 47, 40000 Čakovec</item>
    </derivirana_varijabla>
  </DomainObject.Predmet.ProtuStrankaListFormatedWithAdress>
  <DomainObject.Predmet.ProtuStrankaListFormatedWithAdressOIB>
    <izvorni_sadrzaj>
      <item>INŽENJERSKI BIRO BOGDAN Društvo s ograničenom odgovornošću za projektiranje, inženjersko i računalno savjetovanje u steč, OIB 52517772353, Preloška 47, 40000 Čakovec</item>
    </izvorni_sadrzaj>
    <derivirana_varijabla naziv="DomainObject.Predmet.ProtuStrankaListFormatedWithAdressOIB_1">
      <item>INŽENJERSKI BIRO BOGDAN Društvo s ograničenom odgovornošću za projektiranje, inženjersko i računalno savjetovanje u steč, OIB 52517772353, Preloška 47, 40000 Čakovec</item>
    </derivirana_varijabla>
  </DomainObject.Predmet.ProtuStrankaListFormatedWithAdressOIB>
  <DomainObject.Predmet.ProtuStrankaListNazivFormated>
    <izvorni_sadrzaj>
      <item>INŽENJERSKI BIRO BOGDAN Društvo s ograničenom odgovornošću za projektiranje, inženjersko i računalno savjetovanje u steč</item>
    </izvorni_sadrzaj>
    <derivirana_varijabla naziv="DomainObject.Predmet.ProtuStrankaListNazivFormated_1">
      <item>INŽENJERSKI BIRO BOGDAN Društvo s ograničenom odgovornošću za projektiranje, inženjersko i računalno savjetovanje u steč</item>
    </derivirana_varijabla>
  </DomainObject.Predmet.ProtuStrankaListNazivFormated>
  <DomainObject.Predmet.ProtuStrankaListNazivFormatedOIB>
    <izvorni_sadrzaj>
      <item>INŽENJERSKI BIRO BOGDAN Društvo s ograničenom odgovornošću za projektiranje, inženjersko i računalno savjetovanje u steč, OIB 52517772353</item>
    </izvorni_sadrzaj>
    <derivirana_varijabla naziv="DomainObject.Predmet.ProtuStrankaListNazivFormatedOIB_1">
      <item>INŽENJERSKI BIRO BOGDAN Društvo s ograničenom odgovornošću za projektiranje, inženjersko i računalno savjetovanje u steč, OIB 52517772353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izvorni_sadrzaj>
    <derivirana_varijabla naziv="DomainObject.Predmet.OstaliListFormated_1">
      <item>ŽUPANIJSKO DRŽAVNO ODVJETNIŠTVO U VARAŽDINU Građansko upravni odjel punomoćnik sudionika u postupku POREZNA UPRAVA ČAKOVEC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izvorni_sadrzaj>
    <derivirana_varijabla naziv="DomainObject.Predmet.OstaliListFormatedOIB_1">
      <item>ŽUPANIJSKO DRŽAVNO ODVJETNIŠTVO U VARAŽDINU Građansko upravni odjel punomoćnik sudionika u postupku POREZNA UPRAVA ČAKOVEC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Damir Klinec</item>
      <item>SANJA KRALJEK</item>
      <item>H-ABDUCO društvo s ograničenom odgovornošću za usluge, Slavonska avenija 6A, 10000 Zagreb</item>
      <item>MF Porezna uprava, Područni ured sjeverna Hrvatska, Graberje 1, 42000 Varaždin</item>
      <item>Županijsko državno odvjetništvo u Varaždinu, Ul. braće Radić 2,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Damir Klinec</item>
      <item>SANJA KRALJEK</item>
      <item>H-ABDUCO društvo s ograničenom odgovornošću za usluge, Slavonska avenija 6A, 10000 Zagreb</item>
      <item>MF Porezna uprava, Područni ured sjeverna Hrvatska, Graberje 1, 42000 Varaždin</item>
      <item>Županijsko državno odvjetništvo u Varaždinu, Ul. braće Radić 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Damir Klinec</item>
      <item>SANJA KRALJEK, OIB 44015522626</item>
      <item>H-ABDUCO društvo s ograničenom odgovornošću za usluge, OIB 13667298928, Slavonska avenija 6A, 10000 Zagreb</item>
      <item>MF Porezna uprava, Područni ured sjeverna Hrvatska, Graberje 1, 42000 Varaždin</item>
      <item>Županijsko državno odvjetništvo u Varaždinu, Ul. braće Radić 2,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Damir Klinec</item>
      <item>SANJA KRALJEK, OIB 44015522626</item>
      <item>H-ABDUCO društvo s ograničenom odgovornošću za usluge, OIB 13667298928, Slavonska avenija 6A, 10000 Zagreb</item>
      <item>MF Porezna uprava, Područni ured sjeverna Hrvatska, Graberje 1, 42000 Varaždin</item>
      <item>Županijsko državno odvjetništvo u Varaždinu, Ul. braće Radić 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izvorni_sadrzaj>
    <derivirana_varijabla naziv="DomainObject.Predmet.OstaliListNazivFormated_1"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 Građansko upravni odjel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izvorni_sadrzaj>
    <derivirana_varijabla naziv="DomainObject.Predmet.OstaliListNazivFormatedOIB_1">
      <item>ŽUPANIJSKO DRŽAVNO ODVJETNIŠTVO U VARAŽDINU Građansko upravni odjel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INŽENJERSKI BIRO BOGDAN Društvo s ograničenom odgovornošću za projektiranje, inženjersko i računalno savjetovanje u steč</izvorni_sadrzaj>
    <derivirana_varijabla naziv="DomainObject.Predmet.ProtustrankaIDrugi_1">INŽENJERSKI BIRO BOGDAN Društvo s ograničenom odgovornošću za projektiranje, inženjersko i računalno savjetovanje u steč</derivirana_varijabla>
  </DomainObject.Predmet.ProtustrankaIDrugi>
  <DomainObject.Predmet.StrankaIDrugiAdressOIB>
    <izvorni_sadrzaj>POREZNA UPRAVA ČAKOVEC, OIB 18683136487, O. Keršovanija 11, 4 0000 Čakovec</izvorni_sadrzaj>
    <derivirana_varijabla naziv="DomainObject.Predmet.StrankaIDrugiAdressOIB_1">POREZNA UPRAVA ČAKOVEC, OIB 18683136487, O. Keršovanija 11, 4 0000 Čakovec</derivirana_varijabla>
  </DomainObject.Predmet.StrankaIDrugiAdressOIB>
  <DomainObject.Predmet.ProtustrankaIDrugiAdressOIB>
    <izvorni_sadrzaj>INŽENJERSKI BIRO BOGDAN Društvo s ograničenom odgovornošću za projektiranje, inženjersko i računalno savjetovanje u steč, OIB 52517772353, Preloška 47, 40000 Čakovec</izvorni_sadrzaj>
    <derivirana_varijabla naziv="DomainObject.Predmet.ProtustrankaIDrugiAdressOIB_1">INŽENJERSKI BIRO BOGDAN Društvo s ograničenom odgovornošću za projektiranje, inženjersko i računalno savjetovanje u steč, OIB 52517772353, Preloška 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INŽENJERSKI BIRO BOGDAN Društvo s ograničenom odgovornošću za projektiranje, inženjersko i računalno savjetovanje u steč</item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izvorni_sadrzaj>
    <derivirana_varijabla naziv="DomainObject.Predmet.SudioniciListNaziv_1">
      <item>POREZNA UPRAVA ČAKOVEC</item>
      <item>INŽENJERSKI BIRO BOGDAN Društvo s ograničenom odgovornošću za projektiranje, inženjersko i računalno savjetovanje u steč</item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derivirana_varijabla>
  </DomainObject.Predmet.SudioniciListNaziv>
  <DomainObject.Predmet.SudioniciListAdressOIB>
    <izvorni_sadrzaj>
      <item>POREZNA UPRAVA ČAKOVEC, OIB 18683136487, O. Keršovanija 11,4 0000 Čakovec</item>
      <item>INŽENJERSKI BIRO BOGDAN Društvo s ograničenom odgovornošću za projektiranje, inženjersko i računalno savjetovanje u steč, OIB 52517772353, Preloška 47,40000 Čakovec</item>
      <item>ŽUPANIJSKO DRŽAVNO ODVJETNIŠTVO U VARAŽDINU Građansko upravni odjel, 42000 Varaždin</item>
      <item>Damir Klinec</item>
      <item>SANJA KRALJEK, OIB 44015522626</item>
      <item>H-ABDUCO društvo s ograničenom odgovornošću za usluge, OIB 13667298928, Slavonska avenija 6A,10000 Zagreb</item>
      <item>MF Porezna uprava, Područni ured sjeverna Hrvatska, Graberje 1,42000 Varaždin</item>
      <item>Županijsko državno odvjetništvo u Varaždinu, Ul. braće Radić 2,42000 Varaždin</item>
    </izvorni_sadrzaj>
    <derivirana_varijabla naziv="DomainObject.Predmet.SudioniciListAdressOIB_1">
      <item>POREZNA UPRAVA ČAKOVEC, OIB 18683136487, O. Keršovanija 11,4 0000 Čakovec</item>
      <item>INŽENJERSKI BIRO BOGDAN Društvo s ograničenom odgovornošću za projektiranje, inženjersko i računalno savjetovanje u steč, OIB 52517772353, Preloška 47,40000 Čakovec</item>
      <item>ŽUPANIJSKO DRŽAVNO ODVJETNIŠTVO U VARAŽDINU Građansko upravni odjel, 42000 Varaždin</item>
      <item>Damir Klinec</item>
      <item>SANJA KRALJEK, OIB 44015522626</item>
      <item>H-ABDUCO društvo s ograničenom odgovornošću za usluge, OIB 13667298928, Slavonska avenija 6A,10000 Zagreb</item>
      <item>MF Porezna uprava, Područni ured sjeverna Hrvatska, Graberje 1,42000 Varaždin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52517772353</item>
      <item>, OIB null</item>
      <item>, OIB null</item>
      <item>, OIB 44015522626</item>
      <item>, OIB 13667298928</item>
      <item>, OIB null</item>
      <item>, OIB null</item>
    </izvorni_sadrzaj>
    <derivirana_varijabla naziv="DomainObject.Predmet.SudioniciListNazivOIB_1">
      <item>, OIB 18683136487</item>
      <item>, OIB 52517772353</item>
      <item>, OIB null</item>
      <item>, OIB null</item>
      <item>, OIB 44015522626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1478</properties:Characters>
  <properties:Lines>54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2017-07-07T05:52:00Z</dcterms:created>
  <dc:creator>Ljubica Makovec</dc:creator>
  <cp:lastModifiedBy>Marko Makaj</cp:lastModifiedBy>
  <cp:lastPrinted>2017-07-07T05:52:00Z</cp:lastPrinted>
  <dcterms:modified xmlns:xsi="http://www.w3.org/2001/XMLSchema-instance" xsi:type="dcterms:W3CDTF">2017-07-07T05:53:00Z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