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8c79" w14:paraId="6648c79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89195F">
        <w:rPr>
          <w:rFonts w:hAnsi="Times New Roman" w:ascii="Times New Roman"/>
          <w:szCs w:val="24"/>
          <w:lang w:val="hr-HR"/>
        </w:rPr>
        <w:t>6350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89195F" w:rsidR="0089195F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7C1486">
        <w:rPr>
          <w:rFonts w:hAnsi="Times New Roman" w:ascii="Times New Roman"/>
          <w:szCs w:val="24"/>
          <w:lang w:val="hr-HR"/>
        </w:rPr>
        <w:t xml:space="preserve"> </w:t>
      </w:r>
      <w:r w:rsidR="00FA4C2B">
        <w:rPr>
          <w:rFonts w:hAnsi="Times New Roman" w:ascii="Times New Roman"/>
          <w:szCs w:val="24"/>
          <w:lang w:val="hr-HR"/>
        </w:rPr>
        <w:t xml:space="preserve"> </w:t>
      </w:r>
      <w:r w:rsidR="0089195F" w:rsidRPr="0089195F">
        <w:rPr>
          <w:rFonts w:hAnsi="Times New Roman" w:ascii="Times New Roman"/>
        </w:rPr>
        <w:t>SREDINA-PROMET d.o.o., Zagreb, Antuna Šoljana 26, MBS: 080441510, OIB: 25045816626</w:t>
      </w:r>
      <w:r w:rsidR="0089195F">
        <w:t xml:space="preserve">, </w:t>
      </w:r>
      <w:r w:rsidR="0089195F" w:rsidRPr="0089195F">
        <w:rPr>
          <w:rFonts w:hAnsi="Times New Roman" w:ascii="Times New Roman"/>
        </w:rPr>
        <w:t>dana 06. travnja 2016. godine</w:t>
      </w:r>
    </w:p>
    <w:p w:rsidRDefault="00A02786" w:rsidP="00FA4C2B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89195F">
        <w:rPr>
          <w:rFonts w:hAnsi="Times New Roman" w:ascii="Times New Roman"/>
          <w:szCs w:val="24"/>
        </w:rPr>
        <w:t xml:space="preserve"> </w:t>
      </w:r>
      <w:r w:rsidR="0089195F" w:rsidRPr="0089195F">
        <w:rPr>
          <w:rFonts w:hAnsi="Times New Roman" w:ascii="Times New Roman"/>
        </w:rPr>
        <w:t>SREDINA-PROMET d.o.o., Zagreb, Antuna Šoljana 26, MBS: 080441510, OIB: 25045816626</w:t>
      </w:r>
      <w:r w:rsidR="00CE7F4E">
        <w:rPr>
          <w:rFonts w:hAnsi="Times New Roman" w:ascii="Times New Roman"/>
        </w:rPr>
        <w:t>.</w:t>
      </w:r>
    </w:p>
    <w:p w:rsidRDefault="00A02786" w:rsidP="00A7387E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A7387E">
        <w:rPr>
          <w:rFonts w:hAnsi="Times New Roman" w:ascii="Times New Roman"/>
          <w:szCs w:val="24"/>
        </w:rPr>
        <w:t>6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CE7F4E">
        <w:rPr>
          <w:rFonts w:hAnsi="Times New Roman" w:ascii="Times New Roman"/>
          <w:szCs w:val="24"/>
        </w:rPr>
        <w:t>0</w:t>
      </w:r>
      <w:r w:rsidR="00FA08F9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  <w:r w:rsidR="0089195F">
        <w:rPr>
          <w:rFonts w:hAnsi="Times New Roman" w:ascii="Times New Roman"/>
          <w:szCs w:val="24"/>
        </w:rPr>
        <w:t xml:space="preserve"> 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FA4C2B">
        <w:rPr>
          <w:rFonts w:hAnsi="Times New Roman" w:ascii="Times New Roman"/>
          <w:szCs w:val="24"/>
        </w:rPr>
        <w:t xml:space="preserve"> </w:t>
      </w:r>
      <w:r w:rsidR="0089195F">
        <w:rPr>
          <w:rFonts w:hAnsi="Times New Roman" w:ascii="Times New Roman"/>
          <w:szCs w:val="24"/>
        </w:rPr>
        <w:t xml:space="preserve"> Marijan Drljanovčan, Miholjanec, Antuna Mihanovića 131, OIB 49708160625.  </w:t>
      </w:r>
    </w:p>
    <w:p w:rsidRDefault="0089195F" w:rsidP="00E80772" w:rsidR="0089195F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B52206">
        <w:rPr>
          <w:rFonts w:hAnsi="Times New Roman" w:ascii="Times New Roman"/>
          <w:szCs w:val="24"/>
          <w:lang w:val="hr-HR"/>
        </w:rPr>
        <w:t xml:space="preserve"> </w:t>
      </w:r>
      <w:r w:rsidR="0089195F" w:rsidRPr="0089195F">
        <w:rPr>
          <w:rFonts w:hAnsi="Times New Roman" w:ascii="Times New Roman"/>
        </w:rPr>
        <w:t>SREDINA-PROMET d.o.o., Zagreb, Antuna Šoljana 26, MBS: 080441510, OIB: 25045816626</w:t>
      </w:r>
      <w:r w:rsidR="0089195F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7387E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Nakon </w:t>
      </w:r>
      <w:r w:rsidR="00A02786">
        <w:rPr>
          <w:rFonts w:hAnsi="Times New Roman" w:ascii="Times New Roman"/>
          <w:szCs w:val="24"/>
          <w:lang w:val="hr-HR"/>
        </w:rPr>
        <w:t xml:space="preserve">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7387E">
        <w:rPr>
          <w:rFonts w:hAnsi="Times New Roman" w:ascii="Times New Roman"/>
          <w:lang w:val="hr-HR"/>
        </w:rPr>
        <w:t>28. siječnja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A7387E">
        <w:rPr>
          <w:rFonts w:hAnsi="Times New Roman" w:ascii="Times New Roman"/>
          <w:lang w:val="hr-HR"/>
        </w:rPr>
        <w:t>28. siječnja 2016.</w:t>
      </w:r>
      <w:r w:rsidR="00A02786">
        <w:rPr>
          <w:rFonts w:hAnsi="Times New Roman" w:ascii="Times New Roman"/>
          <w:lang w:val="hr-HR"/>
        </w:rPr>
        <w:t xml:space="preserve">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E7F4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CE7F4E">
        <w:rPr>
          <w:rFonts w:hAnsi="Times New Roman" w:ascii="Times New Roman"/>
          <w:lang w:val="hr-HR"/>
        </w:rPr>
        <w:t>0</w:t>
      </w:r>
      <w:r w:rsidR="00A7387E">
        <w:rPr>
          <w:rFonts w:hAnsi="Times New Roman" w:ascii="Times New Roman"/>
          <w:lang w:val="hr-HR"/>
        </w:rPr>
        <w:t>6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320F37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20F37" w:rsidR="00320F37" w:rsidRPr="00320F37">
      <w:pPr>
        <w:jc w:val="right"/>
        <w:rPr>
          <w:rFonts w:hAnsi="Times New Roman" w:ascii="Times New Roman"/>
          <w:sz w:val="22"/>
          <w:szCs w:val="22"/>
        </w:rPr>
      </w:pPr>
    </w:p>
    <w:p w:rsidRDefault="00320F37" w:rsidR="00320F37" w:rsidRPr="00320F37">
      <w:pPr>
        <w:jc w:val="right"/>
        <w:rPr>
          <w:rFonts w:hAnsi="Times New Roman" w:ascii="Times New Roman"/>
          <w:color w:val="000000"/>
        </w:rPr>
      </w:pPr>
      <w:r w:rsidRPr="00320F37">
        <w:rPr>
          <w:rFonts w:hAnsi="Times New Roman" w:ascii="Times New Roman"/>
          <w:color w:val="000000"/>
        </w:rPr>
        <w:t>Za točnost otpravka</w:t>
      </w:r>
    </w:p>
    <w:p w:rsidRDefault="00320F37" w:rsidR="00320F37" w:rsidRPr="00320F37">
      <w:pPr>
        <w:jc w:val="right"/>
        <w:rPr>
          <w:rFonts w:hAnsi="Times New Roman" w:ascii="Times New Roman"/>
          <w:color w:val="000000"/>
        </w:rPr>
      </w:pPr>
      <w:r w:rsidRPr="00320F37">
        <w:rPr>
          <w:rFonts w:hAnsi="Times New Roman" w:ascii="Times New Roman"/>
          <w:color w:val="000000"/>
        </w:rPr>
        <w:t>Ovlašteni službenik</w:t>
      </w:r>
    </w:p>
    <w:p w:rsidRDefault="00320F37" w:rsidR="00320F37" w:rsidRPr="00320F37">
      <w:pPr>
        <w:jc w:val="right"/>
        <w:rPr>
          <w:rFonts w:hAnsi="Times New Roman" w:ascii="Times New Roman"/>
          <w:color w:val="000000"/>
        </w:rPr>
      </w:pPr>
      <w:r w:rsidRPr="00320F37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320F37" w:rsidRPr="00320F37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89195F">
          <w:rPr>
            <w:rFonts w:hAnsi="Times New Roman" w:ascii="Times New Roman"/>
          </w:rPr>
          <w:t>6350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20F37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5703B7"/>
    <w:rsid w:val="00574170"/>
    <w:rsid w:val="00631843"/>
    <w:rsid w:val="007C1486"/>
    <w:rsid w:val="007F2CA2"/>
    <w:rsid w:val="008139E9"/>
    <w:rsid w:val="00871650"/>
    <w:rsid w:val="0089195F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56EB1"/>
    <w:rsid w:val="00A7387E"/>
    <w:rsid w:val="00AC5E51"/>
    <w:rsid w:val="00B4743B"/>
    <w:rsid w:val="00B52206"/>
    <w:rsid w:val="00BA6C65"/>
    <w:rsid w:val="00BF4417"/>
    <w:rsid w:val="00CC2F6B"/>
    <w:rsid w:val="00CE7F4E"/>
    <w:rsid w:val="00D012D1"/>
    <w:rsid w:val="00E22456"/>
    <w:rsid w:val="00E360B5"/>
    <w:rsid w:val="00E45A83"/>
    <w:rsid w:val="00E80772"/>
    <w:rsid w:val="00ED0E6D"/>
    <w:rsid w:val="00F03AFC"/>
    <w:rsid w:val="00F1081E"/>
    <w:rsid w:val="00F22D0E"/>
    <w:rsid w:val="00FA08F9"/>
    <w:rsid w:val="00FA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0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0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5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328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15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709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4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6350</izvorni_sadrzaj>
    <derivirana_varijabla naziv="DomainObject.Predmet.Broj_1">6350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St-6350/2015</izvorni_sadrzaj>
    <derivirana_varijabla naziv="DomainObject.Predmet.OznakaBroj_1">St-6350/2015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SREDINA-PROMET d.o.o. zastupanog po punomoćniku LISA SUN; HUANG WEIZHONG</izvorni_sadrzaj>
    <derivirana_varijabla naziv="DomainObject.Predmet.ProtustrankaFormated_1">  SREDINA-PROMET d.o.o. zastupanog po punomoćniku LISA SUN; HUANG WEIZHONG</derivirana_varijabla>
  </DomainObject.Predmet.ProtustrankaFormated>
  <DomainObject.Predmet.ProtustrankaFormatedOIB>
    <izvorni_sadrzaj>  SREDINA-PROMET d.o.o., OIB 25045816626 zastupanog po punomoćniku LISA SUN; HUANG WEIZHONG</izvorni_sadrzaj>
    <derivirana_varijabla naziv="DomainObject.Predmet.ProtustrankaFormatedOIB_1">  SREDINA-PROMET d.o.o., OIB 25045816626 zastupanog po punomoćniku LISA SUN; HUANG WEIZHONG</derivirana_varijabla>
  </DomainObject.Predmet.ProtustrankaFormatedOIB>
  <DomainObject.Predmet.ProtustrankaFormatedWithAdress>
    <izvorni_sadrzaj> SREDINA-PROMET d.o.o., Antuna Šoljana 26, 10000 Zagreb zastupanog po punomoćniku LISA SUN; HUANG WEIZHONG</izvorni_sadrzaj>
    <derivirana_varijabla naziv="DomainObject.Predmet.ProtustrankaFormatedWithAdress_1"> SREDINA-PROMET d.o.o., Antuna Šoljana 26, 10000 Zagreb zastupanog po punomoćniku LISA SUN; HUANG WEIZHONG</derivirana_varijabla>
  </DomainObject.Predmet.ProtustrankaFormatedWithAdress>
  <DomainObject.Predmet.ProtustrankaFormatedWithAdressOIB>
    <izvorni_sadrzaj> SREDINA-PROMET d.o.o., OIB 25045816626, Antuna Šoljana 26, 10000 Zagreb zastupanog po punomoćniku LISA SUN; HUANG WEIZHONG</izvorni_sadrzaj>
    <derivirana_varijabla naziv="DomainObject.Predmet.ProtustrankaFormatedWithAdressOIB_1"> SREDINA-PROMET d.o.o., OIB 25045816626, Antuna Šoljana 26, 10000 Zagreb zastupanog po punomoćniku LISA SUN; HUANG WEIZHONG</derivirana_varijabla>
  </DomainObject.Predmet.ProtustrankaFormatedWithAdressOIB>
  <DomainObject.Predmet.ProtustrankaWithAdress>
    <izvorni_sadrzaj>SREDINA-PROMET d.o.o. Antuna Šoljana 26, 10000 Zagreb</izvorni_sadrzaj>
    <derivirana_varijabla naziv="DomainObject.Predmet.ProtustrankaWithAdress_1">SREDINA-PROMET d.o.o. Antuna Šoljana 26, 10000 Zagreb</derivirana_varijabla>
  </DomainObject.Predmet.ProtustrankaWithAdress>
  <DomainObject.Predmet.ProtustrankaWithAdressOIB>
    <izvorni_sadrzaj>SREDINA-PROMET d.o.o., OIB 25045816626, Antuna Šoljana 26, 10000 Zagreb</izvorni_sadrzaj>
    <derivirana_varijabla naziv="DomainObject.Predmet.ProtustrankaWithAdressOIB_1">SREDINA-PROMET d.o.o., OIB 25045816626, Antuna Šoljana 26, 10000 Zagreb</derivirana_varijabla>
  </DomainObject.Predmet.ProtustrankaWithAdressOIB>
  <DomainObject.Predmet.ProtustrankaNazivFormated>
    <izvorni_sadrzaj>SREDINA-PROMET d.o.o.</izvorni_sadrzaj>
    <derivirana_varijabla naziv="DomainObject.Predmet.ProtustrankaNazivFormated_1">SREDINA-PROMET d.o.o.</derivirana_varijabla>
  </DomainObject.Predmet.ProtustrankaNazivFormated>
  <DomainObject.Predmet.ProtustrankaNazivFormatedOIB>
    <izvorni_sadrzaj>SREDINA-PROMET d.o.o., OIB 25045816626</izvorni_sadrzaj>
    <derivirana_varijabla naziv="DomainObject.Predmet.ProtustrankaNazivFormatedOIB_1">SREDINA-PROMET d.o.o., OIB 25045816626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SREDINA-PROMET d.o.o. zastupanog po punomoćniku LISA SUN; HUANG WEIZHONG</item>
    </izvorni_sadrzaj>
    <derivirana_varijabla naziv="DomainObject.Predmet.ProtuStrankaListFormated_1">
      <item>SREDINA-PROMET d.o.o. zastupanog po punomoćniku LISA SUN; HUANG WEIZHONG</item>
    </derivirana_varijabla>
  </DomainObject.Predmet.ProtuStrankaListFormated>
  <DomainObject.Predmet.ProtuStrankaListFormatedOIB>
    <izvorni_sadrzaj>
      <item>SREDINA-PROMET d.o.o., OIB 25045816626 zastupanog po punomoćniku LISA SUN; HUANG WEIZHONG</item>
    </izvorni_sadrzaj>
    <derivirana_varijabla naziv="DomainObject.Predmet.ProtuStrankaListFormatedOIB_1">
      <item>SREDINA-PROMET d.o.o., OIB 25045816626 zastupanog po punomoćniku LISA SUN; HUANG WEIZHONG</item>
    </derivirana_varijabla>
  </DomainObject.Predmet.ProtuStrankaListFormatedOIB>
  <DomainObject.Predmet.ProtuStrankaListFormatedWithAdress>
    <izvorni_sadrzaj>
      <item>SREDINA-PROMET d.o.o., Antuna Šoljana 26, 10000 Zagreb zastupanog po punomoćniku LISA SUN; HUANG WEIZHONG</item>
    </izvorni_sadrzaj>
    <derivirana_varijabla naziv="DomainObject.Predmet.ProtuStrankaListFormatedWithAdress_1">
      <item>SREDINA-PROMET d.o.o., Antuna Šoljana 26, 10000 Zagreb zastupanog po punomoćniku LISA SUN; HUANG WEIZHONG</item>
    </derivirana_varijabla>
  </DomainObject.Predmet.ProtuStrankaListFormatedWithAdress>
  <DomainObject.Predmet.ProtuStrankaListFormatedWithAdressOIB>
    <izvorni_sadrzaj>
      <item>SREDINA-PROMET d.o.o., OIB 25045816626, Antuna Šoljana 26, 10000 Zagreb zastupanog po punomoćniku LISA SUN; HUANG WEIZHONG</item>
    </izvorni_sadrzaj>
    <derivirana_varijabla naziv="DomainObject.Predmet.ProtuStrankaListFormatedWithAdressOIB_1">
      <item>SREDINA-PROMET d.o.o., OIB 25045816626, Antuna Šoljana 26, 10000 Zagreb zastupanog po punomoćniku LISA SUN; HUANG WEIZHONG</item>
    </derivirana_varijabla>
  </DomainObject.Predmet.ProtuStrankaListFormatedWithAdressOIB>
  <DomainObject.Predmet.ProtuStrankaListNazivFormated>
    <izvorni_sadrzaj>
      <item>SREDINA-PROMET d.o.o.</item>
    </izvorni_sadrzaj>
    <derivirana_varijabla naziv="DomainObject.Predmet.ProtuStrankaListNazivFormated_1">
      <item>SREDINA-PROMET d.o.o.</item>
    </derivirana_varijabla>
  </DomainObject.Predmet.ProtuStrankaListNazivFormated>
  <DomainObject.Predmet.ProtuStrankaListNazivFormatedOIB>
    <izvorni_sadrzaj>
      <item>SREDINA-PROMET d.o.o., OIB 25045816626</item>
    </izvorni_sadrzaj>
    <derivirana_varijabla naziv="DomainObject.Predmet.ProtuStrankaListNazivFormatedOIB_1">
      <item>SREDINA-PROMET d.o.o., OIB 25045816626</item>
    </derivirana_varijabla>
  </DomainObject.Predmet.ProtuStrankaListNazivFormatedOIB>
  <DomainObject.Predmet.OstaliListFormated>
    <izvorni_sadrzaj>
      <item>HUANG WEIZHONG punomoćnik sudionika u postupku SREDINA-PROMET d.o.o.</item>
      <item>LISA SUN punomoćnik sudionika u postupku SREDINA-PROMET d.o.o.</item>
    </izvorni_sadrzaj>
    <derivirana_varijabla naziv="DomainObject.Predmet.OstaliListFormated_1">
      <item>HUANG WEIZHONG punomoćnik sudionika u postupku SREDINA-PROMET d.o.o.</item>
      <item>LISA SUN punomoćnik sudionika u postupku SREDINA-PROMET d.o.o.</item>
    </derivirana_varijabla>
  </DomainObject.Predmet.OstaliListFormated>
  <DomainObject.Predmet.OstaliListFormatedOIB>
    <izvorni_sadrzaj>
      <item>HUANG WEIZHONG, OIB 32912859886 punomoćnik sudionika u postupku SREDINA-PROMET d.o.o.</item>
      <item>LISA SUN, OIB 55811659831 punomoćnik sudionika u postupku SREDINA-PROMET d.o.o.</item>
    </izvorni_sadrzaj>
    <derivirana_varijabla naziv="DomainObject.Predmet.OstaliListFormatedOIB_1">
      <item>HUANG WEIZHONG, OIB 32912859886 punomoćnik sudionika u postupku SREDINA-PROMET d.o.o.</item>
      <item>LISA SUN, OIB 55811659831 punomoćnik sudionika u postupku SREDINA-PROMET d.o.o.</item>
    </derivirana_varijabla>
  </DomainObject.Predmet.OstaliListFormatedOIB>
  <DomainObject.Predmet.OstaliListFormatedWithAdress>
    <izvorni_sadrzaj>
      <item>HUANG WEIZHONG, Guizhuo, Dongjeaoxijie 38, Anshun punomoćnik sudionika u postupku SREDINA-PROMET d.o.o.</item>
      <item>LISA SUN, Antuna Šoljana 26, 10000 Zagreb punomoćnik sudionika u postupku SREDINA-PROMET d.o.o.</item>
    </izvorni_sadrzaj>
    <derivirana_varijabla naziv="DomainObject.Predmet.OstaliListFormatedWithAdress_1">
      <item>HUANG WEIZHONG, Guizhuo, Dongjeaoxijie 38, Anshun punomoćnik sudionika u postupku SREDINA-PROMET d.o.o.</item>
      <item>LISA SUN, Antuna Šoljana 26, 10000 Zagreb punomoćnik sudionika u postupku SREDINA-PROMET d.o.o.</item>
    </derivirana_varijabla>
  </DomainObject.Predmet.OstaliListFormatedWithAdress>
  <DomainObject.Predmet.OstaliListFormatedWithAdressOIB>
    <izvorni_sadrzaj>
      <item>HUANG WEIZHONG, OIB 32912859886, Guizhuo, Dongjeaoxijie 38, Anshun punomoćnik sudionika u postupku SREDINA-PROMET d.o.o.</item>
      <item>LISA SUN, OIB 55811659831, Antuna Šoljana 26, 10000 Zagreb punomoćnik sudionika u postupku SREDINA-PROMET d.o.o.</item>
    </izvorni_sadrzaj>
    <derivirana_varijabla naziv="DomainObject.Predmet.OstaliListFormatedWithAdressOIB_1">
      <item>HUANG WEIZHONG, OIB 32912859886, Guizhuo, Dongjeaoxijie 38, Anshun punomoćnik sudionika u postupku SREDINA-PROMET d.o.o.</item>
      <item>LISA SUN, OIB 55811659831, Antuna Šoljana 26, 10000 Zagreb punomoćnik sudionika u postupku SREDINA-PROMET d.o.o.</item>
    </derivirana_varijabla>
  </DomainObject.Predmet.OstaliListFormatedWithAdressOIB>
  <DomainObject.Predmet.OstaliListNazivFormated>
    <izvorni_sadrzaj>
      <item>HUANG WEIZHONG</item>
      <item>LISA SUN</item>
    </izvorni_sadrzaj>
    <derivirana_varijabla naziv="DomainObject.Predmet.OstaliListNazivFormated_1">
      <item>HUANG WEIZHONG</item>
      <item>LISA SUN</item>
    </derivirana_varijabla>
  </DomainObject.Predmet.OstaliListNazivFormated>
  <DomainObject.Predmet.OstaliListNazivFormatedOIB>
    <izvorni_sadrzaj>
      <item>HUANG WEIZHONG, OIB 32912859886</item>
      <item>LISA SUN, OIB 55811659831</item>
    </izvorni_sadrzaj>
    <derivirana_varijabla naziv="DomainObject.Predmet.OstaliListNazivFormatedOIB_1">
      <item>HUANG WEIZHONG, OIB 32912859886</item>
      <item>LISA SUN, OIB 55811659831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SREDINA-PROMET d.o.o.</izvorni_sadrzaj>
    <derivirana_varijabla naziv="DomainObject.Predmet.ProtustrankaIDrugi_1">SREDINA-PROMET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SREDINA-PROMET d.o.o., OIB 25045816626, Antuna Šoljana 26, 10000 Zagreb</izvorni_sadrzaj>
    <derivirana_varijabla naziv="DomainObject.Predmet.ProtustrankaIDrugiAdressOIB_1">SREDINA-PROMET d.o.o., OIB 25045816626, Antuna Šoljana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SREDINA-PROMET d.o.o.</item>
      <item>HUANG WEIZHONG</item>
      <item>LISA SUN</item>
    </izvorni_sadrzaj>
    <derivirana_varijabla naziv="DomainObject.Predmet.SudioniciListNaziv_1">
      <item>FINA Regionalni centar Zagreb</item>
      <item>SREDINA-PROMET d.o.o.</item>
      <item>HUANG WEIZHONG</item>
      <item>LISA SUN</item>
    </derivirana_varijabla>
  </DomainObject.Predmet.SudioniciListNaziv>
  <DomainObject.Predmet.SudioniciListAdressOIB>
    <izvorni_sadrzaj>
      <item>FINA Regionalni centar Zagreb, OIB 85821130368, Trg svibanjskih žrtava 1995. 1,10000 Zagreb</item>
      <item>SREDINA-PROMET d.o.o., OIB 25045816626, Antuna Šoljana 26,10000 Zagreb</item>
      <item>HUANG WEIZHONG, OIB 32912859886, Guizhuo, Dongjeaoxijie 38,Anshun</item>
      <item>LISA SUN, OIB 55811659831, Antuna Šoljana 26,10000 Zagreb</item>
    </izvorni_sadrzaj>
    <derivirana_varijabla naziv="DomainObject.Predmet.SudioniciListAdressOIB_1">
      <item>FINA Regionalni centar Zagreb, OIB 85821130368, Trg svibanjskih žrtava 1995. 1,10000 Zagreb</item>
      <item>SREDINA-PROMET d.o.o., OIB 25045816626, Antuna Šoljana 26,10000 Zagreb</item>
      <item>HUANG WEIZHONG, OIB 32912859886, Guizhuo, Dongjeaoxijie 38,Anshun</item>
      <item>LISA SUN, OIB 55811659831, Antuna Šoljana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25045816626</item>
      <item>, OIB 32912859886</item>
      <item>, OIB 55811659831</item>
    </izvorni_sadrzaj>
    <derivirana_varijabla naziv="DomainObject.Predmet.SudioniciListNazivOIB_1">
      <item>, OIB 85821130368</item>
      <item>, OIB 25045816626</item>
      <item>, OIB 32912859886</item>
      <item>, OIB 55811659831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444CC-B621-4B05-9ECB-D896B49D2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2131</properties:Characters>
  <properties:Lines>70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2016-04-06T08:23:00Z</dcterms:created>
  <dc:creator>Ksenija Nol</dc:creator>
  <cp:lastModifiedBy>Višnja Svečak</cp:lastModifiedBy>
  <cp:lastPrinted>2016-04-06T08:24:00Z</cp:lastPrinted>
  <dcterms:modified xmlns:xsi="http://www.w3.org/2001/XMLSchema-instance" xsi:type="dcterms:W3CDTF">2016-04-06T08:24:00Z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