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cd9f" w14:paraId="1cdcd9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proofErr w:type="spellStart"/>
      <w:r w:rsidR="000A40E7">
        <w:t>2503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0A40E7">
        <w:t>2503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0A40E7" w:rsidRPr="00561F2C">
        <w:t>SEGESTA d.o.o.</w:t>
      </w:r>
      <w:r w:rsidR="000A40E7">
        <w:t xml:space="preserve">, Sisak (Grad Sisak) Borisa </w:t>
      </w:r>
      <w:proofErr w:type="spellStart"/>
      <w:r w:rsidR="000A40E7">
        <w:t>Brnada</w:t>
      </w:r>
      <w:proofErr w:type="spellEnd"/>
      <w:r w:rsidR="000A40E7">
        <w:t xml:space="preserve"> </w:t>
      </w:r>
      <w:proofErr w:type="spellStart"/>
      <w:r w:rsidR="000A40E7">
        <w:t>56</w:t>
      </w:r>
      <w:proofErr w:type="spellEnd"/>
      <w:r w:rsidR="000A40E7">
        <w:t xml:space="preserve">, </w:t>
      </w:r>
      <w:r w:rsidR="000A40E7" w:rsidRPr="004D3A78">
        <w:t>OIB:</w:t>
      </w:r>
      <w:r w:rsidR="000A40E7">
        <w:t xml:space="preserve"> </w:t>
      </w:r>
      <w:proofErr w:type="spellStart"/>
      <w:r w:rsidR="000A40E7" w:rsidRPr="00561F2C">
        <w:t>43700120580</w:t>
      </w:r>
      <w:proofErr w:type="spellEnd"/>
      <w:r w:rsidR="006D4A58">
        <w:t>.</w:t>
      </w:r>
    </w:p>
    <w:p w:rsidRDefault="00F81928" w:rsidP="00F81928" w:rsidR="00F81928">
      <w:pPr>
        <w:ind w:firstLine="708"/>
        <w:jc w:val="both"/>
      </w:pPr>
      <w:r>
        <w:t xml:space="preserve">2. Iznos duga evidentiran na temelju neizvršenih osnova za plaćanje je </w:t>
      </w:r>
      <w:r w:rsidR="000A40E7">
        <w:t>115.126,98</w:t>
      </w:r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proofErr w:type="spellStart"/>
      <w:r w:rsidR="001E7801">
        <w:t>1</w:t>
      </w:r>
      <w:r w:rsidR="002F1E46">
        <w:t>7</w:t>
      </w:r>
      <w:proofErr w:type="spellEnd"/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0E7"/>
    <w:rsid w:val="001103A3"/>
    <w:rsid w:val="00114EAD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2F1E46"/>
    <w:rsid w:val="00325398"/>
    <w:rsid w:val="0038246E"/>
    <w:rsid w:val="003D35F9"/>
    <w:rsid w:val="003E3A15"/>
    <w:rsid w:val="00413F4C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D4A58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20CA0"/>
    <w:rsid w:val="009419D8"/>
    <w:rsid w:val="00975CC6"/>
    <w:rsid w:val="009B1875"/>
    <w:rsid w:val="00A464BB"/>
    <w:rsid w:val="00A71431"/>
    <w:rsid w:val="00AA13CA"/>
    <w:rsid w:val="00AC4528"/>
    <w:rsid w:val="00AD027A"/>
    <w:rsid w:val="00B07C12"/>
    <w:rsid w:val="00B63F00"/>
    <w:rsid w:val="00B82F18"/>
    <w:rsid w:val="00B8496C"/>
    <w:rsid w:val="00BB7725"/>
    <w:rsid w:val="00C836B9"/>
    <w:rsid w:val="00C958E9"/>
    <w:rsid w:val="00CE7362"/>
    <w:rsid w:val="00D01B78"/>
    <w:rsid w:val="00D11D56"/>
    <w:rsid w:val="00D341A4"/>
    <w:rsid w:val="00D66226"/>
    <w:rsid w:val="00DD4625"/>
    <w:rsid w:val="00E16172"/>
    <w:rsid w:val="00E313F3"/>
    <w:rsid w:val="00E60025"/>
    <w:rsid w:val="00E66941"/>
    <w:rsid w:val="00EC3302"/>
    <w:rsid w:val="00ED6AA8"/>
    <w:rsid w:val="00F034D3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2503</izvorni_sadrzaj>
    <derivirana_varijabla naziv="DomainObject.Predmet.Broj_1">2503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St-2503/2015</izvorni_sadrzaj>
    <derivirana_varijabla naziv="DomainObject.Predmet.OznakaBroj_1">St-2503/2015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SEGESTA d.o.o. zastupanog po punomoćniku Damir Nogić</izvorni_sadrzaj>
    <derivirana_varijabla naziv="DomainObject.Predmet.ProtustrankaFormated_1">  SEGESTA d.o.o. zastupanog po punomoćniku Damir Nogić</derivirana_varijabla>
  </DomainObject.Predmet.ProtustrankaFormated>
  <DomainObject.Predmet.ProtustrankaFormatedOIB>
    <izvorni_sadrzaj>  SEGESTA d.o.o., OIB 43700120580 zastupanog po punomoćniku Damir Nogić</izvorni_sadrzaj>
    <derivirana_varijabla naziv="DomainObject.Predmet.ProtustrankaFormatedOIB_1">  SEGESTA d.o.o., OIB 43700120580 zastupanog po punomoćniku Damir Nogić</derivirana_varijabla>
  </DomainObject.Predmet.ProtustrankaFormatedOIB>
  <DomainObject.Predmet.ProtustrankaFormatedWithAdress>
    <izvorni_sadrzaj> SEGESTA d.o.o., Borisa Brnada 56, 44000 Sisak zastupanog po punomoćniku Damir Nogić</izvorni_sadrzaj>
    <derivirana_varijabla naziv="DomainObject.Predmet.ProtustrankaFormatedWithAdress_1"> SEGESTA d.o.o., Borisa Brnada 56, 44000 Sisak zastupanog po punomoćniku Damir Nogić</derivirana_varijabla>
  </DomainObject.Predmet.ProtustrankaFormatedWithAdress>
  <DomainObject.Predmet.ProtustrankaFormatedWithAdressOIB>
    <izvorni_sadrzaj> SEGESTA d.o.o., OIB 43700120580, Borisa Brnada 56, 44000 Sisak zastupanog po punomoćniku Damir Nogić</izvorni_sadrzaj>
    <derivirana_varijabla naziv="DomainObject.Predmet.ProtustrankaFormatedWithAdressOIB_1"> SEGESTA d.o.o., OIB 43700120580, Borisa Brnada 56, 44000 Sisak zastupanog po punomoćniku Damir Nogić</derivirana_varijabla>
  </DomainObject.Predmet.ProtustrankaFormatedWithAdressOIB>
  <DomainObject.Predmet.ProtustrankaWithAdress>
    <izvorni_sadrzaj>SEGESTA d.o.o. Borisa Brnada 56, 44000 Sisak</izvorni_sadrzaj>
    <derivirana_varijabla naziv="DomainObject.Predmet.ProtustrankaWithAdress_1">SEGESTA d.o.o. Borisa Brnada 56, 44000 Sisak</derivirana_varijabla>
  </DomainObject.Predmet.ProtustrankaWithAdress>
  <DomainObject.Predmet.ProtustrankaWithAdressOIB>
    <izvorni_sadrzaj>SEGESTA d.o.o., OIB 43700120580, Borisa Brnada 56, 44000 Sisak</izvorni_sadrzaj>
    <derivirana_varijabla naziv="DomainObject.Predmet.ProtustrankaWithAdressOIB_1">SEGESTA d.o.o., OIB 43700120580, Borisa Brnada 56, 44000 Sisak</derivirana_varijabla>
  </DomainObject.Predmet.ProtustrankaWithAdressOIB>
  <DomainObject.Predmet.ProtustrankaNazivFormated>
    <izvorni_sadrzaj>SEGESTA d.o.o.</izvorni_sadrzaj>
    <derivirana_varijabla naziv="DomainObject.Predmet.ProtustrankaNazivFormated_1">SEGESTA d.o.o.</derivirana_varijabla>
  </DomainObject.Predmet.ProtustrankaNazivFormated>
  <DomainObject.Predmet.ProtustrankaNazivFormatedOIB>
    <izvorni_sadrzaj>SEGESTA d.o.o., OIB 43700120580</izvorni_sadrzaj>
    <derivirana_varijabla naziv="DomainObject.Predmet.ProtustrankaNazivFormatedOIB_1">SEGESTA d.o.o., OIB 43700120580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SEGESTA d.o.o. zastupanog po punomoćniku Damir Nogić</item>
    </izvorni_sadrzaj>
    <derivirana_varijabla naziv="DomainObject.Predmet.ProtuStrankaListFormated_1">
      <item>SEGESTA d.o.o. zastupanog po punomoćniku Damir Nogić</item>
    </derivirana_varijabla>
  </DomainObject.Predmet.ProtuStrankaListFormated>
  <DomainObject.Predmet.ProtuStrankaListFormatedOIB>
    <izvorni_sadrzaj>
      <item>SEGESTA d.o.o., OIB 43700120580 zastupanog po punomoćniku Damir Nogić</item>
    </izvorni_sadrzaj>
    <derivirana_varijabla naziv="DomainObject.Predmet.ProtuStrankaListFormatedOIB_1">
      <item>SEGESTA d.o.o., OIB 43700120580 zastupanog po punomoćniku Damir Nogić</item>
    </derivirana_varijabla>
  </DomainObject.Predmet.ProtuStrankaListFormatedOIB>
  <DomainObject.Predmet.ProtuStrankaListFormatedWithAdress>
    <izvorni_sadrzaj>
      <item>SEGESTA d.o.o., Borisa Brnada 56, 44000 Sisak zastupanog po punomoćniku Damir Nogić</item>
    </izvorni_sadrzaj>
    <derivirana_varijabla naziv="DomainObject.Predmet.ProtuStrankaListFormatedWithAdress_1">
      <item>SEGESTA d.o.o., Borisa Brnada 56, 44000 Sisak zastupanog po punomoćniku Damir Nogić</item>
    </derivirana_varijabla>
  </DomainObject.Predmet.ProtuStrankaListFormatedWithAdress>
  <DomainObject.Predmet.ProtuStrankaListFormatedWithAdressOIB>
    <izvorni_sadrzaj>
      <item>SEGESTA d.o.o., OIB 43700120580, Borisa Brnada 56, 44000 Sisak zastupanog po punomoćniku Damir Nogić</item>
    </izvorni_sadrzaj>
    <derivirana_varijabla naziv="DomainObject.Predmet.ProtuStrankaListFormatedWithAdressOIB_1">
      <item>SEGESTA d.o.o., OIB 43700120580, Borisa Brnada 56, 44000 Sisak zastupanog po punomoćniku Damir Nogić</item>
    </derivirana_varijabla>
  </DomainObject.Predmet.ProtuStrankaListFormatedWithAdressOIB>
  <DomainObject.Predmet.ProtuStrankaListNazivFormated>
    <izvorni_sadrzaj>
      <item>SEGESTA d.o.o.</item>
    </izvorni_sadrzaj>
    <derivirana_varijabla naziv="DomainObject.Predmet.ProtuStrankaListNazivFormated_1">
      <item>SEGESTA d.o.o.</item>
    </derivirana_varijabla>
  </DomainObject.Predmet.ProtuStrankaListNazivFormated>
  <DomainObject.Predmet.ProtuStrankaListNazivFormatedOIB>
    <izvorni_sadrzaj>
      <item>SEGESTA d.o.o., OIB 43700120580</item>
    </izvorni_sadrzaj>
    <derivirana_varijabla naziv="DomainObject.Predmet.ProtuStrankaListNazivFormatedOIB_1">
      <item>SEGESTA d.o.o., OIB 43700120580</item>
    </derivirana_varijabla>
  </DomainObject.Predmet.ProtuStrankaListNazivFormatedOIB>
  <DomainObject.Predmet.OstaliListFormated>
    <izvorni_sadrzaj>
      <item>Damir Nogić punomoćnik sudionika u postupku SEGESTA d.o.o.</item>
    </izvorni_sadrzaj>
    <derivirana_varijabla naziv="DomainObject.Predmet.OstaliListFormated_1">
      <item>Damir Nogić punomoćnik sudionika u postupku SEGESTA d.o.o.</item>
    </derivirana_varijabla>
  </DomainObject.Predmet.OstaliListFormated>
  <DomainObject.Predmet.OstaliListFormatedOIB>
    <izvorni_sadrzaj>
      <item>Damir Nogić, OIB 88908793682 punomoćnik sudionika u postupku SEGESTA d.o.o.</item>
    </izvorni_sadrzaj>
    <derivirana_varijabla naziv="DomainObject.Predmet.OstaliListFormatedOIB_1">
      <item>Damir Nogić, OIB 88908793682 punomoćnik sudionika u postupku SEGESTA d.o.o.</item>
    </derivirana_varijabla>
  </DomainObject.Predmet.OstaliListFormatedOIB>
  <DomainObject.Predmet.OstaliListFormatedWithAdress>
    <izvorni_sadrzaj>
      <item>Damir Nogić, Ulica Olivera Potzla 4, 44000 Sisak punomoćnik sudionika u postupku SEGESTA d.o.o.</item>
    </izvorni_sadrzaj>
    <derivirana_varijabla naziv="DomainObject.Predmet.OstaliListFormatedWithAdress_1">
      <item>Damir Nogić, Ulica Olivera Potzla 4, 44000 Sisak punomoćnik sudionika u postupku SEGESTA d.o.o.</item>
    </derivirana_varijabla>
  </DomainObject.Predmet.OstaliListFormatedWithAdress>
  <DomainObject.Predmet.OstaliListFormatedWithAdressOIB>
    <izvorni_sadrzaj>
      <item>Damir Nogić, OIB 88908793682, Ulica Olivera Potzla 4, 44000 Sisak punomoćnik sudionika u postupku SEGESTA d.o.o.</item>
    </izvorni_sadrzaj>
    <derivirana_varijabla naziv="DomainObject.Predmet.OstaliListFormatedWithAdressOIB_1">
      <item>Damir Nogić, OIB 88908793682, Ulica Olivera Potzla 4, 44000 Sisak punomoćnik sudionika u postupku SEGESTA d.o.o.</item>
    </derivirana_varijabla>
  </DomainObject.Predmet.OstaliListFormatedWithAdressOIB>
  <DomainObject.Predmet.OstaliListNazivFormated>
    <izvorni_sadrzaj>
      <item>Damir Nogić</item>
    </izvorni_sadrzaj>
    <derivirana_varijabla naziv="DomainObject.Predmet.OstaliListNazivFormated_1">
      <item>Damir Nogić</item>
    </derivirana_varijabla>
  </DomainObject.Predmet.OstaliListNazivFormated>
  <DomainObject.Predmet.OstaliListNazivFormatedOIB>
    <izvorni_sadrzaj>
      <item>Damir Nogić, OIB 88908793682</item>
    </izvorni_sadrzaj>
    <derivirana_varijabla naziv="DomainObject.Predmet.OstaliListNazivFormatedOIB_1">
      <item>Damir Nogić, OIB 88908793682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SEGESTA d.o.o.</izvorni_sadrzaj>
    <derivirana_varijabla naziv="DomainObject.Predmet.ProtustrankaIDrugi_1">SEGESTA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SEGESTA d.o.o., OIB 43700120580, Borisa Brnada 56, 44000 Sisak</izvorni_sadrzaj>
    <derivirana_varijabla naziv="DomainObject.Predmet.ProtustrankaIDrugiAdressOIB_1">SEGESTA d.o.o., OIB 43700120580, Borisa Brnada 56,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SEGESTA d.o.o.</item>
      <item>Damir Nogić</item>
    </izvorni_sadrzaj>
    <derivirana_varijabla naziv="DomainObject.Predmet.SudioniciListNaziv_1">
      <item>FINA Regionalni centar Zagreb</item>
      <item>SEGESTA d.o.o.</item>
      <item>Damir Nogić</item>
    </derivirana_varijabla>
  </DomainObject.Predmet.SudioniciListNaziv>
  <DomainObject.Predmet.SudioniciListAdressOIB>
    <izvorni_sadrzaj>
      <item>SEGESTA d.o.o., OIB 43700120580, Borisa Brnada 56,44000 Sisak</item>
      <item>FINA Regionalni centar Zagreb, OIB 85821130368, Trg Svibanjskih žrtava 1995. br. 1,10000 Zagreb</item>
      <item>Damir Nogić, OIB 88908793682, Ulica Olivera Potzla 4,44000 Sisak</item>
    </izvorni_sadrzaj>
    <derivirana_varijabla naziv="DomainObject.Predmet.SudioniciListAdressOIB_1">
      <item>SEGESTA d.o.o., OIB 43700120580, Borisa Brnada 56,44000 Sisak</item>
      <item>FINA Regionalni centar Zagreb, OIB 85821130368, Trg Svibanjskih žrtava 1995. br. 1,10000 Zagreb</item>
      <item>Damir Nogić, OIB 88908793682, Ulica Olivera Potzla 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43700120580</item>
      <item>, OIB 88908793682</item>
    </izvorni_sadrzaj>
    <derivirana_varijabla naziv="DomainObject.Predmet.SudioniciListNazivOIB_1">
      <item>, OIB 85821130368</item>
      <item>, OIB 43700120580</item>
      <item>, OIB 88908793682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1457</properties:Characters>
  <properties:Lines>42</properties:Lines>
  <properties:Paragraphs>17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2015-12-17T12:07:00Z</cp:lastPrinted>
  <dcterms:modified xmlns:xsi="http://www.w3.org/2001/XMLSchema-instance" xsi:type="dcterms:W3CDTF">2015-12-17T12:20:00Z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