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33c4" w14:paraId="c1333c4" w:rsidRDefault="00572798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  <w:r>
        <w:tab/>
      </w: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97E6B">
        <w:t>7886</w:t>
      </w:r>
      <w:r w:rsidR="00666CB4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960CC">
        <w:t>26</w:t>
      </w:r>
      <w:r w:rsidR="008E2573">
        <w:t>. travnja</w:t>
      </w:r>
      <w:r w:rsidR="00666CB4">
        <w:t xml:space="preserve">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E3FED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81452B">
        <w:t xml:space="preserve">a </w:t>
      </w:r>
      <w:r w:rsidR="00397E6B">
        <w:t>ULIKS SERVISI d.o.o., Zagreb, 3. Luka 3, OIB: 61204225346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81452B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397E6B">
        <w:t>12.572,82</w:t>
      </w:r>
      <w:r w:rsidR="0081452B">
        <w:t xml:space="preserve"> kn.</w:t>
      </w:r>
    </w:p>
    <w:p w:rsidRDefault="0081452B" w:rsidP="0081452B" w:rsidR="0081452B">
      <w:pPr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5526A" w:rsidP="00975CC6" w:rsidR="00325398">
      <w:pPr>
        <w:jc w:val="center"/>
      </w:pPr>
      <w:r>
        <w:t xml:space="preserve">U Zagrebu </w:t>
      </w:r>
      <w:r w:rsidR="007960CC">
        <w:t>26</w:t>
      </w:r>
      <w:r w:rsidR="008E2573">
        <w:t>. travnja</w:t>
      </w:r>
      <w:r w:rsidR="00666CB4">
        <w:t xml:space="preserve"> 2016</w:t>
      </w:r>
      <w:r w:rsidR="00590AEF">
        <w:t>.</w:t>
      </w:r>
    </w:p>
    <w:p w:rsidRDefault="0021148A" w:rsidP="00572798" w:rsidR="0021148A">
      <w:pPr>
        <w:jc w:val="right"/>
      </w:pPr>
    </w:p>
    <w:p w:rsidRDefault="0021148A" w:rsidP="00572798" w:rsidR="0021148A">
      <w:pPr>
        <w:jc w:val="right"/>
      </w:pPr>
      <w:r>
        <w:t>Viša sudska savjetnica</w:t>
      </w:r>
    </w:p>
    <w:p w:rsidRDefault="0021148A" w:rsidP="00572798" w:rsidR="00572798">
      <w:pPr>
        <w:jc w:val="right"/>
      </w:pPr>
      <w:r>
        <w:t>Jasminka Gadža</w:t>
      </w:r>
      <w:r w:rsidR="00572798">
        <w:t xml:space="preserve"> </w:t>
      </w:r>
    </w:p>
    <w:sectPr w:rsidSect="00ED6AA8" w:rsidR="0057279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505" w:rsidR="007C3505">
      <w:r>
        <w:separator/>
      </w:r>
    </w:p>
  </w:endnote>
  <w:endnote w:id="0" w:type="continuationSeparator">
    <w:p w:rsidRDefault="007C3505" w:rsidR="007C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505" w:rsidR="007C3505">
      <w:r>
        <w:separator/>
      </w:r>
    </w:p>
  </w:footnote>
  <w:footnote w:id="0" w:type="continuationSeparator">
    <w:p w:rsidRDefault="007C3505" w:rsidR="007C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1452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B06C8"/>
    <w:rsid w:val="00114EAD"/>
    <w:rsid w:val="00182B01"/>
    <w:rsid w:val="00185571"/>
    <w:rsid w:val="001B60D8"/>
    <w:rsid w:val="001E50FB"/>
    <w:rsid w:val="001F6933"/>
    <w:rsid w:val="0021148A"/>
    <w:rsid w:val="00230A63"/>
    <w:rsid w:val="00263D6D"/>
    <w:rsid w:val="00264D19"/>
    <w:rsid w:val="002849F8"/>
    <w:rsid w:val="00297E94"/>
    <w:rsid w:val="00325398"/>
    <w:rsid w:val="0038246E"/>
    <w:rsid w:val="00397E6B"/>
    <w:rsid w:val="003C4E2D"/>
    <w:rsid w:val="003D35F9"/>
    <w:rsid w:val="003E3A15"/>
    <w:rsid w:val="00413F4C"/>
    <w:rsid w:val="00425CD6"/>
    <w:rsid w:val="0044669B"/>
    <w:rsid w:val="0045172A"/>
    <w:rsid w:val="0049206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526A"/>
    <w:rsid w:val="00657B8E"/>
    <w:rsid w:val="00665E0D"/>
    <w:rsid w:val="00666CB4"/>
    <w:rsid w:val="006F3AFA"/>
    <w:rsid w:val="007960CC"/>
    <w:rsid w:val="007B5AFD"/>
    <w:rsid w:val="007C3505"/>
    <w:rsid w:val="007D21D8"/>
    <w:rsid w:val="007D5A5D"/>
    <w:rsid w:val="007E33BC"/>
    <w:rsid w:val="0081452B"/>
    <w:rsid w:val="008155EE"/>
    <w:rsid w:val="008613BD"/>
    <w:rsid w:val="00863025"/>
    <w:rsid w:val="00871F01"/>
    <w:rsid w:val="008B57C6"/>
    <w:rsid w:val="008E2573"/>
    <w:rsid w:val="00920CA0"/>
    <w:rsid w:val="009419D8"/>
    <w:rsid w:val="00975CC6"/>
    <w:rsid w:val="009C2FC7"/>
    <w:rsid w:val="009E5AF7"/>
    <w:rsid w:val="00A71431"/>
    <w:rsid w:val="00AC4528"/>
    <w:rsid w:val="00AD027A"/>
    <w:rsid w:val="00B82F18"/>
    <w:rsid w:val="00BD2A81"/>
    <w:rsid w:val="00C44694"/>
    <w:rsid w:val="00C836B9"/>
    <w:rsid w:val="00C958E9"/>
    <w:rsid w:val="00CE7362"/>
    <w:rsid w:val="00D01B78"/>
    <w:rsid w:val="00D07F55"/>
    <w:rsid w:val="00D27616"/>
    <w:rsid w:val="00D44401"/>
    <w:rsid w:val="00D66226"/>
    <w:rsid w:val="00DE3FED"/>
    <w:rsid w:val="00E16172"/>
    <w:rsid w:val="00E47974"/>
    <w:rsid w:val="00E74C1F"/>
    <w:rsid w:val="00EB47D5"/>
    <w:rsid w:val="00EB6270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5A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5A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5A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5A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5A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2114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1148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E5A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5A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5A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5A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5A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7886</izvorni_sadrzaj>
    <derivirana_varijabla naziv="DomainObject.Predmet.Broj_1">7886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St-7886/2015</izvorni_sadrzaj>
    <derivirana_varijabla naziv="DomainObject.Predmet.OznakaBroj_1">St-7886/2015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ULIKS SERVISI d.o.o. zastupanog po punomoćniku Jadranka Krunić</izvorni_sadrzaj>
    <derivirana_varijabla naziv="DomainObject.Predmet.ProtustrankaFormated_1">  ULIKS SERVISI d.o.o. zastupanog po punomoćniku Jadranka Krunić</derivirana_varijabla>
  </DomainObject.Predmet.ProtustrankaFormated>
  <DomainObject.Predmet.ProtustrankaFormatedOIB>
    <izvorni_sadrzaj>  ULIKS SERVISI d.o.o., OIB 61204225346 zastupanog po punomoćniku Jadranka Krunić</izvorni_sadrzaj>
    <derivirana_varijabla naziv="DomainObject.Predmet.ProtustrankaFormatedOIB_1">  ULIKS SERVISI d.o.o., OIB 61204225346 zastupanog po punomoćniku Jadranka Krunić</derivirana_varijabla>
  </DomainObject.Predmet.ProtustrankaFormatedOIB>
  <DomainObject.Predmet.ProtustrankaFormatedWithAdress>
    <izvorni_sadrzaj> ULIKS SERVISI d.o.o., 3. Luka 3, 10000 Zagreb zastupanog po punomoćniku Jadranka Krunić</izvorni_sadrzaj>
    <derivirana_varijabla naziv="DomainObject.Predmet.ProtustrankaFormatedWithAdress_1"> ULIKS SERVISI d.o.o., 3. Luka 3, 10000 Zagreb zastupanog po punomoćniku Jadranka Krunić</derivirana_varijabla>
  </DomainObject.Predmet.ProtustrankaFormatedWithAdress>
  <DomainObject.Predmet.ProtustrankaFormatedWithAdressOIB>
    <izvorni_sadrzaj> ULIKS SERVISI d.o.o., OIB 61204225346, 3. Luka 3, 10000 Zagreb zastupanog po punomoćniku Jadranka Krunić</izvorni_sadrzaj>
    <derivirana_varijabla naziv="DomainObject.Predmet.ProtustrankaFormatedWithAdressOIB_1"> ULIKS SERVISI d.o.o., OIB 61204225346, 3. Luka 3, 10000 Zagreb zastupanog po punomoćniku Jadranka Krunić</derivirana_varijabla>
  </DomainObject.Predmet.ProtustrankaFormatedWithAdressOIB>
  <DomainObject.Predmet.ProtustrankaWithAdress>
    <izvorni_sadrzaj>ULIKS SERVISI d.o.o. 3. Luka 3, 10000 Zagreb</izvorni_sadrzaj>
    <derivirana_varijabla naziv="DomainObject.Predmet.ProtustrankaWithAdress_1">ULIKS SERVISI d.o.o. 3. Luka 3, 10000 Zagreb</derivirana_varijabla>
  </DomainObject.Predmet.ProtustrankaWithAdress>
  <DomainObject.Predmet.ProtustrankaWithAdressOIB>
    <izvorni_sadrzaj>ULIKS SERVISI d.o.o., OIB 61204225346, 3. Luka 3, 10000 Zagreb</izvorni_sadrzaj>
    <derivirana_varijabla naziv="DomainObject.Predmet.ProtustrankaWithAdressOIB_1">ULIKS SERVISI d.o.o., OIB 61204225346, 3. Luka 3, 10000 Zagreb</derivirana_varijabla>
  </DomainObject.Predmet.ProtustrankaWithAdressOIB>
  <DomainObject.Predmet.ProtustrankaNazivFormated>
    <izvorni_sadrzaj>ULIKS SERVISI d.o.o.</izvorni_sadrzaj>
    <derivirana_varijabla naziv="DomainObject.Predmet.ProtustrankaNazivFormated_1">ULIKS SERVISI d.o.o.</derivirana_varijabla>
  </DomainObject.Predmet.ProtustrankaNazivFormated>
  <DomainObject.Predmet.ProtustrankaNazivFormatedOIB>
    <izvorni_sadrzaj>ULIKS SERVISI d.o.o., OIB 61204225346</izvorni_sadrzaj>
    <derivirana_varijabla naziv="DomainObject.Predmet.ProtustrankaNazivFormatedOIB_1">ULIKS SERVISI d.o.o., OIB 61204225346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ULIKS SERVISI d.o.o. zastupanog po punomoćniku Jadranka Krunić</item>
    </izvorni_sadrzaj>
    <derivirana_varijabla naziv="DomainObject.Predmet.ProtuStrankaListFormated_1">
      <item>ULIKS SERVISI d.o.o. zastupanog po punomoćniku Jadranka Krunić</item>
    </derivirana_varijabla>
  </DomainObject.Predmet.ProtuStrankaListFormated>
  <DomainObject.Predmet.ProtuStrankaListFormatedOIB>
    <izvorni_sadrzaj>
      <item>ULIKS SERVISI d.o.o., OIB 61204225346 zastupanog po punomoćniku Jadranka Krunić</item>
    </izvorni_sadrzaj>
    <derivirana_varijabla naziv="DomainObject.Predmet.ProtuStrankaListFormatedOIB_1">
      <item>ULIKS SERVISI d.o.o., OIB 61204225346 zastupanog po punomoćniku Jadranka Krunić</item>
    </derivirana_varijabla>
  </DomainObject.Predmet.ProtuStrankaListFormatedOIB>
  <DomainObject.Predmet.ProtuStrankaListFormatedWithAdress>
    <izvorni_sadrzaj>
      <item>ULIKS SERVISI d.o.o., 3. Luka 3, 10000 Zagreb zastupanog po punomoćniku Jadranka Krunić</item>
    </izvorni_sadrzaj>
    <derivirana_varijabla naziv="DomainObject.Predmet.ProtuStrankaListFormatedWithAdress_1">
      <item>ULIKS SERVISI d.o.o., 3. Luka 3, 10000 Zagreb zastupanog po punomoćniku Jadranka Krunić</item>
    </derivirana_varijabla>
  </DomainObject.Predmet.ProtuStrankaListFormatedWithAdress>
  <DomainObject.Predmet.ProtuStrankaListFormatedWithAdressOIB>
    <izvorni_sadrzaj>
      <item>ULIKS SERVISI d.o.o., OIB 61204225346, 3. Luka 3, 10000 Zagreb zastupanog po punomoćniku Jadranka Krunić</item>
    </izvorni_sadrzaj>
    <derivirana_varijabla naziv="DomainObject.Predmet.ProtuStrankaListFormatedWithAdressOIB_1">
      <item>ULIKS SERVISI d.o.o., OIB 61204225346, 3. Luka 3, 10000 Zagreb zastupanog po punomoćniku Jadranka Krunić</item>
    </derivirana_varijabla>
  </DomainObject.Predmet.ProtuStrankaListFormatedWithAdressOIB>
  <DomainObject.Predmet.ProtuStrankaListNazivFormated>
    <izvorni_sadrzaj>
      <item>ULIKS SERVISI d.o.o.</item>
    </izvorni_sadrzaj>
    <derivirana_varijabla naziv="DomainObject.Predmet.ProtuStrankaListNazivFormated_1">
      <item>ULIKS SERVISI d.o.o.</item>
    </derivirana_varijabla>
  </DomainObject.Predmet.ProtuStrankaListNazivFormated>
  <DomainObject.Predmet.ProtuStrankaListNazivFormatedOIB>
    <izvorni_sadrzaj>
      <item>ULIKS SERVISI d.o.o., OIB 61204225346</item>
    </izvorni_sadrzaj>
    <derivirana_varijabla naziv="DomainObject.Predmet.ProtuStrankaListNazivFormatedOIB_1">
      <item>ULIKS SERVISI d.o.o., OIB 61204225346</item>
    </derivirana_varijabla>
  </DomainObject.Predmet.ProtuStrankaListNazivFormatedOIB>
  <DomainObject.Predmet.OstaliListFormated>
    <izvorni_sadrzaj>
      <item>Jadranka Krunić punomoćnik sudionika u postupku ULIKS SERVISI d.o.o.</item>
    </izvorni_sadrzaj>
    <derivirana_varijabla naziv="DomainObject.Predmet.OstaliListFormated_1">
      <item>Jadranka Krunić punomoćnik sudionika u postupku ULIKS SERVISI d.o.o.</item>
    </derivirana_varijabla>
  </DomainObject.Predmet.OstaliListFormated>
  <DomainObject.Predmet.OstaliListFormatedOIB>
    <izvorni_sadrzaj>
      <item>Jadranka Krunić, OIB 50975806447 punomoćnik sudionika u postupku ULIKS SERVISI d.o.o.</item>
    </izvorni_sadrzaj>
    <derivirana_varijabla naziv="DomainObject.Predmet.OstaliListFormatedOIB_1">
      <item>Jadranka Krunić, OIB 50975806447 punomoćnik sudionika u postupku ULIKS SERVISI d.o.o.</item>
    </derivirana_varijabla>
  </DomainObject.Predmet.OstaliListFormatedOIB>
  <DomainObject.Predmet.OstaliListFormatedWithAdress>
    <izvorni_sadrzaj>
      <item>Jadranka Krunić, Iii.luka 3, 10000 Zagreb punomoćnik sudionika u postupku ULIKS SERVISI d.o.o.</item>
    </izvorni_sadrzaj>
    <derivirana_varijabla naziv="DomainObject.Predmet.OstaliListFormatedWithAdress_1">
      <item>Jadranka Krunić, Iii.luka 3, 10000 Zagreb punomoćnik sudionika u postupku ULIKS SERVISI d.o.o.</item>
    </derivirana_varijabla>
  </DomainObject.Predmet.OstaliListFormatedWithAdress>
  <DomainObject.Predmet.OstaliListFormatedWithAdressOIB>
    <izvorni_sadrzaj>
      <item>Jadranka Krunić, OIB 50975806447, Iii.luka 3, 10000 Zagreb punomoćnik sudionika u postupku ULIKS SERVISI d.o.o.</item>
    </izvorni_sadrzaj>
    <derivirana_varijabla naziv="DomainObject.Predmet.OstaliListFormatedWithAdressOIB_1">
      <item>Jadranka Krunić, OIB 50975806447, Iii.luka 3, 10000 Zagreb punomoćnik sudionika u postupku ULIKS SERVISI d.o.o.</item>
    </derivirana_varijabla>
  </DomainObject.Predmet.OstaliListFormatedWithAdressOIB>
  <DomainObject.Predmet.OstaliListNazivFormated>
    <izvorni_sadrzaj>
      <item>Jadranka Krunić</item>
    </izvorni_sadrzaj>
    <derivirana_varijabla naziv="DomainObject.Predmet.OstaliListNazivFormated_1">
      <item>Jadranka Krunić</item>
    </derivirana_varijabla>
  </DomainObject.Predmet.OstaliListNazivFormated>
  <DomainObject.Predmet.OstaliListNazivFormatedOIB>
    <izvorni_sadrzaj>
      <item>Jadranka Krunić, OIB 50975806447</item>
    </izvorni_sadrzaj>
    <derivirana_varijabla naziv="DomainObject.Predmet.OstaliListNazivFormatedOIB_1">
      <item>Jadranka Krunić, OIB 50975806447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ULIKS SERVISI d.o.o.</izvorni_sadrzaj>
    <derivirana_varijabla naziv="DomainObject.Predmet.ProtustrankaIDrugi_1">ULIKS SERVISI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ULIKS SERVISI d.o.o., OIB 61204225346, 3. Luka 3, 10000 Zagreb</izvorni_sadrzaj>
    <derivirana_varijabla naziv="DomainObject.Predmet.ProtustrankaIDrugiAdressOIB_1">ULIKS SERVISI d.o.o., OIB 61204225346, 3. Luka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ULIKS SERVISI d.o.o.</item>
      <item>Jadranka Krunić</item>
    </izvorni_sadrzaj>
    <derivirana_varijabla naziv="DomainObject.Predmet.SudioniciListNaziv_1">
      <item>FINA Regionalni centar Zagreb</item>
      <item>ULIKS SERVISI d.o.o.</item>
      <item>Jadranka Krunić</item>
    </derivirana_varijabla>
  </DomainObject.Predmet.SudioniciListNaziv>
  <DomainObject.Predmet.SudioniciListAdressOIB>
    <izvorni_sadrzaj>
      <item>FINA Regionalni centar Zagreb, OIB 85821130368, Trg svibanjskih žrtava 1995. 1,10000 Zagreb</item>
      <item>ULIKS SERVISI d.o.o., OIB 61204225346, 3. Luka 3,10000 Zagreb</item>
      <item>Jadranka Krunić, OIB 50975806447, Iii.luka 3,10000 Zagreb</item>
    </izvorni_sadrzaj>
    <derivirana_varijabla naziv="DomainObject.Predmet.SudioniciListAdressOIB_1">
      <item>FINA Regionalni centar Zagreb, OIB 85821130368, Trg svibanjskih žrtava 1995. 1,10000 Zagreb</item>
      <item>ULIKS SERVISI d.o.o., OIB 61204225346, 3. Luka 3,10000 Zagreb</item>
      <item>Jadranka Krunić, OIB 50975806447, Iii.luka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61204225346</item>
      <item>, OIB 50975806447</item>
    </izvorni_sadrzaj>
    <derivirana_varijabla naziv="DomainObject.Predmet.SudioniciListNazivOIB_1">
      <item>, OIB 85821130368</item>
      <item>, OIB 61204225346</item>
      <item>, OIB 50975806447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4A4AA4-3FBE-457E-A860-F35FE3B57D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234</properties:Words>
  <properties:Characters>1277</properties:Characters>
  <properties:Lines>41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2016-04-26T11:16:00Z</dcterms:created>
  <dc:creator>ilukac</dc:creator>
  <cp:lastModifiedBy>Valerija Svečak</cp:lastModifiedBy>
  <cp:lastPrinted>2016-04-11T07:43:00Z</cp:lastPrinted>
  <dcterms:modified xmlns:xsi="http://www.w3.org/2001/XMLSchema-instance" xsi:type="dcterms:W3CDTF">2016-04-26T11:17:00Z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