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fc5d" w14:paraId="419fc5d" w:rsidRDefault="00C82889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lang w:eastAsia="hr-HR"/>
        </w:rPr>
        <w:t>VRTNI CENTAR VALENT d.o.o</w:t>
      </w:r>
      <w:r w:rsidR="00B22BF4" w:rsidRPr="00B22BF4">
        <w:rPr>
          <w:rFonts w:cs="Arial" w:eastAsia="Times New Roman" w:hAnsi="Century Gothic" w:ascii="Century Gothic"/>
          <w:b/>
          <w:lang w:eastAsia="hr-HR"/>
        </w:rPr>
        <w:t>. u stečaju</w:t>
      </w:r>
    </w:p>
    <w:p w:rsidRDefault="00C82889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Zavrtna 16, Donji Kneginec, OIB: 51122034054, St-544/16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</w:t>
      </w:r>
      <w:r w:rsidR="00C82889">
        <w:rPr>
          <w:rFonts w:cs="Arial" w:eastAsia="Times New Roman" w:hAnsi="Century Gothic" w:ascii="Century Gothic"/>
          <w:lang w:eastAsia="hr-HR"/>
        </w:rPr>
        <w:t>:</w:t>
      </w:r>
      <w:r w:rsidRPr="00B22BF4">
        <w:rPr>
          <w:rFonts w:cs="Arial" w:eastAsia="Times New Roman" w:hAnsi="Century Gothic" w:ascii="Century Gothic"/>
          <w:lang w:eastAsia="hr-HR"/>
        </w:rPr>
        <w:t xml:space="preserve">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C82889">
        <w:rPr>
          <w:rFonts w:cs="Arial" w:eastAsia="Times New Roman" w:hAnsi="Century Gothic" w:ascii="Century Gothic"/>
          <w:lang w:eastAsia="hr-HR"/>
        </w:rPr>
        <w:t>Iris Hatvalić Nemec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 w:rsidR="00C82889">
        <w:rPr>
          <w:rFonts w:cs="Arial" w:eastAsia="SimSun" w:hAnsi="Century Gothic" w:ascii="Century Gothic"/>
          <w:b/>
          <w:kern w:val="3"/>
          <w:lang w:bidi="hi-IN" w:eastAsia="zh-CN" w:val="pl-PL"/>
        </w:rPr>
        <w:t>544/16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="00C82889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VRTNI CENTAR VALENT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C82889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Zavrtna 16, Donji Kneginec</w:t>
      </w:r>
      <w:r w:rsidR="00B22BF4"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, OIB: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51122034054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>TABLICA PRIJAVLJENIH TRAŽBINA I VIŠI ISPLATNI RED</w:t>
      </w: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323842" w:rsidR="00070C9D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70C9D" w:rsidP="00C82889" w:rsidR="00070C9D" w:rsidRPr="00C82889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C9D" w:rsidP="00C82889" w:rsidR="00070C9D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C9D" w:rsidP="00070C9D" w:rsidR="00070C9D" w:rsidRPr="00070C9D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070C9D">
              <w:rPr>
                <w:rFonts w:cs="Arial" w:hAnsi="Century Gothic" w:ascii="Century Gothic"/>
                <w:sz w:val="20"/>
                <w:szCs w:val="20"/>
              </w:rPr>
              <w:t>porezi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70C9D" w:rsidP="00070C9D" w:rsidR="00070C9D" w:rsidRPr="00070C9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70C9D">
              <w:rPr>
                <w:rFonts w:cs="Arial" w:hAnsi="Century Gothic" w:ascii="Century Gothic"/>
                <w:sz w:val="20"/>
                <w:szCs w:val="20"/>
              </w:rPr>
              <w:t>45.182,89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70C9D" w:rsidP="00070C9D" w:rsidR="00070C9D" w:rsidRPr="00070C9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70C9D">
              <w:rPr>
                <w:rFonts w:cs="Arial" w:hAnsi="Century Gothic" w:ascii="Century Gothic"/>
                <w:sz w:val="20"/>
                <w:szCs w:val="20"/>
              </w:rPr>
              <w:t>45.182,89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70C9D" w:rsidP="00C82889" w:rsidR="00070C9D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C9D" w:rsidP="00F8016B" w:rsidR="00070C9D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4E445B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070C9D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6E25CC" w:rsidR="00C82889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070C9D" w:rsidP="006E25CC" w:rsidR="00070C9D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45.182,89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6E25CC" w:rsidR="00C82889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070C9D" w:rsidP="006E25CC" w:rsidR="00070C9D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45.182,89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93DD3" w:rsidP="00C82889" w:rsid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4E445B" w:rsidP="00C82889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C82889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Donji Kneginec, 23.05.2017.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F5A" w:rsidP="00AE40A1" w:rsidR="008D7F5A">
      <w:pPr>
        <w:spacing w:lineRule="auto" w:line="240" w:after="0"/>
      </w:pPr>
      <w:r>
        <w:separator/>
      </w:r>
    </w:p>
  </w:endnote>
  <w:endnote w:id="0" w:type="continuationSeparator">
    <w:p w:rsidRDefault="008D7F5A" w:rsidP="00AE40A1" w:rsidR="008D7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F5A" w:rsidP="00AE40A1" w:rsidR="008D7F5A">
      <w:pPr>
        <w:spacing w:lineRule="auto" w:line="240" w:after="0"/>
      </w:pPr>
      <w:r>
        <w:separator/>
      </w:r>
    </w:p>
  </w:footnote>
  <w:footnote w:id="0" w:type="continuationSeparator">
    <w:p w:rsidRDefault="008D7F5A" w:rsidP="00AE40A1" w:rsidR="008D7F5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64D1"/>
    <w:rsid w:val="00070C9D"/>
    <w:rsid w:val="000C4934"/>
    <w:rsid w:val="0010472F"/>
    <w:rsid w:val="001A0E84"/>
    <w:rsid w:val="001C7E2E"/>
    <w:rsid w:val="001D2344"/>
    <w:rsid w:val="00213B9D"/>
    <w:rsid w:val="003148CA"/>
    <w:rsid w:val="004E445B"/>
    <w:rsid w:val="005A6EB0"/>
    <w:rsid w:val="006A6679"/>
    <w:rsid w:val="006E25CC"/>
    <w:rsid w:val="006E2613"/>
    <w:rsid w:val="00751C93"/>
    <w:rsid w:val="007A2897"/>
    <w:rsid w:val="007A777E"/>
    <w:rsid w:val="007D2B16"/>
    <w:rsid w:val="007E47F3"/>
    <w:rsid w:val="007F7245"/>
    <w:rsid w:val="00831B56"/>
    <w:rsid w:val="008C089E"/>
    <w:rsid w:val="008D7F5A"/>
    <w:rsid w:val="008F2953"/>
    <w:rsid w:val="008F3F71"/>
    <w:rsid w:val="009A6C08"/>
    <w:rsid w:val="00A30E7E"/>
    <w:rsid w:val="00A706AA"/>
    <w:rsid w:val="00A812F9"/>
    <w:rsid w:val="00A93DD3"/>
    <w:rsid w:val="00AB7134"/>
    <w:rsid w:val="00AE40A1"/>
    <w:rsid w:val="00B22BF4"/>
    <w:rsid w:val="00B71A9F"/>
    <w:rsid w:val="00B87949"/>
    <w:rsid w:val="00C20F38"/>
    <w:rsid w:val="00C82889"/>
    <w:rsid w:val="00CD5D20"/>
    <w:rsid w:val="00D7640E"/>
    <w:rsid w:val="00E15314"/>
    <w:rsid w:val="00E671DE"/>
    <w:rsid w:val="00EE3A8E"/>
    <w:rsid w:val="00F14715"/>
    <w:rsid w:val="00F25E02"/>
    <w:rsid w:val="00F46B3A"/>
    <w:rsid w:val="00F8016B"/>
    <w:rsid w:val="00FC113A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8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3A8E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3A8E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3A8E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8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3A8E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3A8E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3A8E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St-544/2016-26</izvorni_sadrzaj>
    <derivirana_varijabla naziv="DomainObject.Oznaka_1">St-544/2016-26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711</properties:Characters>
  <properties:Lines>55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2017-05-22T06:44:00Z</dcterms:created>
  <dc:creator>Korisnik</dc:creator>
  <cp:lastModifiedBy>Tihana Martinez</cp:lastModifiedBy>
  <cp:lastPrinted>2017-04-20T09:17:00Z</cp:lastPrinted>
  <dcterms:modified xmlns:xsi="http://www.w3.org/2001/XMLSchema-instance" xsi:type="dcterms:W3CDTF">2017-05-30T07:32:00Z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St-544/2016-26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