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6735" w14:paraId="1136735" w:rsidRDefault="00E076CF" w:rsidR="00E076CF">
      <w:pPr>
        <w15:collapsed w:val="false"/>
      </w:pPr>
      <w:bookmarkStart w:name="_GoBack" w:id="0"/>
      <w:bookmarkEnd w:id="0"/>
    </w:p>
    <w:p w:rsidRDefault="001E3106" w:rsidR="00E076CF"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602A20">
        <w:t>-977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F576EC">
        <w:t xml:space="preserve">Kulturno-zabavna i humorističko-satirična karnevalska udruga KARNEVAL, OIB: 67798022932, Don Mihovila Pavlinovića 1, Makarska,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F576EC" w:rsidRPr="00F576EC">
        <w:t xml:space="preserve">Kulturno-zabavna i humorističko-satirična karnevalska udruga KARNEVAL, OIB: 67798022932, Don Mihovila Pavlinovića 1, Makarska,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F576EC">
        <w:t>3848</w:t>
      </w:r>
      <w:r>
        <w:t xml:space="preserve"> dana, u </w:t>
      </w:r>
      <w:r w:rsidR="00E076CF">
        <w:t>u</w:t>
      </w:r>
      <w:r w:rsidR="001E6581">
        <w:t>kupnom iznosu o</w:t>
      </w:r>
      <w:r w:rsidR="00F576EC">
        <w:t>d 101.686,00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F21228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602A20">
        <w:t>23. ST-977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8922FD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F2122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F2122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F576EC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91359"/>
    <w:rsid w:val="001A7F97"/>
    <w:rsid w:val="001E0A16"/>
    <w:rsid w:val="001E3106"/>
    <w:rsid w:val="001E6581"/>
    <w:rsid w:val="0025689E"/>
    <w:rsid w:val="00296435"/>
    <w:rsid w:val="002A16B1"/>
    <w:rsid w:val="002A267F"/>
    <w:rsid w:val="002D1607"/>
    <w:rsid w:val="003C369F"/>
    <w:rsid w:val="003D3A71"/>
    <w:rsid w:val="0043500C"/>
    <w:rsid w:val="00466E36"/>
    <w:rsid w:val="004C66C0"/>
    <w:rsid w:val="004D7D95"/>
    <w:rsid w:val="00543777"/>
    <w:rsid w:val="005F0E13"/>
    <w:rsid w:val="00602A20"/>
    <w:rsid w:val="00737DD6"/>
    <w:rsid w:val="00776F7C"/>
    <w:rsid w:val="00787AFC"/>
    <w:rsid w:val="007E26AB"/>
    <w:rsid w:val="00804AB4"/>
    <w:rsid w:val="008138F5"/>
    <w:rsid w:val="008607FF"/>
    <w:rsid w:val="00861307"/>
    <w:rsid w:val="008922FD"/>
    <w:rsid w:val="008A2CF5"/>
    <w:rsid w:val="008A36EF"/>
    <w:rsid w:val="008D189F"/>
    <w:rsid w:val="00A17CC3"/>
    <w:rsid w:val="00AA5FA1"/>
    <w:rsid w:val="00AD5BE5"/>
    <w:rsid w:val="00B44A30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A213A"/>
    <w:rsid w:val="00EB7A0E"/>
    <w:rsid w:val="00F139C9"/>
    <w:rsid w:val="00F21228"/>
    <w:rsid w:val="00F576EC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3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310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36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6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6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6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6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3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310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36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6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6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6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6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St-977/2015</izvorni_sadrzaj>
    <derivirana_varijabla naziv="DomainObject.Predmet.OznakaBroj_1">St-977/2015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Kulturno-zabavna i humorističko-satirična-karnevalska udruga "Karneval"</izvorni_sadrzaj>
    <derivirana_varijabla naziv="DomainObject.Predmet.ProtustrankaFormated_1">  Kulturno-zabavna i humorističko-satirična-karnevalska udruga "Karneval"</derivirana_varijabla>
  </DomainObject.Predmet.ProtustrankaFormated>
  <DomainObject.Predmet.ProtustrankaFormatedOIB>
    <izvorni_sadrzaj>  Kulturno-zabavna i humorističko-satirična-karnevalska udruga "Karneval", OIB 67798022932</izvorni_sadrzaj>
    <derivirana_varijabla naziv="DomainObject.Predmet.ProtustrankaFormatedOIB_1">  Kulturno-zabavna i humorističko-satirična-karnevalska udruga "Karneval", OIB 67798022932</derivirana_varijabla>
  </DomainObject.Predmet.ProtustrankaFormatedOIB>
  <DomainObject.Predmet.ProtustrankaFormatedWithAdress>
    <izvorni_sadrzaj> Kulturno-zabavna i humorističko-satirična-karnevalska udruga "Karneval", Don Mihovila Pavlinovića 1, 21300 Makarska</izvorni_sadrzaj>
    <derivirana_varijabla naziv="DomainObject.Predmet.ProtustrankaFormatedWithAdress_1"> Kulturno-zabavna i humorističko-satirična-karnevalska udruga "Karneval", Don Mihovila Pavlinovića 1, 21300 Makarska</derivirana_varijabla>
  </DomainObject.Predmet.ProtustrankaFormatedWithAdress>
  <DomainObject.Predmet.ProtustrankaFormatedWithAdressOIB>
    <izvorni_sadrzaj> Kulturno-zabavna i humorističko-satirična-karnevalska udruga "Karneval", OIB 67798022932, Don Mihovila Pavlinovića 1, 21300 Makarska</izvorni_sadrzaj>
    <derivirana_varijabla naziv="DomainObject.Predmet.ProtustrankaFormatedWithAdressOIB_1"> Kulturno-zabavna i humorističko-satirična-karnevalska udruga "Karneval", OIB 67798022932, Don Mihovila Pavlinovića 1, 21300 Makarska</derivirana_varijabla>
  </DomainObject.Predmet.ProtustrankaFormatedWithAdressOIB>
  <DomainObject.Predmet.ProtustrankaWithAdress>
    <izvorni_sadrzaj>Kulturno-zabavna i humorističko-satirična-karnevalska udruga "Karneval" Don Mihovila Pavlinovića 1, 21300 Makarska</izvorni_sadrzaj>
    <derivirana_varijabla naziv="DomainObject.Predmet.ProtustrankaWithAdress_1">Kulturno-zabavna i humorističko-satirična-karnevalska udruga "Karneval" Don Mihovila Pavlinovića 1, 21300 Makarska</derivirana_varijabla>
  </DomainObject.Predmet.ProtustrankaWithAdress>
  <DomainObject.Predmet.ProtustrankaWithAdressOIB>
    <izvorni_sadrzaj>Kulturno-zabavna i humorističko-satirična-karnevalska udruga "Karneval", OIB 67798022932, Don Mihovila Pavlinovića 1, 21300 Makarska</izvorni_sadrzaj>
    <derivirana_varijabla naziv="DomainObject.Predmet.ProtustrankaWithAdressOIB_1">Kulturno-zabavna i humorističko-satirična-karnevalska udruga "Karneval", OIB 67798022932, Don Mihovila Pavlinovića 1, 21300 Makarska</derivirana_varijabla>
  </DomainObject.Predmet.ProtustrankaWithAdressOIB>
  <DomainObject.Predmet.ProtustrankaNazivFormated>
    <izvorni_sadrzaj>Kulturno-zabavna i humorističko-satirična-karnevalska udruga "Karneval"</izvorni_sadrzaj>
    <derivirana_varijabla naziv="DomainObject.Predmet.ProtustrankaNazivFormated_1">Kulturno-zabavna i humorističko-satirična-karnevalska udruga "Karneval"</derivirana_varijabla>
  </DomainObject.Predmet.ProtustrankaNazivFormated>
  <DomainObject.Predmet.ProtustrankaNazivFormatedOIB>
    <izvorni_sadrzaj>Kulturno-zabavna i humorističko-satirična-karnevalska udruga "Karneval", OIB 67798022932</izvorni_sadrzaj>
    <derivirana_varijabla naziv="DomainObject.Predmet.ProtustrankaNazivFormatedOIB_1">Kulturno-zabavna i humorističko-satirična-karnevalska udruga "Karneval", OIB 67798022932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101686.00</izvorni_sadrzaj>
    <derivirana_varijabla naziv="DomainObject.Predmet.TrenutnaVrijednost_1">101686.00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Kulturno-zabavna i humorističko-satirična-karnevalska udruga "Karneval"</item>
    </izvorni_sadrzaj>
    <derivirana_varijabla naziv="DomainObject.Predmet.ProtuStrankaListFormated_1">
      <item>Kulturno-zabavna i humorističko-satirična-karnevalska udruga "Karneval"</item>
    </derivirana_varijabla>
  </DomainObject.Predmet.ProtuStrankaListFormated>
  <DomainObject.Predmet.ProtuStrankaListFormatedOIB>
    <izvorni_sadrzaj>
      <item>Kulturno-zabavna i humorističko-satirična-karnevalska udruga "Karneval", OIB 67798022932</item>
    </izvorni_sadrzaj>
    <derivirana_varijabla naziv="DomainObject.Predmet.ProtuStrankaListFormatedOIB_1">
      <item>Kulturno-zabavna i humorističko-satirična-karnevalska udruga "Karneval", OIB 67798022932</item>
    </derivirana_varijabla>
  </DomainObject.Predmet.ProtuStrankaListFormatedOIB>
  <DomainObject.Predmet.ProtuStrankaListFormatedWithAdress>
    <izvorni_sadrzaj>
      <item>Kulturno-zabavna i humorističko-satirična-karnevalska udruga "Karneval", Don Mihovila Pavlinovića 1, 21300 Makarska</item>
    </izvorni_sadrzaj>
    <derivirana_varijabla naziv="DomainObject.Predmet.ProtuStrankaListFormatedWithAdress_1">
      <item>Kulturno-zabavna i humorističko-satirična-karnevalska udruga "Karneval", Don Mihovila Pavlinovića 1, 21300 Makarska</item>
    </derivirana_varijabla>
  </DomainObject.Predmet.ProtuStrankaListFormatedWithAdress>
  <DomainObject.Predmet.ProtuStrankaListFormatedWithAdressOIB>
    <izvorni_sadrzaj>
      <item>Kulturno-zabavna i humorističko-satirična-karnevalska udruga "Karneval", OIB 67798022932, Don Mihovila Pavlinovića 1, 21300 Makarska</item>
    </izvorni_sadrzaj>
    <derivirana_varijabla naziv="DomainObject.Predmet.ProtuStrankaListFormatedWithAdressOIB_1">
      <item>Kulturno-zabavna i humorističko-satirična-karnevalska udruga "Karneval", OIB 67798022932, Don Mihovila Pavlinovića 1, 21300 Makarska</item>
    </derivirana_varijabla>
  </DomainObject.Predmet.ProtuStrankaListFormatedWithAdressOIB>
  <DomainObject.Predmet.ProtuStrankaListNazivFormated>
    <izvorni_sadrzaj>
      <item>Kulturno-zabavna i humorističko-satirična-karnevalska udruga "Karneval"</item>
    </izvorni_sadrzaj>
    <derivirana_varijabla naziv="DomainObject.Predmet.ProtuStrankaListNazivFormated_1">
      <item>Kulturno-zabavna i humorističko-satirična-karnevalska udruga "Karneval"</item>
    </derivirana_varijabla>
  </DomainObject.Predmet.ProtuStrankaListNazivFormated>
  <DomainObject.Predmet.ProtuStrankaListNazivFormatedOIB>
    <izvorni_sadrzaj>
      <item>Kulturno-zabavna i humorističko-satirična-karnevalska udruga "Karneval", OIB 67798022932</item>
    </izvorni_sadrzaj>
    <derivirana_varijabla naziv="DomainObject.Predmet.ProtuStrankaListNazivFormatedOIB_1">
      <item>Kulturno-zabavna i humorističko-satirična-karnevalska udruga "Karneval", OIB 67798022932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Kulturno-zabavna i humorističko-satirična-karnevalska udruga "Karneval"</izvorni_sadrzaj>
    <derivirana_varijabla naziv="DomainObject.Predmet.ProtustrankaIDrugi_1">Kulturno-zabavna i humorističko-satirična-karnevalska udruga "Karneval"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Kulturno-zabavna i humorističko-satirična-karnevalska udruga "Karneval", OIB 67798022932, Don Mihovila Pavlinovića 1, 21300 Makarska</izvorni_sadrzaj>
    <derivirana_varijabla naziv="DomainObject.Predmet.ProtustrankaIDrugiAdressOIB_1">Kulturno-zabavna i humorističko-satirična-karnevalska udruga "Karneval", OIB 67798022932, Don Mihovila Pavlinovića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Kulturno-zabavna i humorističko-satirična-karnevalska udruga "Karneval"</item>
      <item>FINANCIJSKA AGENCIJA, RC SPLIT</item>
    </izvorni_sadrzaj>
    <derivirana_varijabla naziv="DomainObject.Predmet.SudioniciListNaziv_1">
      <item>Kulturno-zabavna i humorističko-satirična-karnevalska udruga "Karneval"</item>
      <item>FINANCIJSKA AGENCIJA, RC SPLIT</item>
    </derivirana_varijabla>
  </DomainObject.Predmet.SudioniciListNaziv>
  <DomainObject.Predmet.SudioniciListAdressOIB>
    <izvorni_sadrzaj>
      <item>Kulturno-zabavna i humorističko-satirična-karnevalska udruga "Karneval", OIB 67798022932, Don Mihovila Pavlinovića 1,21300 Makarska</item>
      <item>FINANCIJSKA AGENCIJA, RC SPLIT, OIB 85821130368, Mažuranićevo šetalište 24 b,21000 Split</item>
    </izvorni_sadrzaj>
    <derivirana_varijabla naziv="DomainObject.Predmet.SudioniciListAdressOIB_1">
      <item>Kulturno-zabavna i humorističko-satirična-karnevalska udruga "Karneval", OIB 67798022932, Don Mihovila Pavlinovića 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67798022932</item>
      <item>, OIB 85821130368</item>
    </izvorni_sadrzaj>
    <derivirana_varijabla naziv="DomainObject.Predmet.SudioniciListNazivOIB_1">
      <item>, OIB 67798022932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1859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2015-11-11T07:11:00Z</dcterms:created>
  <dc:creator>Lari Glavaš</dc:creator>
  <cp:lastModifiedBy>Lari Glavaš</cp:lastModifiedBy>
  <cp:lastPrinted>2015-11-11T07:11:00Z</cp:lastPrinted>
  <dcterms:modified xmlns:xsi="http://www.w3.org/2001/XMLSchema-instance" xsi:type="dcterms:W3CDTF">2015-11-11T07:12:00Z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