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4162c" w14:paraId="cf4162c" w:rsidRDefault="00646285" w:rsidP="00DF0179" w:rsidR="00DF0179" w:rsidRPr="00DF0179">
      <w:pPr>
        <w15:collapsed w:val="false"/>
        <w:rPr>
          <w:b/>
          <w:color w:val="000000"/>
          <w:u w:val="single"/>
        </w:rPr>
      </w:pPr>
      <w:bookmarkStart w:name="_GoBack" w:id="0"/>
      <w:bookmarkEnd w:id="0"/>
      <w:r>
        <w:rPr>
          <w:color w:val="000000"/>
        </w:rPr>
        <w:t xml:space="preserve">              </w:t>
      </w:r>
      <w:r w:rsidR="00F008E9" w:rsidRPr="00203A61">
        <w:rPr>
          <w:noProof/>
          <w:color w:val="0000FF"/>
        </w:rPr>
        <w:drawing>
          <wp:inline distR="0" distL="0" distB="0" distT="0">
            <wp:extent cy="714375" cx="552450"/>
            <wp:effectExtent b="9525"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r w:rsidR="008F0D0C" w:rsidRPr="00203A61">
        <w:rPr>
          <w:color w:val="000000"/>
        </w:rPr>
        <w:tab/>
      </w:r>
      <w:r w:rsidR="008F0D0C" w:rsidRPr="00203A61">
        <w:rPr>
          <w:color w:val="000000"/>
        </w:rPr>
        <w:tab/>
      </w:r>
      <w:r w:rsidR="008F0D0C" w:rsidRPr="00203A61">
        <w:rPr>
          <w:color w:val="000000"/>
        </w:rPr>
        <w:tab/>
      </w:r>
      <w:r w:rsidR="008F0D0C" w:rsidRPr="00203A61">
        <w:rPr>
          <w:color w:val="000000"/>
        </w:rPr>
        <w:tab/>
      </w:r>
      <w:r w:rsidR="008F0D0C" w:rsidRPr="00203A61">
        <w:rPr>
          <w:color w:val="000000"/>
        </w:rPr>
        <w:tab/>
      </w:r>
      <w:r w:rsidR="008F0D0C" w:rsidRPr="00203A61">
        <w:rPr>
          <w:color w:val="000000"/>
        </w:rPr>
        <w:tab/>
        <w:t xml:space="preserve"> </w:t>
      </w:r>
    </w:p>
    <w:p w:rsidRDefault="00EC7A7E" w:rsidP="00EC7A7E" w:rsidR="00EC7A7E">
      <w:pPr>
        <w:jc w:val="both"/>
        <w:rPr>
          <w:b/>
        </w:rPr>
      </w:pPr>
      <w:r>
        <w:rPr>
          <w:b/>
        </w:rPr>
        <w:t>REPUBLIKA HRVATSKA</w:t>
      </w:r>
    </w:p>
    <w:p w:rsidRDefault="00EC7A7E" w:rsidP="00EC7A7E" w:rsidR="00EC7A7E">
      <w:pPr>
        <w:rPr>
          <w:b/>
        </w:rPr>
      </w:pPr>
      <w:r>
        <w:rPr>
          <w:b/>
        </w:rPr>
        <w:t>TRGOVAČKI SUD U SPLITU</w:t>
      </w:r>
    </w:p>
    <w:p w:rsidRDefault="00DF0179" w:rsidP="00EC7A7E" w:rsidR="00EC7A7E">
      <w:pPr>
        <w:rPr>
          <w:b/>
        </w:rPr>
      </w:pPr>
      <w:r>
        <w:rPr>
          <w:b/>
        </w:rPr>
        <w:t>STALNA SLUŽBA U DUBROVNIKU</w:t>
      </w:r>
    </w:p>
    <w:p w:rsidRDefault="00DF0179" w:rsidP="00EC7A7E" w:rsidR="00DF0179">
      <w:pPr>
        <w:rPr>
          <w:b/>
        </w:rPr>
      </w:pPr>
      <w:r>
        <w:rPr>
          <w:b/>
        </w:rPr>
        <w:t>Dubrovnik, Dr. Ante Starčevića 23</w:t>
      </w:r>
    </w:p>
    <w:p w:rsidRDefault="00EC7A7E" w:rsidP="00EC7A7E" w:rsidR="00EC7A7E">
      <w:pPr>
        <w:jc w:val="right"/>
        <w:rPr>
          <w:b/>
        </w:rPr>
      </w:pPr>
      <w:r>
        <w:rPr>
          <w:b/>
        </w:rPr>
        <w:t>Posl. br. 18 St-</w:t>
      </w:r>
      <w:r w:rsidR="000B41E7">
        <w:rPr>
          <w:b/>
        </w:rPr>
        <w:t>507</w:t>
      </w:r>
      <w:r>
        <w:rPr>
          <w:b/>
        </w:rPr>
        <w:t>/201</w:t>
      </w:r>
      <w:r w:rsidR="00DF0179">
        <w:rPr>
          <w:b/>
        </w:rPr>
        <w:t>7</w:t>
      </w:r>
      <w:r>
        <w:rPr>
          <w:b/>
        </w:rPr>
        <w:t>-5</w:t>
      </w:r>
      <w:r w:rsidR="000B41E7">
        <w:rPr>
          <w:b/>
        </w:rPr>
        <w:t>0</w:t>
      </w:r>
    </w:p>
    <w:p w:rsidRDefault="00EC7A7E" w:rsidP="00EC7A7E" w:rsidR="00EC7A7E">
      <w:pPr>
        <w:rPr>
          <w:b/>
        </w:rPr>
      </w:pPr>
    </w:p>
    <w:p w:rsidRDefault="00DF0179" w:rsidP="00EC7A7E" w:rsidR="00DF0179">
      <w:pPr>
        <w:rPr>
          <w:b/>
        </w:rPr>
      </w:pPr>
    </w:p>
    <w:p w:rsidRDefault="00EC7A7E" w:rsidP="00EC7A7E" w:rsidR="00EC7A7E">
      <w:pPr>
        <w:jc w:val="center"/>
        <w:rPr>
          <w:b/>
        </w:rPr>
      </w:pPr>
      <w:r>
        <w:rPr>
          <w:b/>
        </w:rPr>
        <w:t>R E P U B L I K A  H R V A T S K A</w:t>
      </w:r>
    </w:p>
    <w:p w:rsidRDefault="00EC7A7E" w:rsidP="00EC7A7E" w:rsidR="00EC7A7E">
      <w:pPr>
        <w:jc w:val="center"/>
        <w:rPr>
          <w:b/>
        </w:rPr>
      </w:pPr>
    </w:p>
    <w:p w:rsidRDefault="00EC7A7E" w:rsidP="00EC7A7E" w:rsidR="00EC7A7E">
      <w:pPr>
        <w:jc w:val="center"/>
        <w:rPr>
          <w:b/>
        </w:rPr>
      </w:pPr>
      <w:r>
        <w:rPr>
          <w:b/>
        </w:rPr>
        <w:t>R J E Š E N J E</w:t>
      </w:r>
    </w:p>
    <w:p w:rsidRDefault="00EC7A7E" w:rsidP="00EC7A7E" w:rsidR="00EC7A7E"/>
    <w:p w:rsidRDefault="00EC7A7E" w:rsidP="001155B1" w:rsidR="00EC7A7E">
      <w:pPr>
        <w:ind w:firstLine="708"/>
        <w:jc w:val="both"/>
      </w:pPr>
      <w:r>
        <w:t>Trgovački sud u Splitu,</w:t>
      </w:r>
      <w:r w:rsidR="00DF0179">
        <w:t xml:space="preserve"> Stalna služba u Dubrovniku,</w:t>
      </w:r>
      <w:r>
        <w:t xml:space="preserve"> po sucu tog suda Katarini Franković, kao sucu pojedincu u stečajnom postupku nad dužnikom </w:t>
      </w:r>
      <w:r w:rsidR="000B41E7" w:rsidRPr="000B41E7">
        <w:t>Stečajna masa iza POLO d.o.o. -  "u stečaju", Dubrovnik, OIB: 19284116887, zastupano po stečajnom upravitelju Mato Marić, dana 01. listopada 2018.g.</w:t>
      </w:r>
    </w:p>
    <w:p w:rsidRDefault="00DF0179" w:rsidP="001155B1" w:rsidR="00DF0179">
      <w:pPr>
        <w:ind w:firstLine="708"/>
        <w:jc w:val="both"/>
      </w:pPr>
    </w:p>
    <w:p w:rsidRDefault="00EC7A7E" w:rsidP="00EC7A7E" w:rsidR="00EC7A7E">
      <w:pPr>
        <w:jc w:val="center"/>
        <w:rPr>
          <w:b/>
        </w:rPr>
      </w:pPr>
      <w:r>
        <w:rPr>
          <w:b/>
        </w:rPr>
        <w:t>r i j e š i o    j e</w:t>
      </w:r>
    </w:p>
    <w:p w:rsidRDefault="00EC7A7E" w:rsidP="00EC7A7E" w:rsidR="00EC7A7E">
      <w:r>
        <w:t xml:space="preserve"> </w:t>
      </w:r>
    </w:p>
    <w:p w:rsidRDefault="00EC7A7E" w:rsidP="00EC7A7E" w:rsidR="00EC7A7E">
      <w:pPr>
        <w:ind w:firstLine="708"/>
        <w:jc w:val="both"/>
      </w:pPr>
      <w:r>
        <w:t>Određuje se ročišt</w:t>
      </w:r>
      <w:r w:rsidR="00DF0179">
        <w:t xml:space="preserve">e skupštine vjerovnika za dan </w:t>
      </w:r>
      <w:r w:rsidR="000B41E7">
        <w:t>15</w:t>
      </w:r>
      <w:r w:rsidR="00DF0179">
        <w:t>. listopada 2018. godine u 11</w:t>
      </w:r>
      <w:r>
        <w:t>,00 sati u prostorijama Trgovačkog suda u Splitu</w:t>
      </w:r>
      <w:r w:rsidR="00DF0179">
        <w:t>, Stalne službe u Dubrovniku</w:t>
      </w:r>
      <w:r>
        <w:t xml:space="preserve"> na adresi </w:t>
      </w:r>
      <w:r w:rsidR="00DF0179" w:rsidRPr="00DF0179">
        <w:t>Dubrovnik, Dr. Ante Starčevića 23</w:t>
      </w:r>
      <w:r w:rsidR="00DF0179">
        <w:t xml:space="preserve">, sudnica br. 2 </w:t>
      </w:r>
      <w:r>
        <w:t xml:space="preserve">na I katu, sa slijedećim dnevnim redom: </w:t>
      </w:r>
    </w:p>
    <w:p w:rsidRDefault="00EC7A7E" w:rsidP="00EC7A7E" w:rsidR="00EC7A7E">
      <w:pPr>
        <w:jc w:val="both"/>
      </w:pPr>
      <w:r>
        <w:t>- odluka o obustavi i zaključenju stečajnog postupka zbog nedostatnosti stečajne mase ni za namirenje troškova postupka u smislu čl. 293 Stečajnog zakona (NN 71/2015, 104/17 dalje u tekstu SZ).</w:t>
      </w:r>
    </w:p>
    <w:p w:rsidRDefault="00EC7A7E" w:rsidP="00EC7A7E" w:rsidR="00EC7A7E">
      <w:pPr>
        <w:jc w:val="center"/>
      </w:pPr>
    </w:p>
    <w:p w:rsidRDefault="00EC7A7E" w:rsidP="00EC7A7E" w:rsidR="00EC7A7E">
      <w:pPr>
        <w:jc w:val="center"/>
        <w:rPr>
          <w:b/>
        </w:rPr>
      </w:pPr>
      <w:r>
        <w:rPr>
          <w:b/>
        </w:rPr>
        <w:t>Obrazloženje</w:t>
      </w:r>
    </w:p>
    <w:p w:rsidRDefault="00EC7A7E" w:rsidP="00EC7A7E" w:rsidR="00EC7A7E">
      <w:pPr>
        <w:rPr>
          <w:b/>
        </w:rPr>
      </w:pPr>
    </w:p>
    <w:p w:rsidRDefault="00EC7A7E" w:rsidP="00EC7A7E" w:rsidR="00EC7A7E">
      <w:pPr>
        <w:ind w:firstLine="708"/>
        <w:jc w:val="both"/>
      </w:pPr>
      <w:r>
        <w:t xml:space="preserve">Stečajni upravitelj je predložio sukladno čl. 293. SZ ovaj postupak obustaviti zbog toga što dužnik nema trenutno </w:t>
      </w:r>
      <w:r w:rsidR="00DF0179">
        <w:t xml:space="preserve">dostatne </w:t>
      </w:r>
      <w:r>
        <w:t>imovine odnosno zbog nedostatnosti imovine za namirenje troškova stečajnog postupka. 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Prema čl. 103. SZ  Skupštinu vjerovnika saziva sud. Pravo sudjelovanja imaju svi stečajni vjerovnici, svi stečajni vjerovnici s pravom odvojenoga namirenja, stečajni upravitelj i dužnik pojedinac.</w:t>
      </w:r>
    </w:p>
    <w:p w:rsidRDefault="00EC7A7E" w:rsidP="00EC7A7E" w:rsidR="00EC7A7E">
      <w:pPr>
        <w:jc w:val="both"/>
      </w:pPr>
      <w:r>
        <w:t>Vrijeme i mjesto održavanja i dnevni red skupštine vjerovnika objavljuju se na mrežnoj stranici e-Oglasna ploča sudova.</w:t>
      </w:r>
    </w:p>
    <w:p w:rsidRDefault="00EC7A7E" w:rsidP="00EC7A7E" w:rsidR="00EC7A7E">
      <w:pPr>
        <w:jc w:val="both"/>
      </w:pPr>
    </w:p>
    <w:p w:rsidRDefault="00EC7A7E" w:rsidP="00EC7A7E" w:rsidR="00EC7A7E">
      <w:pPr>
        <w:jc w:val="both"/>
      </w:pPr>
      <w:r>
        <w:tab/>
        <w:t>Slijedom navedenog odlučeno je kao u izreci.</w:t>
      </w:r>
    </w:p>
    <w:p w:rsidRDefault="00EC7A7E" w:rsidP="00EC7A7E" w:rsidR="00EC7A7E">
      <w:pPr>
        <w:jc w:val="both"/>
      </w:pPr>
    </w:p>
    <w:p w:rsidRDefault="00EC7A7E" w:rsidP="00EC7A7E" w:rsidR="00EC7A7E">
      <w:pPr>
        <w:jc w:val="center"/>
        <w:rPr>
          <w:b/>
        </w:rPr>
      </w:pPr>
      <w:r>
        <w:rPr>
          <w:b/>
        </w:rPr>
        <w:t xml:space="preserve">U </w:t>
      </w:r>
      <w:r w:rsidR="000B41E7">
        <w:rPr>
          <w:b/>
        </w:rPr>
        <w:t>Dubrovniku, dana 01. listopad</w:t>
      </w:r>
      <w:r>
        <w:rPr>
          <w:b/>
        </w:rPr>
        <w:t>a 201</w:t>
      </w:r>
      <w:r w:rsidR="001155B1">
        <w:rPr>
          <w:b/>
        </w:rPr>
        <w:t>8</w:t>
      </w:r>
      <w:r>
        <w:rPr>
          <w:b/>
        </w:rPr>
        <w:t>. godine</w:t>
      </w:r>
    </w:p>
    <w:p w:rsidRDefault="00EC7A7E" w:rsidP="00EC7A7E" w:rsidR="00EC7A7E">
      <w:pPr>
        <w:rPr>
          <w:b/>
        </w:rPr>
      </w:pPr>
    </w:p>
    <w:p w:rsidRDefault="00EC7A7E" w:rsidP="00EC7A7E" w:rsidR="00EC7A7E">
      <w:pPr>
        <w:rPr>
          <w:b/>
        </w:rPr>
      </w:pPr>
      <w:r>
        <w:rPr>
          <w:b/>
        </w:rPr>
        <w:tab/>
      </w:r>
      <w:r>
        <w:rPr>
          <w:b/>
        </w:rPr>
        <w:tab/>
      </w:r>
      <w:r>
        <w:rPr>
          <w:b/>
        </w:rPr>
        <w:tab/>
      </w:r>
      <w:r>
        <w:rPr>
          <w:b/>
        </w:rPr>
        <w:tab/>
      </w:r>
      <w:r>
        <w:rPr>
          <w:b/>
        </w:rPr>
        <w:tab/>
      </w:r>
      <w:r>
        <w:rPr>
          <w:b/>
        </w:rPr>
        <w:tab/>
      </w:r>
      <w:r>
        <w:rPr>
          <w:b/>
        </w:rPr>
        <w:tab/>
      </w:r>
      <w:r>
        <w:rPr>
          <w:b/>
        </w:rPr>
        <w:tab/>
        <w:t>Sudac:</w:t>
      </w:r>
    </w:p>
    <w:p w:rsidRDefault="00EC7A7E" w:rsidP="00EC7A7E" w:rsidR="00EC7A7E">
      <w:pPr>
        <w:rPr>
          <w:b/>
        </w:rPr>
      </w:pPr>
    </w:p>
    <w:p w:rsidRDefault="00EC7A7E" w:rsidP="00EC7A7E" w:rsidR="00EC7A7E">
      <w:pPr>
        <w:rPr>
          <w:b/>
        </w:rPr>
      </w:pPr>
      <w:r>
        <w:rPr>
          <w:b/>
        </w:rPr>
        <w:tab/>
      </w:r>
      <w:r>
        <w:rPr>
          <w:b/>
        </w:rPr>
        <w:tab/>
      </w:r>
      <w:r>
        <w:rPr>
          <w:b/>
        </w:rPr>
        <w:tab/>
      </w:r>
      <w:r>
        <w:rPr>
          <w:b/>
        </w:rPr>
        <w:tab/>
      </w:r>
      <w:r>
        <w:rPr>
          <w:b/>
        </w:rPr>
        <w:tab/>
      </w:r>
      <w:r>
        <w:rPr>
          <w:b/>
        </w:rPr>
        <w:tab/>
      </w:r>
      <w:r>
        <w:rPr>
          <w:b/>
        </w:rPr>
        <w:tab/>
      </w:r>
      <w:r>
        <w:rPr>
          <w:b/>
        </w:rPr>
        <w:tab/>
        <w:t>Katarina Franković</w:t>
      </w:r>
    </w:p>
    <w:p w:rsidRDefault="00DF0179" w:rsidP="00EC7A7E" w:rsidR="00DF0179">
      <w:pPr>
        <w:rPr>
          <w:b/>
        </w:rPr>
      </w:pPr>
    </w:p>
    <w:p w:rsidRDefault="00EC7A7E" w:rsidP="00EC7A7E" w:rsidR="00EC7A7E">
      <w:pPr>
        <w:rPr>
          <w:b/>
        </w:rPr>
      </w:pPr>
      <w:r>
        <w:rPr>
          <w:b/>
        </w:rPr>
        <w:lastRenderedPageBreak/>
        <w:t>UPUTA O PRAVNOM LIJEKU:</w:t>
      </w:r>
    </w:p>
    <w:p w:rsidRDefault="00EC7A7E" w:rsidP="00EC7A7E" w:rsidR="00EC7A7E">
      <w:r>
        <w:t xml:space="preserve">Protiv ovog rješenja nije dopušteno izjaviti posebnu žalbu. </w:t>
      </w:r>
    </w:p>
    <w:p w:rsidRDefault="00EC7A7E" w:rsidP="00EC7A7E" w:rsidR="00EC7A7E"/>
    <w:p w:rsidRDefault="00EC7A7E" w:rsidP="00EC7A7E" w:rsidR="00EC7A7E">
      <w:pPr>
        <w:jc w:val="both"/>
        <w:rPr>
          <w:b/>
        </w:rPr>
      </w:pPr>
      <w:r>
        <w:rPr>
          <w:b/>
        </w:rPr>
        <w:t>DN-a:</w:t>
      </w:r>
    </w:p>
    <w:p w:rsidRDefault="00EC7A7E" w:rsidP="00EC7A7E" w:rsidR="00EC7A7E"/>
    <w:p w:rsidRDefault="00EC7A7E" w:rsidP="00646285" w:rsidR="00D70C25" w:rsidRPr="00203A61">
      <w:r>
        <w:t>-</w:t>
      </w:r>
      <w:r>
        <w:tab/>
        <w:t>mrežna stranica e-Oglasna ploča sudova</w:t>
      </w:r>
    </w:p>
    <w:sectPr w:rsidSect="00DF0179" w:rsidR="00D70C25" w:rsidRPr="00203A61">
      <w:headerReference w:type="even" r:id="rId11"/>
      <w:headerReference w:type="default" r:id="rId12"/>
      <w:pgSz w:h="16838" w:w="11906"/>
      <w:pgMar w:gutter="0" w:footer="340" w:header="454" w:left="1797" w:bottom="851" w:right="1797" w:top="136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0AD" w:rsidR="004B60AD">
      <w:r>
        <w:separator/>
      </w:r>
    </w:p>
  </w:endnote>
  <w:endnote w:id="0" w:type="continuationSeparator">
    <w:p w:rsidRDefault="004B60AD" w:rsidR="004B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0AD" w:rsidR="004B60AD">
      <w:r>
        <w:separator/>
      </w:r>
    </w:p>
  </w:footnote>
  <w:footnote w:id="0" w:type="continuationSeparator">
    <w:p w:rsidRDefault="004B60AD" w:rsidR="004B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D0C" w:rsidR="008F0D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C65AFB">
      <w:rPr>
        <w:rStyle w:val="Brojstranice"/>
        <w:noProof/>
        <w:sz w:val="22"/>
        <w:szCs w:val="22"/>
      </w:rPr>
      <w:t>2</w:t>
    </w:r>
    <w:r w:rsidRPr="004B3B4F">
      <w:rPr>
        <w:rStyle w:val="Brojstranice"/>
        <w:sz w:val="22"/>
        <w:szCs w:val="22"/>
      </w:rPr>
      <w:fldChar w:fldCharType="end"/>
    </w:r>
  </w:p>
  <w:p w:rsidRDefault="00DF0179" w:rsidP="00DF0179" w:rsidR="008F0D0C" w:rsidRPr="001C3FC7">
    <w:pPr>
      <w:jc w:val="right"/>
      <w:rPr>
        <w:b/>
        <w:sz w:val="22"/>
        <w:szCs w:val="22"/>
      </w:rPr>
    </w:pPr>
    <w:r w:rsidRPr="00DF0179">
      <w:rPr>
        <w:b/>
        <w:sz w:val="22"/>
        <w:szCs w:val="22"/>
      </w:rPr>
      <w:t>Posl. br. 18 St-</w:t>
    </w:r>
    <w:r w:rsidR="000B41E7">
      <w:rPr>
        <w:b/>
        <w:sz w:val="22"/>
        <w:szCs w:val="22"/>
      </w:rPr>
      <w:t>507</w:t>
    </w:r>
    <w:r w:rsidRPr="00DF0179">
      <w:rPr>
        <w:b/>
        <w:sz w:val="22"/>
        <w:szCs w:val="22"/>
      </w:rPr>
      <w:t>/2017-5</w:t>
    </w:r>
    <w:r w:rsidR="000B41E7">
      <w:rPr>
        <w:b/>
        <w:sz w:val="22"/>
        <w:szCs w:val="22"/>
      </w:rPr>
      <w:t>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9">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0">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8"/>
  </w:num>
  <w:num w:numId="3">
    <w:abstractNumId w:val="9"/>
  </w:num>
  <w:num w:numId="4">
    <w:abstractNumId w:val="2"/>
  </w:num>
  <w:num w:numId="5">
    <w:abstractNumId w:val="0"/>
  </w:num>
  <w:num w:numId="6">
    <w:abstractNumId w:val="7"/>
  </w:num>
  <w:num w:numId="7">
    <w:abstractNumId w:val="10"/>
  </w:num>
  <w:num w:numId="8">
    <w:abstractNumId w:val="1"/>
  </w:num>
  <w:num w:numId="9">
    <w:abstractNumId w:val="4"/>
  </w:num>
  <w:num w:numId="10">
    <w:abstractNumId w:val="5"/>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FBA"/>
    <w:rsid w:val="00013758"/>
    <w:rsid w:val="00015AAC"/>
    <w:rsid w:val="00026DB2"/>
    <w:rsid w:val="000416FE"/>
    <w:rsid w:val="00051284"/>
    <w:rsid w:val="000571DA"/>
    <w:rsid w:val="00057396"/>
    <w:rsid w:val="00057958"/>
    <w:rsid w:val="00064E57"/>
    <w:rsid w:val="000670D5"/>
    <w:rsid w:val="0008008B"/>
    <w:rsid w:val="000A0EEA"/>
    <w:rsid w:val="000A638A"/>
    <w:rsid w:val="000B20CA"/>
    <w:rsid w:val="000B28EB"/>
    <w:rsid w:val="000B2F5E"/>
    <w:rsid w:val="000B3478"/>
    <w:rsid w:val="000B3E33"/>
    <w:rsid w:val="000B41E7"/>
    <w:rsid w:val="000B48E5"/>
    <w:rsid w:val="000C0655"/>
    <w:rsid w:val="000E3663"/>
    <w:rsid w:val="000E733F"/>
    <w:rsid w:val="000F00A0"/>
    <w:rsid w:val="00105FEC"/>
    <w:rsid w:val="001155B1"/>
    <w:rsid w:val="001303E4"/>
    <w:rsid w:val="00141887"/>
    <w:rsid w:val="001574D1"/>
    <w:rsid w:val="00182518"/>
    <w:rsid w:val="001936C6"/>
    <w:rsid w:val="00196875"/>
    <w:rsid w:val="001A66AE"/>
    <w:rsid w:val="001B14F0"/>
    <w:rsid w:val="001C361B"/>
    <w:rsid w:val="001C3FC7"/>
    <w:rsid w:val="001C6AD2"/>
    <w:rsid w:val="001D533A"/>
    <w:rsid w:val="001E1AA3"/>
    <w:rsid w:val="001F5233"/>
    <w:rsid w:val="001F7BD3"/>
    <w:rsid w:val="00203A61"/>
    <w:rsid w:val="00211AE3"/>
    <w:rsid w:val="00221E3B"/>
    <w:rsid w:val="00225D7E"/>
    <w:rsid w:val="00233554"/>
    <w:rsid w:val="00241EE7"/>
    <w:rsid w:val="00241FF9"/>
    <w:rsid w:val="002432F7"/>
    <w:rsid w:val="00251D53"/>
    <w:rsid w:val="00252A77"/>
    <w:rsid w:val="002625E6"/>
    <w:rsid w:val="0027349C"/>
    <w:rsid w:val="00273D9B"/>
    <w:rsid w:val="00274E1C"/>
    <w:rsid w:val="002750E1"/>
    <w:rsid w:val="00275FEE"/>
    <w:rsid w:val="00284466"/>
    <w:rsid w:val="00290D53"/>
    <w:rsid w:val="00296315"/>
    <w:rsid w:val="002A07D5"/>
    <w:rsid w:val="002A4261"/>
    <w:rsid w:val="002A440A"/>
    <w:rsid w:val="002B090A"/>
    <w:rsid w:val="002C324E"/>
    <w:rsid w:val="002D1CB0"/>
    <w:rsid w:val="002E036C"/>
    <w:rsid w:val="002F5BC4"/>
    <w:rsid w:val="00300316"/>
    <w:rsid w:val="00312363"/>
    <w:rsid w:val="00312F8B"/>
    <w:rsid w:val="00320035"/>
    <w:rsid w:val="00330EC2"/>
    <w:rsid w:val="00331AD9"/>
    <w:rsid w:val="00332B0A"/>
    <w:rsid w:val="003356EA"/>
    <w:rsid w:val="0035088F"/>
    <w:rsid w:val="00351C97"/>
    <w:rsid w:val="00370E12"/>
    <w:rsid w:val="003A5760"/>
    <w:rsid w:val="003B4088"/>
    <w:rsid w:val="003C7AAE"/>
    <w:rsid w:val="003D1331"/>
    <w:rsid w:val="003D7993"/>
    <w:rsid w:val="003F2396"/>
    <w:rsid w:val="0042505E"/>
    <w:rsid w:val="00427818"/>
    <w:rsid w:val="00430258"/>
    <w:rsid w:val="00437DC8"/>
    <w:rsid w:val="004408D6"/>
    <w:rsid w:val="00443A63"/>
    <w:rsid w:val="00445ABB"/>
    <w:rsid w:val="0045359A"/>
    <w:rsid w:val="00460156"/>
    <w:rsid w:val="0046556C"/>
    <w:rsid w:val="00467A95"/>
    <w:rsid w:val="00480285"/>
    <w:rsid w:val="0048092B"/>
    <w:rsid w:val="00481824"/>
    <w:rsid w:val="00483A5E"/>
    <w:rsid w:val="00485782"/>
    <w:rsid w:val="00486C03"/>
    <w:rsid w:val="004B3B4F"/>
    <w:rsid w:val="004B60AD"/>
    <w:rsid w:val="004B64CF"/>
    <w:rsid w:val="004D1B5C"/>
    <w:rsid w:val="004D66D4"/>
    <w:rsid w:val="004E52CC"/>
    <w:rsid w:val="004E5DA4"/>
    <w:rsid w:val="004E6C19"/>
    <w:rsid w:val="004F6327"/>
    <w:rsid w:val="005133EE"/>
    <w:rsid w:val="005221F6"/>
    <w:rsid w:val="0052221D"/>
    <w:rsid w:val="0053225F"/>
    <w:rsid w:val="00543C4D"/>
    <w:rsid w:val="005478C4"/>
    <w:rsid w:val="005525BB"/>
    <w:rsid w:val="00555C1C"/>
    <w:rsid w:val="00560A4C"/>
    <w:rsid w:val="00563C88"/>
    <w:rsid w:val="00581069"/>
    <w:rsid w:val="00594B07"/>
    <w:rsid w:val="005A0326"/>
    <w:rsid w:val="005A0EC3"/>
    <w:rsid w:val="005A220B"/>
    <w:rsid w:val="005B01B0"/>
    <w:rsid w:val="005B18B0"/>
    <w:rsid w:val="005B6956"/>
    <w:rsid w:val="005C6966"/>
    <w:rsid w:val="005D7654"/>
    <w:rsid w:val="005E6A97"/>
    <w:rsid w:val="0061647E"/>
    <w:rsid w:val="00616A68"/>
    <w:rsid w:val="00622F4E"/>
    <w:rsid w:val="00625FFE"/>
    <w:rsid w:val="0063094D"/>
    <w:rsid w:val="00630CF7"/>
    <w:rsid w:val="006351C6"/>
    <w:rsid w:val="006360BD"/>
    <w:rsid w:val="00646285"/>
    <w:rsid w:val="00667E5A"/>
    <w:rsid w:val="00673489"/>
    <w:rsid w:val="006759C3"/>
    <w:rsid w:val="00675B96"/>
    <w:rsid w:val="00693E25"/>
    <w:rsid w:val="00694A7B"/>
    <w:rsid w:val="00694AE5"/>
    <w:rsid w:val="006A2945"/>
    <w:rsid w:val="006A3FB9"/>
    <w:rsid w:val="006B6037"/>
    <w:rsid w:val="006C4470"/>
    <w:rsid w:val="006C7149"/>
    <w:rsid w:val="006C7559"/>
    <w:rsid w:val="00703977"/>
    <w:rsid w:val="007109A8"/>
    <w:rsid w:val="00710D4C"/>
    <w:rsid w:val="00716506"/>
    <w:rsid w:val="00721CB7"/>
    <w:rsid w:val="00722770"/>
    <w:rsid w:val="007357ED"/>
    <w:rsid w:val="007372A4"/>
    <w:rsid w:val="007424F0"/>
    <w:rsid w:val="007436BD"/>
    <w:rsid w:val="007604E0"/>
    <w:rsid w:val="0076311D"/>
    <w:rsid w:val="00774083"/>
    <w:rsid w:val="007865EC"/>
    <w:rsid w:val="007917BC"/>
    <w:rsid w:val="007B4752"/>
    <w:rsid w:val="007B5F11"/>
    <w:rsid w:val="007B5FA2"/>
    <w:rsid w:val="007B6140"/>
    <w:rsid w:val="007C0CA1"/>
    <w:rsid w:val="007C3038"/>
    <w:rsid w:val="007D68C3"/>
    <w:rsid w:val="007E40BC"/>
    <w:rsid w:val="007E75F9"/>
    <w:rsid w:val="007F0F70"/>
    <w:rsid w:val="00801AA6"/>
    <w:rsid w:val="00807552"/>
    <w:rsid w:val="008140C5"/>
    <w:rsid w:val="008223E7"/>
    <w:rsid w:val="00822CE0"/>
    <w:rsid w:val="00822ED9"/>
    <w:rsid w:val="00847E59"/>
    <w:rsid w:val="00871BAD"/>
    <w:rsid w:val="00872314"/>
    <w:rsid w:val="00875AF1"/>
    <w:rsid w:val="008847EC"/>
    <w:rsid w:val="0089069E"/>
    <w:rsid w:val="00893487"/>
    <w:rsid w:val="00894C43"/>
    <w:rsid w:val="00897B76"/>
    <w:rsid w:val="008A44B4"/>
    <w:rsid w:val="008B699C"/>
    <w:rsid w:val="008C68B8"/>
    <w:rsid w:val="008C7C09"/>
    <w:rsid w:val="008E6FB2"/>
    <w:rsid w:val="008F06C0"/>
    <w:rsid w:val="008F0D0C"/>
    <w:rsid w:val="008F2C95"/>
    <w:rsid w:val="008F5F97"/>
    <w:rsid w:val="008F6EDF"/>
    <w:rsid w:val="00912731"/>
    <w:rsid w:val="009154DF"/>
    <w:rsid w:val="00916CE2"/>
    <w:rsid w:val="00933CF6"/>
    <w:rsid w:val="00945161"/>
    <w:rsid w:val="00960197"/>
    <w:rsid w:val="00967160"/>
    <w:rsid w:val="00977FF0"/>
    <w:rsid w:val="00985E61"/>
    <w:rsid w:val="00986078"/>
    <w:rsid w:val="00996DEB"/>
    <w:rsid w:val="009A2F41"/>
    <w:rsid w:val="009A52B0"/>
    <w:rsid w:val="009A5CC2"/>
    <w:rsid w:val="009A6E6E"/>
    <w:rsid w:val="009B26C3"/>
    <w:rsid w:val="009B4051"/>
    <w:rsid w:val="009B7D69"/>
    <w:rsid w:val="009D2643"/>
    <w:rsid w:val="009D2E14"/>
    <w:rsid w:val="009D5F53"/>
    <w:rsid w:val="009E3728"/>
    <w:rsid w:val="009E7971"/>
    <w:rsid w:val="009F0519"/>
    <w:rsid w:val="009F1F97"/>
    <w:rsid w:val="009F380E"/>
    <w:rsid w:val="009F4689"/>
    <w:rsid w:val="00A04F1F"/>
    <w:rsid w:val="00A05715"/>
    <w:rsid w:val="00A1384F"/>
    <w:rsid w:val="00A14F8A"/>
    <w:rsid w:val="00A15B43"/>
    <w:rsid w:val="00A20C58"/>
    <w:rsid w:val="00A2285A"/>
    <w:rsid w:val="00A2771B"/>
    <w:rsid w:val="00A33810"/>
    <w:rsid w:val="00A33E1D"/>
    <w:rsid w:val="00A373E1"/>
    <w:rsid w:val="00A569CB"/>
    <w:rsid w:val="00A575D2"/>
    <w:rsid w:val="00A6231D"/>
    <w:rsid w:val="00A63C5D"/>
    <w:rsid w:val="00A66E4D"/>
    <w:rsid w:val="00A72413"/>
    <w:rsid w:val="00A738B3"/>
    <w:rsid w:val="00A76137"/>
    <w:rsid w:val="00A81214"/>
    <w:rsid w:val="00A837C9"/>
    <w:rsid w:val="00A85B82"/>
    <w:rsid w:val="00A866A0"/>
    <w:rsid w:val="00A87FC5"/>
    <w:rsid w:val="00A959A3"/>
    <w:rsid w:val="00A96DAE"/>
    <w:rsid w:val="00A97397"/>
    <w:rsid w:val="00AA122E"/>
    <w:rsid w:val="00AA194B"/>
    <w:rsid w:val="00AC1A08"/>
    <w:rsid w:val="00AC2766"/>
    <w:rsid w:val="00AD69A2"/>
    <w:rsid w:val="00AD75F5"/>
    <w:rsid w:val="00AF51CE"/>
    <w:rsid w:val="00B00737"/>
    <w:rsid w:val="00B062F2"/>
    <w:rsid w:val="00B11A94"/>
    <w:rsid w:val="00B2638F"/>
    <w:rsid w:val="00B26ED9"/>
    <w:rsid w:val="00B3737E"/>
    <w:rsid w:val="00B37DC1"/>
    <w:rsid w:val="00B41AE3"/>
    <w:rsid w:val="00B427B6"/>
    <w:rsid w:val="00B4286B"/>
    <w:rsid w:val="00B4785D"/>
    <w:rsid w:val="00B50A1E"/>
    <w:rsid w:val="00B53F18"/>
    <w:rsid w:val="00B61AD3"/>
    <w:rsid w:val="00B67CF9"/>
    <w:rsid w:val="00B70172"/>
    <w:rsid w:val="00B71CD6"/>
    <w:rsid w:val="00B733CD"/>
    <w:rsid w:val="00B741E6"/>
    <w:rsid w:val="00B74CB8"/>
    <w:rsid w:val="00B77003"/>
    <w:rsid w:val="00B906FD"/>
    <w:rsid w:val="00BA356A"/>
    <w:rsid w:val="00BA386F"/>
    <w:rsid w:val="00BA7A28"/>
    <w:rsid w:val="00BD178A"/>
    <w:rsid w:val="00BD3AAB"/>
    <w:rsid w:val="00BD49E2"/>
    <w:rsid w:val="00BD5601"/>
    <w:rsid w:val="00BE2C39"/>
    <w:rsid w:val="00BF4E2A"/>
    <w:rsid w:val="00BF5DC2"/>
    <w:rsid w:val="00BF64BE"/>
    <w:rsid w:val="00C0331B"/>
    <w:rsid w:val="00C07489"/>
    <w:rsid w:val="00C150DF"/>
    <w:rsid w:val="00C1564B"/>
    <w:rsid w:val="00C3316C"/>
    <w:rsid w:val="00C35B41"/>
    <w:rsid w:val="00C452A3"/>
    <w:rsid w:val="00C45EC2"/>
    <w:rsid w:val="00C5739D"/>
    <w:rsid w:val="00C65AFB"/>
    <w:rsid w:val="00C7637C"/>
    <w:rsid w:val="00C87615"/>
    <w:rsid w:val="00C9702E"/>
    <w:rsid w:val="00CB5C61"/>
    <w:rsid w:val="00CD713B"/>
    <w:rsid w:val="00CD7839"/>
    <w:rsid w:val="00CE0779"/>
    <w:rsid w:val="00CE0B7A"/>
    <w:rsid w:val="00CE1874"/>
    <w:rsid w:val="00CE637D"/>
    <w:rsid w:val="00CE7A86"/>
    <w:rsid w:val="00CF2B2D"/>
    <w:rsid w:val="00D10254"/>
    <w:rsid w:val="00D11FB6"/>
    <w:rsid w:val="00D24F40"/>
    <w:rsid w:val="00D26414"/>
    <w:rsid w:val="00D312E6"/>
    <w:rsid w:val="00D341B5"/>
    <w:rsid w:val="00D42A3D"/>
    <w:rsid w:val="00D448DF"/>
    <w:rsid w:val="00D461D4"/>
    <w:rsid w:val="00D54E4E"/>
    <w:rsid w:val="00D70C25"/>
    <w:rsid w:val="00D7145D"/>
    <w:rsid w:val="00D743FB"/>
    <w:rsid w:val="00D76FF6"/>
    <w:rsid w:val="00D80075"/>
    <w:rsid w:val="00D87A02"/>
    <w:rsid w:val="00D91FFE"/>
    <w:rsid w:val="00D9309E"/>
    <w:rsid w:val="00D939B4"/>
    <w:rsid w:val="00DA2E19"/>
    <w:rsid w:val="00DA49E1"/>
    <w:rsid w:val="00DA5525"/>
    <w:rsid w:val="00DA7E30"/>
    <w:rsid w:val="00DB4AC8"/>
    <w:rsid w:val="00DC564C"/>
    <w:rsid w:val="00DD002E"/>
    <w:rsid w:val="00DD366B"/>
    <w:rsid w:val="00DD45C6"/>
    <w:rsid w:val="00DD6D6D"/>
    <w:rsid w:val="00DE5101"/>
    <w:rsid w:val="00DF0179"/>
    <w:rsid w:val="00DF1E8E"/>
    <w:rsid w:val="00E0274C"/>
    <w:rsid w:val="00E02AB2"/>
    <w:rsid w:val="00E041D9"/>
    <w:rsid w:val="00E306EB"/>
    <w:rsid w:val="00E33DCE"/>
    <w:rsid w:val="00E35D17"/>
    <w:rsid w:val="00E37A9C"/>
    <w:rsid w:val="00E4753F"/>
    <w:rsid w:val="00E56265"/>
    <w:rsid w:val="00E56924"/>
    <w:rsid w:val="00E806D0"/>
    <w:rsid w:val="00E80B1F"/>
    <w:rsid w:val="00E8409C"/>
    <w:rsid w:val="00E876B0"/>
    <w:rsid w:val="00E91DE4"/>
    <w:rsid w:val="00E91F84"/>
    <w:rsid w:val="00E965E7"/>
    <w:rsid w:val="00E9714A"/>
    <w:rsid w:val="00EA187E"/>
    <w:rsid w:val="00EA3204"/>
    <w:rsid w:val="00EA3639"/>
    <w:rsid w:val="00EB0221"/>
    <w:rsid w:val="00EB20C1"/>
    <w:rsid w:val="00EB613A"/>
    <w:rsid w:val="00EC637D"/>
    <w:rsid w:val="00EC7A7E"/>
    <w:rsid w:val="00ED0F06"/>
    <w:rsid w:val="00ED2F54"/>
    <w:rsid w:val="00ED5BDE"/>
    <w:rsid w:val="00EE4D7C"/>
    <w:rsid w:val="00EE5C9A"/>
    <w:rsid w:val="00EE7E50"/>
    <w:rsid w:val="00EF21AB"/>
    <w:rsid w:val="00EF25B7"/>
    <w:rsid w:val="00EF402F"/>
    <w:rsid w:val="00EF60D6"/>
    <w:rsid w:val="00EF6939"/>
    <w:rsid w:val="00EF6C3B"/>
    <w:rsid w:val="00EF715C"/>
    <w:rsid w:val="00F008E9"/>
    <w:rsid w:val="00F04726"/>
    <w:rsid w:val="00F15364"/>
    <w:rsid w:val="00F1646D"/>
    <w:rsid w:val="00F16825"/>
    <w:rsid w:val="00F169AF"/>
    <w:rsid w:val="00F21B3B"/>
    <w:rsid w:val="00F34124"/>
    <w:rsid w:val="00F353E3"/>
    <w:rsid w:val="00F439B5"/>
    <w:rsid w:val="00F71323"/>
    <w:rsid w:val="00FA25AB"/>
    <w:rsid w:val="00FB04F3"/>
    <w:rsid w:val="00FB2875"/>
    <w:rsid w:val="00FB53F4"/>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space="0" w:sz="0" w:color="auto" w:val="none"/>
      <w:shd w:fill="auto" w:color="auto" w:val="clear"/>
    </w:rPr>
  </w:style>
  <w:style w:customStyle="true" w:styleId="eSPISCCParagraphDefaultFont" w:type="character">
    <w:name w:val="eSPIS_CC_Paragraph Default Font"/>
    <w:basedOn w:val="Zadanifontodlomka"/>
    <w:rsid w:val="00241EE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41EE7"/>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241EE7"/>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241EE7"/>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color="auto" w:space="0" w:sz="0" w:val="none"/>
      <w:shd w:color="auto" w:fill="auto" w:val="clear"/>
    </w:rPr>
  </w:style>
  <w:style w:customStyle="1" w:styleId="eSPISCCParagraphDefaultFont" w:type="character">
    <w:name w:val="eSPIS_CC_Paragraph Default Font"/>
    <w:basedOn w:val="Zadanifontodlomka"/>
    <w:rsid w:val="00241EE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41EE7"/>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241EE7"/>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241EE7"/>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 w:id="14760208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650/2011</izvorni_sadrzaj>
    <derivirana_varijabla naziv="DomainObject.Predmet.Opis_1">Naknadna dioba St 650/2011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St-507/2017</izvorni_sadrzaj>
    <derivirana_varijabla naziv="DomainObject.Predmet.OznakaBroj_1">St-507/2017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POLO d.o.o. putnička agencija za ugostiteljstvo, turizam i trgovinu - "u stečaju"</izvorni_sadrzaj>
    <derivirana_varijabla naziv="DomainObject.Predmet.StrankaFormated_1">  Stečajna masa iza POLO d.o.o. putnička agencija za ugostiteljstvo, turizam i trgovinu - "u stečaju"</derivirana_varijabla>
  </DomainObject.Predmet.StrankaFormated>
  <DomainObject.Predmet.StrankaFormatedOIB>
    <izvorni_sadrzaj>  Stečajna masa iza POLO d.o.o. putnička agencija za ugostiteljstvo, turizam i trgovinu - "u stečaju", OIB 19284116887</izvorni_sadrzaj>
    <derivirana_varijabla naziv="DomainObject.Predmet.StrankaFormatedOIB_1">  Stečajna masa iza POLO d.o.o. putnička agencija za ugostiteljstvo, turizam i trgovinu - "u stečaju", OIB 19284116887</derivirana_varijabla>
  </DomainObject.Predmet.StrankaFormatedOIB>
  <DomainObject.Predmet.StrankaFormatedWithAdress>
    <izvorni_sadrzaj> Stečajna masa iza POLO d.o.o. putnička agencija za ugostiteljstvo, turizam i trgovinu - "u stečaju", Zlatni potok 11, 20000 Dubrovnik</izvorni_sadrzaj>
    <derivirana_varijabla naziv="DomainObject.Predmet.StrankaFormatedWithAdress_1"> Stečajna masa iza POLO d.o.o. putnička agencija za ugostiteljstvo, turizam i trgovinu - "u stečaju", Zlatni potok 11, 20000 Dubrovnik</derivirana_varijabla>
  </DomainObject.Predmet.StrankaFormatedWithAdress>
  <DomainObject.Predmet.StrankaFormatedWithAdressOIB>
    <izvorni_sadrzaj> Stečajna masa iza POLO d.o.o. putnička agencija za ugostiteljstvo, turizam i trgovinu - "u stečaju", OIB 19284116887, Zlatni potok 11, 20000 Dubrovnik</izvorni_sadrzaj>
    <derivirana_varijabla naziv="DomainObject.Predmet.StrankaFormatedWithAdressOIB_1"> Stečajna masa iza POLO d.o.o. putnička agencija za ugostiteljstvo, turizam i trgovinu - "u stečaju", OIB 19284116887, Zlatni potok 11, 20000 Dubrovnik</derivirana_varijabla>
  </DomainObject.Predmet.StrankaFormatedWithAdressOIB>
  <DomainObject.Predmet.StrankaWithAdress>
    <izvorni_sadrzaj>Stečajna masa iza POLO d.o.o. putnička agencija za ugostiteljstvo, turizam i trgovinu - "u stečaju" Zlatni potok 11,20000 Dubrovnik</izvorni_sadrzaj>
    <derivirana_varijabla naziv="DomainObject.Predmet.StrankaWithAdress_1">Stečajna masa iza POLO d.o.o. putnička agencija za ugostiteljstvo, turizam i trgovinu - "u stečaju" Zlatni potok 11,20000 Dubrovnik</derivirana_varijabla>
  </DomainObject.Predmet.StrankaWithAdress>
  <DomainObject.Predmet.StrankaWithAdressOIB>
    <izvorni_sadrzaj>Stečajna masa iza POLO d.o.o. putnička agencija za ugostiteljstvo, turizam i trgovinu - "u stečaju", OIB 19284116887, Zlatni potok 11,20000 Dubrovnik</izvorni_sadrzaj>
    <derivirana_varijabla naziv="DomainObject.Predmet.StrankaWithAdressOIB_1">Stečajna masa iza POLO d.o.o. putnička agencija za ugostiteljstvo, turizam i trgovinu - "u stečaju", OIB 19284116887, Zlatni potok 11,20000 Dubrovnik</derivirana_varijabla>
  </DomainObject.Predmet.StrankaWithAdressOIB>
  <DomainObject.Predmet.StrankaNazivFormated>
    <izvorni_sadrzaj>Stečajna masa iza POLO d.o.o. putnička agencija za ugostiteljstvo, turizam i trgovinu - "u stečaju"</izvorni_sadrzaj>
    <derivirana_varijabla naziv="DomainObject.Predmet.StrankaNazivFormated_1">Stečajna masa iza POLO d.o.o. putnička agencija za ugostiteljstvo, turizam i trgovinu - "u stečaju"</derivirana_varijabla>
  </DomainObject.Predmet.StrankaNazivFormated>
  <DomainObject.Predmet.StrankaNazivFormatedOIB>
    <izvorni_sadrzaj>Stečajna masa iza POLO d.o.o. putnička agencija za ugostiteljstvo, turizam i trgovinu - "u stečaju", OIB 19284116887</izvorni_sadrzaj>
    <derivirana_varijabla naziv="DomainObject.Predmet.StrankaNazivFormatedOIB_1">Stečajna masa iza POLO d.o.o. putnička agencija za ugostiteljstvo, turizam i trgovinu - "u stečaju", OIB 19284116887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Stečajna masa iza POLO d.o.o. putnička agencija za ugostiteljstvo, turizam i trgovinu - "u stečaju"</item>
    </izvorni_sadrzaj>
    <derivirana_varijabla naziv="DomainObject.Predmet.StrankaListFormated_1">
      <item>Stečajna masa iza POLO d.o.o. putnička agencija za ugostiteljstvo, turizam i trgovinu - "u stečaju"</item>
    </derivirana_varijabla>
  </DomainObject.Predmet.StrankaListFormated>
  <DomainObject.Predmet.StrankaListFormatedOIB>
    <izvorni_sadrzaj>
      <item>Stečajna masa iza POLO d.o.o. putnička agencija za ugostiteljstvo, turizam i trgovinu - "u stečaju", OIB 19284116887</item>
    </izvorni_sadrzaj>
    <derivirana_varijabla naziv="DomainObject.Predmet.StrankaListFormatedOIB_1">
      <item>Stečajna masa iza POLO d.o.o. putnička agencija za ugostiteljstvo, turizam i trgovinu - "u stečaju", OIB 19284116887</item>
    </derivirana_varijabla>
  </DomainObject.Predmet.StrankaListFormatedOIB>
  <DomainObject.Predmet.StrankaListFormatedWithAdress>
    <izvorni_sadrzaj>
      <item>Stečajna masa iza POLO d.o.o. putnička agencija za ugostiteljstvo, turizam i trgovinu - "u stečaju", Zlatni potok 11, 20000 Dubrovnik</item>
    </izvorni_sadrzaj>
    <derivirana_varijabla naziv="DomainObject.Predmet.StrankaListFormatedWithAdress_1">
      <item>Stečajna masa iza POLO d.o.o. putnička agencija za ugostiteljstvo, turizam i trgovinu - "u stečaju", Zlatni potok 11, 20000 Dubrovnik</item>
    </derivirana_varijabla>
  </DomainObject.Predmet.StrankaListFormatedWithAdress>
  <DomainObject.Predmet.StrankaListFormatedWithAdressOIB>
    <izvorni_sadrzaj>
      <item>Stečajna masa iza POLO d.o.o. putnička agencija za ugostiteljstvo, turizam i trgovinu - "u stečaju", OIB 19284116887, Zlatni potok 11, 20000 Dubrovnik</item>
    </izvorni_sadrzaj>
    <derivirana_varijabla naziv="DomainObject.Predmet.StrankaListFormatedWithAdressOIB_1">
      <item>Stečajna masa iza POLO d.o.o. putnička agencija za ugostiteljstvo, turizam i trgovinu - "u stečaju", OIB 19284116887, Zlatni potok 11, 20000 Dubrovnik</item>
    </derivirana_varijabla>
  </DomainObject.Predmet.StrankaListFormatedWithAdressOIB>
  <DomainObject.Predmet.StrankaListNazivFormated>
    <izvorni_sadrzaj>
      <item>Stečajna masa iza POLO d.o.o. putnička agencija za ugostiteljstvo, turizam i trgovinu - "u stečaju"</item>
    </izvorni_sadrzaj>
    <derivirana_varijabla naziv="DomainObject.Predmet.StrankaListNazivFormated_1">
      <item>Stečajna masa iza POLO d.o.o. putnička agencija za ugostiteljstvo, turizam i trgovinu - "u stečaju"</item>
    </derivirana_varijabla>
  </DomainObject.Predmet.StrankaListNazivFormated>
  <DomainObject.Predmet.StrankaListNazivFormatedOIB>
    <izvorni_sadrzaj>
      <item>Stečajna masa iza POLO d.o.o. putnička agencija za ugostiteljstvo, turizam i trgovinu - "u stečaju", OIB 19284116887</item>
    </izvorni_sadrzaj>
    <derivirana_varijabla naziv="DomainObject.Predmet.StrankaListNazivFormatedOIB_1">
      <item>Stečajna masa iza POLO d.o.o. putnička agencija za ugostiteljstvo, turizam i trgovinu - "u stečaju", OIB 19284116887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Stečajna masa iza POLO d.o.o. putnička agencija za ugostiteljstvo, turizam i trgovinu - "u stečaju"</izvorni_sadrzaj>
    <derivirana_varijabla naziv="DomainObject.Predmet.StrankaIDrugi_1">Stečajna masa iza POLO d.o.o. putnička agencija za ugostiteljstvo, turizam i trgovinu -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POLO d.o.o. putnička agencija za ugostiteljstvo, turizam i trgovinu - "u stečaju", OIB 19284116887, Zlatni potok 11, 20000 Dubrovnik</izvorni_sadrzaj>
    <derivirana_varijabla naziv="DomainObject.Predmet.StrankaIDrugiAdressOIB_1">Stečajna masa iza POLO d.o.o. putnička agencija za ugostiteljstvo, turizam i trgovinu - "u stečaju", OIB 19284116887, Zlatni potok 11, 20000 Dubrovnik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POLO d.o.o. putnička agencija za ugostiteljstvo, turizam i trgovinu - "u stečaju"</item>
    </izvorni_sadrzaj>
    <derivirana_varijabla naziv="DomainObject.Predmet.SudioniciListNaziv_1">
      <item>Stečajna masa iza POLO d.o.o. putnička agencija za ugostiteljstvo, turizam i trgovinu - "u stečaju"</item>
    </derivirana_varijabla>
  </DomainObject.Predmet.SudioniciListNaziv>
  <DomainObject.Predmet.SudioniciListAdressOIB>
    <izvorni_sadrzaj>
      <item>Stečajna masa iza POLO d.o.o. putnička agencija za ugostiteljstvo, turizam i trgovinu - "u stečaju", OIB 19284116887, Zlatni potok 11,20000 Dubrovnik</item>
    </izvorni_sadrzaj>
    <derivirana_varijabla naziv="DomainObject.Predmet.SudioniciListAdressOIB_1">
      <item>Stečajna masa iza POLO d.o.o. putnička agencija za ugostiteljstvo, turizam i trgovinu - "u stečaju", OIB 19284116887, Zlatni potok 11,20000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19284116887</item>
    </izvorni_sadrzaj>
    <derivirana_varijabla naziv="DomainObject.Predmet.SudioniciListNazivOIB_1">
      <item>, OIB 19284116887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319</properties:Words>
  <properties:Characters>1719</properties:Characters>
  <properties:Lines>55</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2018-10-01T08:35:00Z</dcterms:created>
  <dc:creator>Katarina Franković</dc:creator>
  <cp:lastModifiedBy>Katarina Franković</cp:lastModifiedBy>
  <cp:lastPrinted>2018-09-07T08:24:00Z</cp:lastPrinted>
  <dcterms:modified xmlns:xsi="http://www.w3.org/2001/XMLSchema-instance" xsi:type="dcterms:W3CDTF">2018-10-01T08:36:00Z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čl. 293 SZ St 507  -2017.docx)</vt:lpwstr>
  </prop:property>
  <prop:property name="CC_coloring" pid="4" fmtid="{D5CDD505-2E9C-101B-9397-08002B2CF9AE}">
    <vt:bool>false</vt:bool>
  </prop:property>
  <prop:property name="BrojStranica" pid="5" fmtid="{D5CDD505-2E9C-101B-9397-08002B2CF9AE}">
    <vt:i4>2</vt:i4>
  </prop:property>
</prop:Properties>
</file>