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7ac9" w14:paraId="1da7ac9" w:rsidRDefault="00F6447D" w:rsidP="00F6447D" w:rsidR="00F6447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447D" w:rsidP="00F6447D" w:rsidR="00F6447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6447D" w:rsidP="00F6447D" w:rsidR="00F6447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6447D" w:rsidP="00F6447D" w:rsidR="00F6447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6447D" w:rsidP="00F6447D" w:rsidR="00F6447D"/>
    <w:p w:rsidRDefault="00F6447D" w:rsidP="00F6447D" w:rsidR="00F644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6447D" w:rsidP="00F6447D" w:rsidR="00F644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6447D" w:rsidP="00F6447D" w:rsidR="00F644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6447D" w:rsidP="00F6447D" w:rsidR="00F644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6447D" w:rsidP="00F6447D" w:rsidR="00F644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8719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MOTOR YACHT CHARTER DK d. o. o. Pula, Cesta Prekomorskih brigada 12, OIB 75777022900, MBS 040194426, 3. prosinca 2015.</w:t>
      </w:r>
    </w:p>
    <w:p w:rsidRDefault="00F6447D" w:rsidP="00F6447D" w:rsidR="00F644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6447D" w:rsidP="00F6447D" w:rsidR="00F644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6447D" w:rsidP="00F6447D" w:rsidR="00F644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6447D" w:rsidP="00F6447D" w:rsidR="00F6447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MOTOR YACHT CHARTER DK d. o. o. Pula, Cesta Prekomorskih brigada 12, OIB 75777022900, MBS 040194426.</w:t>
      </w:r>
    </w:p>
    <w:p w:rsidRDefault="00F6447D" w:rsidP="00F6447D" w:rsidR="00F6447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6447D" w:rsidP="00F6447D" w:rsidR="00F6447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6447D" w:rsidP="00F6447D" w:rsidR="00F644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6447D" w:rsidP="00F6447D" w:rsidR="00F644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MOTOR YACHT CHARTER DK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2506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3.887.411,52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6447D" w:rsidP="00F6447D" w:rsidR="00F644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6447D" w:rsidP="00F6447D" w:rsidR="00F644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6447D" w:rsidP="00F6447D" w:rsidR="00F644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6447D" w:rsidP="00F6447D" w:rsidR="00F644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F6447D" w:rsidP="00F6447D" w:rsidR="00F6447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6447D" w:rsidP="00F6447D" w:rsidR="00F6447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5295B">
        <w:rPr>
          <w:rFonts w:cs="Times New Roman" w:eastAsia="Times New Roman"/>
          <w:szCs w:val="24"/>
          <w:lang w:eastAsia="hr-HR"/>
        </w:rPr>
        <w:t>, v. r.</w:t>
      </w:r>
    </w:p>
    <w:p w:rsidRDefault="00F6447D" w:rsidP="00F6447D" w:rsidR="00F6447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F6447D" w:rsidP="00F6447D" w:rsidR="00F6447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F6447D" w:rsidP="00F6447D" w:rsidR="00F644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5295B" w:rsidP="00F6447D" w:rsidR="0085295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5295B" w:rsidP="00F6447D" w:rsidR="0085295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6447D" w:rsidP="00F6447D" w:rsidR="00F6447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F6447D" w:rsidP="00F6447D" w:rsidR="00F6447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6447D" w:rsidP="00F6447D" w:rsidR="00F6447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72692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47D" w:rsidP="00F6447D" w:rsidR="00F6447D">
      <w:r>
        <w:separator/>
      </w:r>
    </w:p>
  </w:endnote>
  <w:endnote w:id="0" w:type="continuationSeparator">
    <w:p w:rsidRDefault="00F6447D" w:rsidP="00F6447D" w:rsidR="00F64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47D" w:rsidP="00F6447D" w:rsidR="00F6447D">
      <w:r>
        <w:separator/>
      </w:r>
    </w:p>
  </w:footnote>
  <w:footnote w:id="0" w:type="continuationSeparator">
    <w:p w:rsidRDefault="00F6447D" w:rsidP="00F6447D" w:rsidR="00F64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7D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72692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480/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7D" w:rsidP="0021081C" w:rsidR="00A81E97">
    <w:pPr>
      <w:pStyle w:val="Zaglavlje"/>
      <w:jc w:val="right"/>
    </w:pPr>
    <w:r>
      <w:t>11 St-480/2015-3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0B5"/>
    <w:rsid w:val="001D30B5"/>
    <w:rsid w:val="007A5C5B"/>
    <w:rsid w:val="0085295B"/>
    <w:rsid w:val="00C9611B"/>
    <w:rsid w:val="00E72692"/>
    <w:rsid w:val="00F6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447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44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44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44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44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44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447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2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69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69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6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6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447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44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44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44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44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44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447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2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69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69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6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6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 YACHT CHARTER DK d. o. o. PULA</izvorni_sadrzaj>
    <derivirana_varijabla naziv="DomainObject.Predmet.ProtustrankaFormated_1">  MOTOR YACHT CHARTER DK d. o. o. PULA</derivirana_varijabla>
  </DomainObject.Predmet.ProtustrankaFormated>
  <DomainObject.Predmet.ProtustrankaFormatedOIB>
    <izvorni_sadrzaj>  MOTOR YACHT CHARTER DK d. o. o. PULA, OIB 75777022900</izvorni_sadrzaj>
    <derivirana_varijabla naziv="DomainObject.Predmet.ProtustrankaFormatedOIB_1">  MOTOR YACHT CHARTER DK d. o. o. PULA, OIB 75777022900</derivirana_varijabla>
  </DomainObject.Predmet.ProtustrankaFormatedOIB>
  <DomainObject.Predmet.ProtustrankaFormatedWithAdress>
    <izvorni_sadrzaj> MOTOR YACHT CHARTER DK d. o. o. PULA, Cesta Prekomorskih brigada 12, 52100 Pula</izvorni_sadrzaj>
    <derivirana_varijabla naziv="DomainObject.Predmet.ProtustrankaFormatedWithAdress_1"> MOTOR YACHT CHARTER DK d. o. o. PULA, Cesta Prekomorskih brigada 12, 52100 Pula</derivirana_varijabla>
  </DomainObject.Predmet.ProtustrankaFormatedWithAdress>
  <DomainObject.Predmet.ProtustrankaFormatedWithAdressOIB>
    <izvorni_sadrzaj> MOTOR YACHT CHARTER DK d. o. o. PULA, OIB 75777022900, Cesta Prekomorskih brigada 12, 52100 Pula</izvorni_sadrzaj>
    <derivirana_varijabla naziv="DomainObject.Predmet.ProtustrankaFormatedWithAdressOIB_1"> MOTOR YACHT CHARTER DK d. o. o. PULA, OIB 75777022900, Cesta Prekomorskih brigada 12, 52100 Pula</derivirana_varijabla>
  </DomainObject.Predmet.ProtustrankaFormatedWithAdressOIB>
  <DomainObject.Predmet.ProtustrankaWithAdress>
    <izvorni_sadrzaj>MOTOR YACHT CHARTER DK d. o. o. PULA Cesta Prekomorskih brigada 12, 52100 Pula</izvorni_sadrzaj>
    <derivirana_varijabla naziv="DomainObject.Predmet.ProtustrankaWithAdress_1">MOTOR YACHT CHARTER DK d. o. o. PULA Cesta Prekomorskih brigada 12, 52100 Pula</derivirana_varijabla>
  </DomainObject.Predmet.ProtustrankaWithAdress>
  <DomainObject.Predmet.ProtustrankaWithAdressOIB>
    <izvorni_sadrzaj>MOTOR YACHT CHARTER DK d. o. o. PULA, OIB 75777022900, Cesta Prekomorskih brigada 12, 52100 Pula</izvorni_sadrzaj>
    <derivirana_varijabla naziv="DomainObject.Predmet.ProtustrankaWithAdressOIB_1">MOTOR YACHT CHARTER DK d. o. o. PULA, OIB 75777022900, Cesta Prekomorskih brigada 12, 52100 Pula</derivirana_varijabla>
  </DomainObject.Predmet.ProtustrankaWithAdressOIB>
  <DomainObject.Predmet.ProtustrankaNazivFormated>
    <izvorni_sadrzaj>MOTOR YACHT CHARTER DK d. o. o. PULA</izvorni_sadrzaj>
    <derivirana_varijabla naziv="DomainObject.Predmet.ProtustrankaNazivFormated_1">MOTOR YACHT CHARTER DK d. o. o. PULA</derivirana_varijabla>
  </DomainObject.Predmet.ProtustrankaNazivFormated>
  <DomainObject.Predmet.ProtustrankaNazivFormatedOIB>
    <izvorni_sadrzaj>MOTOR YACHT CHARTER DK d. o. o. PULA, OIB 75777022900</izvorni_sadrzaj>
    <derivirana_varijabla naziv="DomainObject.Predmet.ProtustrankaNazivFormatedOIB_1">MOTOR YACHT CHARTER DK d. o. o. PULA, OIB 75777022900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3887411.52</izvorni_sadrzaj>
    <derivirana_varijabla naziv="DomainObject.Predmet.TrenutnaVrijednost_1">3887411.52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MOTOR YACHT CHARTER DK d. o. o. PULA</item>
    </izvorni_sadrzaj>
    <derivirana_varijabla naziv="DomainObject.Predmet.ProtuStrankaListFormated_1">
      <item>MOTOR YACHT CHARTER DK d. o. o. PULA</item>
    </derivirana_varijabla>
  </DomainObject.Predmet.ProtuStrankaListFormated>
  <DomainObject.Predmet.ProtuStrankaListFormatedOIB>
    <izvorni_sadrzaj>
      <item>MOTOR YACHT CHARTER DK d. o. o. PULA, OIB 75777022900</item>
    </izvorni_sadrzaj>
    <derivirana_varijabla naziv="DomainObject.Predmet.ProtuStrankaListFormatedOIB_1">
      <item>MOTOR YACHT CHARTER DK d. o. o. PULA, OIB 75777022900</item>
    </derivirana_varijabla>
  </DomainObject.Predmet.ProtuStrankaListFormatedOIB>
  <DomainObject.Predmet.ProtuStrankaListFormatedWithAdress>
    <izvorni_sadrzaj>
      <item>MOTOR YACHT CHARTER DK d. o. o. PULA, Cesta Prekomorskih brigada 12, 52100 Pula</item>
    </izvorni_sadrzaj>
    <derivirana_varijabla naziv="DomainObject.Predmet.ProtuStrankaListFormatedWithAdress_1">
      <item>MOTOR YACHT CHARTER DK d. o. o. PULA, Cesta Prekomorskih brigada 12, 52100 Pula</item>
    </derivirana_varijabla>
  </DomainObject.Predmet.ProtuStrankaListFormatedWithAdress>
  <DomainObject.Predmet.ProtuStrankaListFormatedWithAdressOIB>
    <izvorni_sadrzaj>
      <item>MOTOR YACHT CHARTER DK d. o. o. PULA, OIB 75777022900, Cesta Prekomorskih brigada 12, 52100 Pula</item>
    </izvorni_sadrzaj>
    <derivirana_varijabla naziv="DomainObject.Predmet.ProtuStrankaListFormatedWithAdressOIB_1">
      <item>MOTOR YACHT CHARTER DK d. o. o. PULA, OIB 75777022900, Cesta Prekomorskih brigada 12, 52100 Pula</item>
    </derivirana_varijabla>
  </DomainObject.Predmet.ProtuStrankaListFormatedWithAdressOIB>
  <DomainObject.Predmet.ProtuStrankaListNazivFormated>
    <izvorni_sadrzaj>
      <item>MOTOR YACHT CHARTER DK d. o. o. PULA</item>
    </izvorni_sadrzaj>
    <derivirana_varijabla naziv="DomainObject.Predmet.ProtuStrankaListNazivFormated_1">
      <item>MOTOR YACHT CHARTER DK d. o. o. PULA</item>
    </derivirana_varijabla>
  </DomainObject.Predmet.ProtuStrankaListNazivFormated>
  <DomainObject.Predmet.ProtuStrankaListNazivFormatedOIB>
    <izvorni_sadrzaj>
      <item>MOTOR YACHT CHARTER DK d. o. o. PULA, OIB 75777022900</item>
    </izvorni_sadrzaj>
    <derivirana_varijabla naziv="DomainObject.Predmet.ProtuStrankaListNazivFormatedOIB_1">
      <item>MOTOR YACHT CHARTER DK d. o. o. PULA, OIB 75777022900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MOTOR YACHT CHARTER DK d. o. o. PULA</izvorni_sadrzaj>
    <derivirana_varijabla naziv="DomainObject.Predmet.ProtustrankaIDrugi_1">MOTOR YACHT CHARTER DK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MOTOR YACHT CHARTER DK d. o. o. PULA, OIB 75777022900, Cesta Prekomorskih brigada 12, 52100 Pula</izvorni_sadrzaj>
    <derivirana_varijabla naziv="DomainObject.Predmet.ProtustrankaIDrugiAdressOIB_1">MOTOR YACHT CHARTER DK d. o. o. PULA, OIB 75777022900,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MOTOR YACHT CHARTER DK d. o. o. PULA</item>
    </izvorni_sadrzaj>
    <derivirana_varijabla naziv="DomainObject.Predmet.SudioniciListNaziv_1">
      <item>FINANCIJSKA AGENCIJA, RC RIJEKA, PODRUŽNICA PULA, PULA</item>
      <item>MOTOR YACHT CHARTER DK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MOTOR YACHT CHARTER DK d. o. o. PULA, OIB 75777022900, Cesta Prekomorskih brigada 12,52100 Pula</item>
    </izvorni_sadrzaj>
    <derivirana_varijabla naziv="DomainObject.Predmet.SudioniciListAdressOIB_1">
      <item>FINANCIJSKA AGENCIJA, RC RIJEKA, PODRUŽNICA PULA, PULA, OIB 85821130368, Ulica grada Vukovara 70,Zagreb</item>
      <item>MOTOR YACHT CHARTER DK d. o. o. PULA, OIB 75777022900, Cesta Prekomorskih brigada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75777022900</item>
    </izvorni_sadrzaj>
    <derivirana_varijabla naziv="DomainObject.Predmet.SudioniciListNazivOIB_1">
      <item>, OIB 85821130368</item>
      <item>, OIB 75777022900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2060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2015-12-03T07:48:00Z</dcterms:created>
  <dc:creator>Mihaela Kaligari</dc:creator>
  <dc:description/>
  <cp:keywords/>
  <cp:lastModifiedBy>Ana Jeromela</cp:lastModifiedBy>
  <cp:lastPrinted>2015-12-15T12:14:00Z</cp:lastPrinted>
  <dcterms:modified xmlns:xsi="http://www.w3.org/2001/XMLSchema-instance" xsi:type="dcterms:W3CDTF">2015-12-15T12:14:00Z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