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23e24b1" w14:paraId="23e24b1"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r w:rsidRPr="00186527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6527">
        <w:rPr>
          <w:b/>
          <w:sz w:val="24"/>
          <w:szCs w:val="24"/>
          <w:lang w:eastAsia="en-US"/>
        </w:rPr>
        <w:t>REPUBLIKA HRVATSKA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  <w:r w:rsidRPr="00186527">
        <w:rPr>
          <w:b/>
          <w:sz w:val="24"/>
          <w:szCs w:val="24"/>
          <w:lang w:eastAsia="en-US"/>
        </w:rPr>
        <w:t>TRGOVAČKI SUD U ZAGREBU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86527">
        <w:rPr>
          <w:b/>
          <w:sz w:val="24"/>
          <w:szCs w:val="24"/>
          <w:lang w:eastAsia="en-US"/>
        </w:rPr>
        <w:t xml:space="preserve">Zagreb, </w:t>
      </w:r>
      <w:proofErr w:type="spellStart"/>
      <w:r w:rsidRPr="00186527">
        <w:rPr>
          <w:b/>
          <w:sz w:val="24"/>
          <w:szCs w:val="24"/>
          <w:lang w:eastAsia="en-US"/>
        </w:rPr>
        <w:t>Amruševa</w:t>
      </w:r>
      <w:proofErr w:type="spellEnd"/>
      <w:r w:rsidRPr="00186527">
        <w:rPr>
          <w:b/>
          <w:sz w:val="24"/>
          <w:szCs w:val="24"/>
          <w:lang w:eastAsia="en-US"/>
        </w:rPr>
        <w:t xml:space="preserve"> 2/II</w:t>
      </w:r>
      <w:r w:rsidR="00C40DE4">
        <w:rPr>
          <w:sz w:val="24"/>
          <w:szCs w:val="24"/>
          <w:lang w:eastAsia="en-US"/>
        </w:rPr>
        <w:t xml:space="preserve">     </w:t>
      </w:r>
      <w:r w:rsidR="00C40DE4">
        <w:rPr>
          <w:sz w:val="24"/>
          <w:szCs w:val="24"/>
          <w:lang w:eastAsia="en-US"/>
        </w:rPr>
        <w:tab/>
      </w:r>
      <w:r w:rsidR="00C40DE4">
        <w:rPr>
          <w:sz w:val="24"/>
          <w:szCs w:val="24"/>
          <w:lang w:eastAsia="en-US"/>
        </w:rPr>
        <w:tab/>
      </w:r>
      <w:r w:rsidR="00C40DE4">
        <w:rPr>
          <w:sz w:val="24"/>
          <w:szCs w:val="24"/>
          <w:lang w:eastAsia="en-US"/>
        </w:rPr>
        <w:tab/>
      </w:r>
      <w:r w:rsidR="00C40DE4">
        <w:rPr>
          <w:sz w:val="24"/>
          <w:szCs w:val="24"/>
          <w:lang w:eastAsia="en-US"/>
        </w:rPr>
        <w:tab/>
      </w:r>
      <w:r w:rsidR="00C40DE4">
        <w:rPr>
          <w:sz w:val="24"/>
          <w:szCs w:val="24"/>
          <w:lang w:eastAsia="en-US"/>
        </w:rPr>
        <w:tab/>
      </w:r>
      <w:r w:rsidR="00C40DE4">
        <w:rPr>
          <w:sz w:val="24"/>
          <w:szCs w:val="24"/>
          <w:lang w:eastAsia="en-US"/>
        </w:rPr>
        <w:tab/>
        <w:t>72 St-5891/2016-20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186527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6527">
        <w:rPr>
          <w:sz w:val="24"/>
          <w:szCs w:val="24"/>
          <w:lang w:eastAsia="en-US"/>
        </w:rPr>
        <w:t>R E P U B L I K A   H R V A T S K A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6527">
        <w:rPr>
          <w:sz w:val="24"/>
          <w:szCs w:val="24"/>
          <w:lang w:eastAsia="en-US"/>
        </w:rPr>
        <w:t>R J E Š E NJ E</w:t>
      </w:r>
    </w:p>
    <w:p w:rsidRDefault="00186527" w:rsidP="00186527" w:rsidR="00186527" w:rsidRPr="00186527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186527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186527">
        <w:rPr>
          <w:sz w:val="24"/>
          <w:szCs w:val="24"/>
          <w:lang w:eastAsia="en-US"/>
        </w:rPr>
        <w:t xml:space="preserve">Trgovački sud u Zagrebu, po sucu Nikoli Ribariću, u postupku </w:t>
      </w:r>
      <w:proofErr w:type="spellStart"/>
      <w:r w:rsidRPr="00186527">
        <w:rPr>
          <w:sz w:val="24"/>
          <w:szCs w:val="24"/>
          <w:lang w:eastAsia="en-US"/>
        </w:rPr>
        <w:t>predstečajne</w:t>
      </w:r>
      <w:proofErr w:type="spellEnd"/>
      <w:r w:rsidRPr="00186527">
        <w:rPr>
          <w:sz w:val="24"/>
          <w:szCs w:val="24"/>
          <w:lang w:eastAsia="en-US"/>
        </w:rPr>
        <w:t xml:space="preserve"> nagodbe u povodu prijedloga dužnika SLIŠKO SCENA d.o.o., </w:t>
      </w:r>
      <w:proofErr w:type="spellStart"/>
      <w:r w:rsidRPr="00186527">
        <w:rPr>
          <w:sz w:val="24"/>
          <w:szCs w:val="24"/>
          <w:lang w:eastAsia="en-US"/>
        </w:rPr>
        <w:t>Lužan</w:t>
      </w:r>
      <w:proofErr w:type="spellEnd"/>
      <w:r w:rsidRPr="00186527">
        <w:rPr>
          <w:sz w:val="24"/>
          <w:szCs w:val="24"/>
          <w:lang w:eastAsia="en-US"/>
        </w:rPr>
        <w:t xml:space="preserve"> (Grad Zagreb), Zelinska ulica 6, OIB: 85639232801</w:t>
      </w:r>
      <w:r>
        <w:rPr>
          <w:sz w:val="24"/>
          <w:szCs w:val="24"/>
          <w:lang w:eastAsia="en-US"/>
        </w:rPr>
        <w:t>, dana 15</w:t>
      </w:r>
      <w:r w:rsidRPr="00186527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studenoga</w:t>
      </w:r>
      <w:r w:rsidRPr="00186527">
        <w:rPr>
          <w:sz w:val="24"/>
          <w:szCs w:val="24"/>
          <w:lang w:eastAsia="en-US"/>
        </w:rPr>
        <w:t xml:space="preserve"> 2016. godine, </w:t>
      </w:r>
    </w:p>
    <w:p w:rsidRDefault="004D45C7" w:rsidP="004D45C7" w:rsidR="004D45C7" w:rsidRPr="00025D5B">
      <w:pPr>
        <w:widowControl/>
        <w:jc w:val="both"/>
        <w:rPr>
          <w:sz w:val="40"/>
          <w:szCs w:val="40"/>
        </w:rPr>
      </w:pPr>
    </w:p>
    <w:p w:rsidRDefault="004D45C7" w:rsidP="004D45C7" w:rsidR="004D45C7" w:rsidRPr="00C40DE4">
      <w:pPr>
        <w:widowControl/>
        <w:jc w:val="center"/>
        <w:rPr>
          <w:sz w:val="24"/>
          <w:szCs w:val="24"/>
        </w:rPr>
      </w:pPr>
      <w:r w:rsidRPr="00C40DE4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5252A6" w:rsidP="005252A6" w:rsidR="005252A6" w:rsidRPr="008E372E">
      <w:pPr>
        <w:rPr>
          <w:sz w:val="24"/>
          <w:szCs w:val="24"/>
        </w:rPr>
      </w:pPr>
      <w:r w:rsidRPr="008E372E">
        <w:rPr>
          <w:sz w:val="24"/>
          <w:szCs w:val="24"/>
        </w:rPr>
        <w:fldChar w:fldCharType="begin"/>
      </w:r>
      <w:r w:rsidRPr="008E372E">
        <w:rPr>
          <w:sz w:val="24"/>
          <w:szCs w:val="24"/>
        </w:rPr>
        <w:instrText xml:space="preserve"> LINK </w:instrText>
      </w:r>
      <w:r w:rsidR="00F41A74">
        <w:rPr>
          <w:sz w:val="24"/>
          <w:szCs w:val="24"/>
        </w:rPr>
        <w:instrText xml:space="preserve">Excel.Sheet.8 "\\\\tszgdc01\\users$\\tszg\\ipenic\\STPN-NOVI SPISI PO NOVOM ZAKONU\\st 5891-2016 SLIŠKO SCENA\\TABLICA PRIJAVLJENIH TRAŽBINA_0.xls" "Prijave tražbina!R1C1:R120C10" </w:instrText>
      </w:r>
      <w:r w:rsidRPr="008E372E">
        <w:rPr>
          <w:sz w:val="24"/>
          <w:szCs w:val="24"/>
        </w:rPr>
        <w:instrText xml:space="preserve">\a \f 5 \h  \* MERGEFORMAT </w:instrText>
      </w:r>
      <w:r w:rsidRPr="008E372E">
        <w:rPr>
          <w:sz w:val="24"/>
          <w:szCs w:val="24"/>
        </w:rPr>
        <w:fldChar w:fldCharType="separate"/>
      </w:r>
    </w:p>
    <w:tbl>
      <w:tblPr>
        <w:tblStyle w:val="Reetkatablice"/>
        <w:tblW w:type="dxa" w:w="9072"/>
        <w:tblInd w:type="dxa" w:w="250"/>
        <w:tblLayout w:type="fixed"/>
        <w:tblLook w:val="04A0" w:noVBand="1" w:noHBand="0" w:lastColumn="0" w:firstColumn="1" w:lastRow="0" w:firstRow="1"/>
      </w:tblPr>
      <w:tblGrid>
        <w:gridCol w:w="851"/>
        <w:gridCol w:w="3118"/>
        <w:gridCol w:w="1559"/>
        <w:gridCol w:w="1985"/>
        <w:gridCol w:w="1559"/>
      </w:tblGrid>
      <w:tr w:rsidTr="00186871" w:rsidR="005252A6" w:rsidRPr="008E372E">
        <w:trPr>
          <w:trHeight w:val="1200"/>
        </w:trPr>
        <w:tc>
          <w:tcPr>
            <w:tcW w:type="dxa" w:w="851"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ind w:firstLine="107" w:left="-107"/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559"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 xml:space="preserve">Iznos tražbine 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AGROSTIL PROMET d.o.o. za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55950998039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Soblinečka</w:t>
            </w:r>
            <w:proofErr w:type="spellEnd"/>
            <w:r w:rsidRPr="008E372E">
              <w:rPr>
                <w:sz w:val="24"/>
                <w:szCs w:val="24"/>
              </w:rPr>
              <w:t xml:space="preserve"> cesta 51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301,88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AL-GO PROJEKTI d.o.o. za ugostiteljstvo i nekretnine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10896162566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II </w:t>
            </w:r>
            <w:proofErr w:type="spellStart"/>
            <w:r w:rsidRPr="008E372E">
              <w:rPr>
                <w:sz w:val="24"/>
                <w:szCs w:val="24"/>
              </w:rPr>
              <w:t>Vrandučka</w:t>
            </w:r>
            <w:proofErr w:type="spellEnd"/>
            <w:r w:rsidRPr="008E372E">
              <w:rPr>
                <w:sz w:val="24"/>
                <w:szCs w:val="24"/>
              </w:rPr>
              <w:t xml:space="preserve"> 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9.921,87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APSCISA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04321153069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Plješivička</w:t>
            </w:r>
            <w:proofErr w:type="spellEnd"/>
            <w:r w:rsidRPr="008E372E">
              <w:rPr>
                <w:sz w:val="24"/>
                <w:szCs w:val="24"/>
              </w:rPr>
              <w:t xml:space="preserve"> 18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1.912,50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AUTO DIJELOVI DADO d.o.o. za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61069198644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Antuna Mihanovića 4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2.890,57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AUTOZUBAK društvo s ograničenom odgovornošću za popravak, održavanje i trgovinu automobilima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39135989747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117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EF7F50">
              <w:rPr>
                <w:sz w:val="24"/>
                <w:szCs w:val="24"/>
              </w:rPr>
              <w:t>297.190,53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CENTAR ZA DIGITALNU MIKROELEKTRONIKU društvo s ograničenom odgovornošću za proizvodnju elektroničkih i elektromehaničkih sistema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92589753924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Varaždinska 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38.140,63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Vatroslava Jagića 33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21.583,45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KRT DESIGN DEŽELIĆ </w:t>
            </w:r>
            <w:proofErr w:type="spellStart"/>
            <w:r w:rsidRPr="008E372E">
              <w:rPr>
                <w:sz w:val="24"/>
                <w:szCs w:val="24"/>
              </w:rPr>
              <w:t>vl.Danijel</w:t>
            </w:r>
            <w:proofErr w:type="spellEnd"/>
            <w:r w:rsidRPr="008E372E">
              <w:rPr>
                <w:sz w:val="24"/>
                <w:szCs w:val="24"/>
              </w:rPr>
              <w:t xml:space="preserve"> </w:t>
            </w:r>
            <w:proofErr w:type="spellStart"/>
            <w:r w:rsidRPr="008E372E">
              <w:rPr>
                <w:sz w:val="24"/>
                <w:szCs w:val="24"/>
              </w:rPr>
              <w:t>Deželić</w:t>
            </w:r>
            <w:proofErr w:type="spellEnd"/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05736375735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NESPEŠ 19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1.453,13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DIART d.o.o. za proizvodnju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06185898392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Slavonska avenija 52 g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5.336,73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14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EART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03661660811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Ilica 35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441,00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15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ELGRAD d.o.o. za </w:t>
            </w:r>
            <w:proofErr w:type="spellStart"/>
            <w:r w:rsidRPr="008E372E">
              <w:rPr>
                <w:sz w:val="24"/>
                <w:szCs w:val="24"/>
              </w:rPr>
              <w:t>prozivodnju</w:t>
            </w:r>
            <w:proofErr w:type="spellEnd"/>
            <w:r w:rsidRPr="008E372E">
              <w:rPr>
                <w:sz w:val="24"/>
                <w:szCs w:val="24"/>
              </w:rPr>
              <w:t>,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00443524345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Vučak 30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22.240,64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ERSTE NEKRETNINE d.o.o. za poslovanje nekretninama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12103019543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Ivana Lučića 2a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1.562,50 kn</w:t>
            </w:r>
          </w:p>
        </w:tc>
      </w:tr>
      <w:tr w:rsidTr="00186871" w:rsidR="005252A6" w:rsidRPr="008E372E">
        <w:trPr>
          <w:trHeight w:val="630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18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ERSTE&amp;STEIERMÄRKISCHE BANK dioničko društvo </w:t>
            </w:r>
            <w:r w:rsidRPr="008E372E">
              <w:rPr>
                <w:b/>
                <w:bCs/>
                <w:sz w:val="24"/>
                <w:szCs w:val="24"/>
              </w:rPr>
              <w:t>(neosigurana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23057039320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Jadranski Trg 3a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3.642,59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EUROADRIA d.o.o. za ugostiteljstvo, turizam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84526969754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Maksimirska cesta 9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175,00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20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FABEMA METALI d.o.o. za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95328459927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Industrijska cesta 25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8.293,24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21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FAVORY d.o.o. za usluge i turistička agencija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31134262074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Sveti duh 50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1.137,50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22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FINANCIJSKA AGENCIJA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85821130368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70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1.167,50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24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FISAL d.o.o. za graditeljstvo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11521241390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Dobriše</w:t>
            </w:r>
            <w:proofErr w:type="spellEnd"/>
            <w:r w:rsidRPr="008E372E">
              <w:rPr>
                <w:sz w:val="24"/>
                <w:szCs w:val="24"/>
              </w:rPr>
              <w:t xml:space="preserve"> Cesarića 6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4.557,70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26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GEO-AS d.o.o. za trgovinu, geodeziju i projektiranje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03336506996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Dr. Luje </w:t>
            </w:r>
            <w:proofErr w:type="spellStart"/>
            <w:r w:rsidRPr="008E372E">
              <w:rPr>
                <w:sz w:val="24"/>
                <w:szCs w:val="24"/>
              </w:rPr>
              <w:t>Naletilića</w:t>
            </w:r>
            <w:proofErr w:type="spellEnd"/>
            <w:r w:rsidRPr="008E372E">
              <w:rPr>
                <w:sz w:val="24"/>
                <w:szCs w:val="24"/>
              </w:rPr>
              <w:t xml:space="preserve"> odvojak 28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28.317,26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27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GLOBTOUR  društvo s ograničenom odgovornošću za turizam i zastupanje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GLOBTOUR EVENT d.o.o.)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93712633315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Nikole Zrinskog 1I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929,41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29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 ZAGREB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61817894937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Stjepana Radića 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33.371,64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30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GRADSKA TRŽNICA  VARAŽDIN društvo s ograničenom odgovornošću za obavljanje poslova tržnice na veliko i malo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31452810613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Augusta Šenoe 12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641,25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32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H.I.B. društvo s ograničenom odgovornošću za proizvodnju, trgovinu na malo i veliko, uvoz-izvoz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45663502543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Hasani</w:t>
            </w:r>
            <w:proofErr w:type="spellEnd"/>
            <w:r w:rsidRPr="008E372E">
              <w:rPr>
                <w:sz w:val="24"/>
                <w:szCs w:val="24"/>
              </w:rPr>
              <w:t xml:space="preserve"> 40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750,00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33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SPID </w:t>
            </w:r>
            <w:proofErr w:type="spellStart"/>
            <w:r w:rsidRPr="008E372E">
              <w:rPr>
                <w:sz w:val="24"/>
                <w:szCs w:val="24"/>
              </w:rPr>
              <w:t>T.O</w:t>
            </w:r>
            <w:proofErr w:type="spellEnd"/>
            <w:r w:rsidRPr="008E372E">
              <w:rPr>
                <w:sz w:val="24"/>
                <w:szCs w:val="24"/>
              </w:rPr>
              <w:t xml:space="preserve">. </w:t>
            </w:r>
            <w:r w:rsidRPr="008E372E">
              <w:rPr>
                <w:b/>
                <w:bCs/>
                <w:sz w:val="24"/>
                <w:szCs w:val="24"/>
              </w:rPr>
              <w:t xml:space="preserve">(u Obrtnom registru naziv poslovnog </w:t>
            </w:r>
            <w:r w:rsidRPr="008E372E">
              <w:rPr>
                <w:b/>
                <w:bCs/>
                <w:sz w:val="24"/>
                <w:szCs w:val="24"/>
              </w:rPr>
              <w:lastRenderedPageBreak/>
              <w:t xml:space="preserve">subjekta glasi Trgovački obrt SPID,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vl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 xml:space="preserve">. Miro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Habuljko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lastRenderedPageBreak/>
              <w:t>96005291310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PIRINOVA 11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1.917,88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HEP - Opskrba d.o.o. za opskrbu potrošača električnom, toplinskom energijom i plinom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63073332379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37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3.659,48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35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HEP-Operator distribucijskog sustava d.o.o. za distribuciju i opskrbu električne energije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46830600751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37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5.987,09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68419124305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Prisavlje 3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966,06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37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28921383001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Grada Vukovara 220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7.967,47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38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81793146560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Roberta Frangeša Mihanovića 9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2.220,52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39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HRVATSKE ŠUME društvo s ograničenom odgovornošću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69693144506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Ul.Ljudevita</w:t>
            </w:r>
            <w:proofErr w:type="spellEnd"/>
            <w:r w:rsidRPr="008E372E">
              <w:rPr>
                <w:sz w:val="24"/>
                <w:szCs w:val="24"/>
              </w:rPr>
              <w:t xml:space="preserve"> Farkaša </w:t>
            </w:r>
            <w:proofErr w:type="spellStart"/>
            <w:r w:rsidRPr="008E372E">
              <w:rPr>
                <w:sz w:val="24"/>
                <w:szCs w:val="24"/>
              </w:rPr>
              <w:t>Vukotinovića</w:t>
            </w:r>
            <w:proofErr w:type="spellEnd"/>
            <w:r w:rsidRPr="008E372E">
              <w:rPr>
                <w:sz w:val="24"/>
                <w:szCs w:val="24"/>
              </w:rPr>
              <w:t xml:space="preserve"> 2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9.920,55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HRVATSKO NARODNO KAZALIŠTE U ŠIBENIKU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58343929119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Kralja Zvonimira 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956,25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41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IBL BIRO, d.o.o. za knjigovodstvene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76819856817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Kašinska</w:t>
            </w:r>
            <w:proofErr w:type="spellEnd"/>
            <w:r w:rsidRPr="008E372E">
              <w:rPr>
                <w:sz w:val="24"/>
                <w:szCs w:val="24"/>
              </w:rPr>
              <w:t xml:space="preserve"> 9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56.339,82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42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INDUSTROTEHNA d.o.o. za trgovinu na veliko i malo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49882575591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Soblinec</w:t>
            </w:r>
            <w:proofErr w:type="spellEnd"/>
            <w:r w:rsidRPr="008E372E">
              <w:rPr>
                <w:sz w:val="24"/>
                <w:szCs w:val="24"/>
              </w:rPr>
              <w:t xml:space="preserve">, </w:t>
            </w:r>
            <w:proofErr w:type="spellStart"/>
            <w:r w:rsidRPr="008E372E">
              <w:rPr>
                <w:sz w:val="24"/>
                <w:szCs w:val="24"/>
              </w:rPr>
              <w:t>Soblinečka</w:t>
            </w:r>
            <w:proofErr w:type="spellEnd"/>
            <w:r w:rsidRPr="008E372E">
              <w:rPr>
                <w:sz w:val="24"/>
                <w:szCs w:val="24"/>
              </w:rPr>
              <w:t xml:space="preserve"> 57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163,13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43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INOX CENTAR SESVETE d.o.o. za proizvodnju i trgovinu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17326752396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Remetska 10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697,87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45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ITEGO ELEMENT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27148809791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Kozjačić</w:t>
            </w:r>
            <w:proofErr w:type="spellEnd"/>
            <w:r w:rsidRPr="008E372E">
              <w:rPr>
                <w:sz w:val="24"/>
                <w:szCs w:val="24"/>
              </w:rPr>
              <w:t xml:space="preserve"> 14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40.477,50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46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BRAVARIJA IVANIĆ </w:t>
            </w:r>
            <w:proofErr w:type="spellStart"/>
            <w:r w:rsidRPr="008E372E">
              <w:rPr>
                <w:sz w:val="24"/>
                <w:szCs w:val="24"/>
              </w:rPr>
              <w:t>vl</w:t>
            </w:r>
            <w:proofErr w:type="spellEnd"/>
            <w:r w:rsidRPr="008E372E">
              <w:rPr>
                <w:sz w:val="24"/>
                <w:szCs w:val="24"/>
              </w:rPr>
              <w:t>. DARINKA IVANIĆ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04876143051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SEDLO 8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5.520,62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47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JAVNA USTANOVA REZERVAT LOKRUM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09038784691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Od Bosanke 4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1.050,00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49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KAMEN-INŽENJERING društvo s ograničenom odgovornošću za građevinarstvo, inženjering i trgovinu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62877221174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Svetonedjeljska</w:t>
            </w:r>
            <w:proofErr w:type="spellEnd"/>
            <w:r w:rsidRPr="008E372E">
              <w:rPr>
                <w:sz w:val="24"/>
                <w:szCs w:val="24"/>
              </w:rPr>
              <w:t xml:space="preserve"> cesta 4c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51,77 kn</w:t>
            </w:r>
          </w:p>
        </w:tc>
      </w:tr>
      <w:tr w:rsidTr="00186871" w:rsidR="005252A6" w:rsidRPr="008E372E">
        <w:trPr>
          <w:trHeight w:val="540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51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KOVINOPOJASARSKA RADIONICA</w:t>
            </w:r>
            <w:r w:rsidRPr="008E372E">
              <w:rPr>
                <w:b/>
                <w:bCs/>
                <w:sz w:val="24"/>
                <w:szCs w:val="24"/>
              </w:rPr>
              <w:t xml:space="preserve"> (u Sudskom registru za navedeni OIB naziv poslovnog subjekta glasi KOVINOPOJASAR d.o.o.)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01102530839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Šarengradska 11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4.715,00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52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TOMISLAV KRAJCER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36152618962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VAJDIN VIJENAC 16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12.500,00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53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SAT ELEKTRONIK </w:t>
            </w:r>
            <w:r w:rsidRPr="008E372E">
              <w:rPr>
                <w:b/>
                <w:bCs/>
                <w:sz w:val="24"/>
                <w:szCs w:val="24"/>
              </w:rPr>
              <w:t xml:space="preserve">(u Obrtnom registru naziv </w:t>
            </w:r>
            <w:r w:rsidRPr="008E372E">
              <w:rPr>
                <w:b/>
                <w:bCs/>
                <w:sz w:val="24"/>
                <w:szCs w:val="24"/>
              </w:rPr>
              <w:lastRenderedPageBreak/>
              <w:t xml:space="preserve">poslovnog subjekta glasi SAT-ELEKTRONIK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obt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 xml:space="preserve"> za trgovinu i usluge,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vl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 xml:space="preserve">. Alen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Krok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lastRenderedPageBreak/>
              <w:t>86595879532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NOVOSELSKI ODVOJAK IX. </w:t>
            </w:r>
            <w:r w:rsidRPr="008E372E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218,13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LAPS GRUPA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04817765777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Varoška 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2.889,13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55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URAR  LEBAROVIĆ </w:t>
            </w:r>
            <w:r w:rsidRPr="008E372E">
              <w:rPr>
                <w:b/>
                <w:bCs/>
                <w:sz w:val="24"/>
                <w:szCs w:val="24"/>
              </w:rPr>
              <w:t xml:space="preserve">(u Obrtnom registru naziv poslovnog subjekta glasi URAR LEBAROVIĆ, obrt za proizvodnju i popravak satova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vl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 xml:space="preserve">. Dalibor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Lebarović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67183513750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MAKSIMIRSKA CESTA 52A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2.200,00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56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MaFeMa</w:t>
            </w:r>
            <w:proofErr w:type="spellEnd"/>
            <w:r w:rsidRPr="008E372E">
              <w:rPr>
                <w:sz w:val="24"/>
                <w:szCs w:val="24"/>
              </w:rPr>
              <w:t xml:space="preserve"> 49 jednostavno društvo s ograničenom odgovornošću za usluge, trgovinu i graditeljstvo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67125195238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Šenoe Augusta 49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17.020,00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57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MAN-PROMET d.o.o. za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61515741505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Zeleni vijenac 9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2.219,80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58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MARŠIĆ d.o.o. za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73334529004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Bjelovarska 35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53,25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59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MAER </w:t>
            </w:r>
            <w:proofErr w:type="spellStart"/>
            <w:r w:rsidRPr="008E372E">
              <w:rPr>
                <w:sz w:val="24"/>
                <w:szCs w:val="24"/>
              </w:rPr>
              <w:t>TRG.SERVIS</w:t>
            </w:r>
            <w:proofErr w:type="spellEnd"/>
            <w:r w:rsidRPr="008E372E">
              <w:rPr>
                <w:sz w:val="24"/>
                <w:szCs w:val="24"/>
              </w:rPr>
              <w:t xml:space="preserve"> </w:t>
            </w:r>
            <w:r w:rsidRPr="008E372E">
              <w:rPr>
                <w:b/>
                <w:bCs/>
                <w:sz w:val="24"/>
                <w:szCs w:val="24"/>
              </w:rPr>
              <w:t xml:space="preserve">(u Obrtnom registru naziv poslovnog subjekta glasi Trgovina i servis MAER,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vl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Eric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Martinjak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81616301908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TUPEKOVA 16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61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MATUS DESIGN </w:t>
            </w:r>
            <w:r w:rsidRPr="008E372E">
              <w:rPr>
                <w:b/>
                <w:bCs/>
                <w:sz w:val="24"/>
                <w:szCs w:val="24"/>
              </w:rPr>
              <w:t xml:space="preserve">(u Obrtnom registru naziv poslovnog subjekta glasi MATUS DESIGN tapetiranje vozila, plovila i namještaja,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vl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 xml:space="preserve">. Ivan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Matus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23899051141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VIROVITIČKA 3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28.998,25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62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MBR KOLEKTIV društvo s ograničenom odgovornošću za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40718792615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Sv. </w:t>
            </w:r>
            <w:proofErr w:type="spellStart"/>
            <w:r w:rsidRPr="008E372E">
              <w:rPr>
                <w:sz w:val="24"/>
                <w:szCs w:val="24"/>
              </w:rPr>
              <w:t>Ćirila</w:t>
            </w:r>
            <w:proofErr w:type="spellEnd"/>
            <w:r w:rsidRPr="008E372E">
              <w:rPr>
                <w:sz w:val="24"/>
                <w:szCs w:val="24"/>
              </w:rPr>
              <w:t xml:space="preserve"> i Metoda 2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100,00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63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AUTO DESIGN MEGLAJ </w:t>
            </w:r>
            <w:proofErr w:type="spellStart"/>
            <w:r w:rsidRPr="008E372E">
              <w:rPr>
                <w:sz w:val="24"/>
                <w:szCs w:val="24"/>
              </w:rPr>
              <w:t>vl</w:t>
            </w:r>
            <w:proofErr w:type="spellEnd"/>
            <w:r w:rsidRPr="008E372E">
              <w:rPr>
                <w:sz w:val="24"/>
                <w:szCs w:val="24"/>
              </w:rPr>
              <w:t>. GROZDAN MEGLAJ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67929945030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MATIJE GUPCA 21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8.662,18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64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MESSER CROATIA PLIN d.o.o. </w:t>
            </w:r>
            <w:r w:rsidRPr="008E372E">
              <w:rPr>
                <w:b/>
                <w:bCs/>
                <w:sz w:val="24"/>
                <w:szCs w:val="24"/>
              </w:rPr>
              <w:t>(u Popisu obveza upisan pogrešan OIB 72679316731)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32179081874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Zaprešić, Industrijska 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2.083,22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65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NEVEN OBAD društvo s ograničenom odgovornošću za servis automobila i trgovinu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47303955104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Žerjavinec</w:t>
            </w:r>
            <w:proofErr w:type="spellEnd"/>
            <w:r w:rsidRPr="008E372E">
              <w:rPr>
                <w:sz w:val="24"/>
                <w:szCs w:val="24"/>
              </w:rPr>
              <w:t>, Lug 12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36.132,71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66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AUTO  OKIČAN </w:t>
            </w:r>
            <w:proofErr w:type="spellStart"/>
            <w:r w:rsidRPr="008E372E">
              <w:rPr>
                <w:sz w:val="24"/>
                <w:szCs w:val="24"/>
              </w:rPr>
              <w:t>vl</w:t>
            </w:r>
            <w:proofErr w:type="spellEnd"/>
            <w:r w:rsidRPr="008E372E">
              <w:rPr>
                <w:sz w:val="24"/>
                <w:szCs w:val="24"/>
              </w:rPr>
              <w:t xml:space="preserve">. IVAN OKIČAN </w:t>
            </w:r>
            <w:r w:rsidRPr="008E372E">
              <w:rPr>
                <w:b/>
                <w:bCs/>
                <w:sz w:val="24"/>
                <w:szCs w:val="24"/>
              </w:rPr>
              <w:t xml:space="preserve">(u Obrtnom registru naziv poslovnog subjekta glasi Auto-servis i </w:t>
            </w:r>
            <w:r w:rsidRPr="008E372E">
              <w:rPr>
                <w:b/>
                <w:bCs/>
                <w:sz w:val="24"/>
                <w:szCs w:val="24"/>
              </w:rPr>
              <w:lastRenderedPageBreak/>
              <w:t xml:space="preserve">trgovina OKIČAN,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vl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 xml:space="preserve">. Ivan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Okičan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lastRenderedPageBreak/>
              <w:t>49296059104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AUGUSTA ŠENOE 50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102.603,41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OREŠKI STOLARIJA </w:t>
            </w:r>
            <w:proofErr w:type="spellStart"/>
            <w:r w:rsidRPr="008E372E">
              <w:rPr>
                <w:sz w:val="24"/>
                <w:szCs w:val="24"/>
              </w:rPr>
              <w:t>vl</w:t>
            </w:r>
            <w:proofErr w:type="spellEnd"/>
            <w:r w:rsidRPr="008E372E">
              <w:rPr>
                <w:sz w:val="24"/>
                <w:szCs w:val="24"/>
              </w:rPr>
              <w:t>. SILVIO OREŠKI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59323454081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KAMEŠČICA 35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4.694,77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68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PABLO PROJEKTI d.o.o. za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78525939674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Vrapčanska </w:t>
            </w:r>
            <w:proofErr w:type="spellStart"/>
            <w:r w:rsidRPr="008E372E">
              <w:rPr>
                <w:sz w:val="24"/>
                <w:szCs w:val="24"/>
              </w:rPr>
              <w:t>putina</w:t>
            </w:r>
            <w:proofErr w:type="spellEnd"/>
            <w:r w:rsidRPr="008E372E">
              <w:rPr>
                <w:sz w:val="24"/>
                <w:szCs w:val="24"/>
              </w:rPr>
              <w:t xml:space="preserve"> 5 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83.966,00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69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PAPYRUS d.o.o.</w:t>
            </w:r>
            <w:r w:rsidRPr="008E372E">
              <w:rPr>
                <w:b/>
                <w:bCs/>
                <w:sz w:val="24"/>
                <w:szCs w:val="24"/>
              </w:rPr>
              <w:t xml:space="preserve"> (u Sudskom registru za navedeni OIB naziv poslovnog subjekta glasi PAPYRUS CROATIA d.o.o. " u likvidaciji"  d.o.o.)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00501040461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Novakova ulica 30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6.710,64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71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POZOR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60640803807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Markovo Polje, Zlatarska 45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8.532,71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72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PRINT STUDIO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25170721692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Zavrtnica 17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851,87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73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PRO-LUX d.o.o. za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78480169681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II </w:t>
            </w:r>
            <w:proofErr w:type="spellStart"/>
            <w:r w:rsidRPr="008E372E">
              <w:rPr>
                <w:sz w:val="24"/>
                <w:szCs w:val="24"/>
              </w:rPr>
              <w:t>vrandučka</w:t>
            </w:r>
            <w:proofErr w:type="spellEnd"/>
            <w:r w:rsidRPr="008E372E">
              <w:rPr>
                <w:sz w:val="24"/>
                <w:szCs w:val="24"/>
              </w:rPr>
              <w:t xml:space="preserve"> br. 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802,68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74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PROZIRNI NAMJEŠTAJ d.o.o. za proizvodnju namještaja od </w:t>
            </w:r>
            <w:proofErr w:type="spellStart"/>
            <w:r w:rsidRPr="008E372E">
              <w:rPr>
                <w:sz w:val="24"/>
                <w:szCs w:val="24"/>
              </w:rPr>
              <w:t>pleksiglasa</w:t>
            </w:r>
            <w:proofErr w:type="spellEnd"/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76149261107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Donjozelinska</w:t>
            </w:r>
            <w:proofErr w:type="spellEnd"/>
            <w:r w:rsidRPr="008E372E">
              <w:rPr>
                <w:sz w:val="24"/>
                <w:szCs w:val="24"/>
              </w:rPr>
              <w:t xml:space="preserve"> 42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36.524,84 kn</w:t>
            </w:r>
          </w:p>
        </w:tc>
      </w:tr>
      <w:tr w:rsidTr="00186871" w:rsidR="005252A6" w:rsidRPr="008E372E">
        <w:trPr>
          <w:trHeight w:val="540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PYRGOS društvo s ograničenom odgovornošću za ugostiteljstvo, trgovinu i usluge u stečaju </w:t>
            </w:r>
            <w:r w:rsidRPr="008E372E">
              <w:rPr>
                <w:b/>
                <w:bCs/>
                <w:sz w:val="24"/>
                <w:szCs w:val="24"/>
              </w:rPr>
              <w:t>(brisan iz Sudskog registra)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45295388779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Dinarski put 1C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5.224,00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77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RE-CON d.o.o.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74956515628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Donjo</w:t>
            </w:r>
            <w:proofErr w:type="spellEnd"/>
            <w:r w:rsidRPr="008E372E">
              <w:rPr>
                <w:sz w:val="24"/>
                <w:szCs w:val="24"/>
              </w:rPr>
              <w:t xml:space="preserve"> Zelinska 111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117,19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REMEX društvo za unutarnju i vanjsku trgovinu i usluge, društvo s ograničenom odgovornošću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75823619300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Remetinec 115B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268,75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79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KATANČIĆEVA 5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364.401,52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80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AUTOSERVIS </w:t>
            </w:r>
            <w:proofErr w:type="spellStart"/>
            <w:r w:rsidRPr="008E372E">
              <w:rPr>
                <w:sz w:val="24"/>
                <w:szCs w:val="24"/>
              </w:rPr>
              <w:t>vl.DAMIR</w:t>
            </w:r>
            <w:proofErr w:type="spellEnd"/>
            <w:r w:rsidRPr="008E372E">
              <w:rPr>
                <w:sz w:val="24"/>
                <w:szCs w:val="24"/>
              </w:rPr>
              <w:t xml:space="preserve"> RIHTARIĆ  </w:t>
            </w:r>
            <w:r w:rsidRPr="008E372E">
              <w:rPr>
                <w:b/>
                <w:bCs/>
                <w:sz w:val="24"/>
                <w:szCs w:val="24"/>
              </w:rPr>
              <w:t xml:space="preserve">(u Obrtnom registru naziv poslovnog subjekta glasi RIHTARIĆ obrt za servis automobila, trgovinu i usluge,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vl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 xml:space="preserve">. Damir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Rihtarić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79640663952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PLANINARSKA 11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4.133,24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81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ROTAL društvo s ograničenom odgovornošću za promet roba i usluga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35259042019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Petrova 76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2.111,79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82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SAMPOS, proizvodnja, unutarnja i vanjska trgovina </w:t>
            </w:r>
            <w:r w:rsidRPr="008E372E">
              <w:rPr>
                <w:sz w:val="24"/>
                <w:szCs w:val="24"/>
              </w:rPr>
              <w:lastRenderedPageBreak/>
              <w:t>d.o.o.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98887516063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Svetonedeljska</w:t>
            </w:r>
            <w:proofErr w:type="spellEnd"/>
            <w:r w:rsidRPr="008E372E">
              <w:rPr>
                <w:sz w:val="24"/>
                <w:szCs w:val="24"/>
              </w:rPr>
              <w:t xml:space="preserve"> 4D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204.761,43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SANITAT DUBROVNIK d.o.o.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99080716453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Ulica Marka </w:t>
            </w:r>
            <w:proofErr w:type="spellStart"/>
            <w:r w:rsidRPr="008E372E">
              <w:rPr>
                <w:sz w:val="24"/>
                <w:szCs w:val="24"/>
              </w:rPr>
              <w:t>Marojice</w:t>
            </w:r>
            <w:proofErr w:type="spellEnd"/>
            <w:r w:rsidRPr="008E372E">
              <w:rPr>
                <w:sz w:val="24"/>
                <w:szCs w:val="24"/>
              </w:rPr>
              <w:t xml:space="preserve"> 5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160,00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84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SELES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SELES ZASTUPSTVA  d.o.o.)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18163429716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Varaždinska 23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454,82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Sliško</w:t>
            </w:r>
            <w:proofErr w:type="spellEnd"/>
            <w:r w:rsidRPr="008E372E">
              <w:rPr>
                <w:sz w:val="24"/>
                <w:szCs w:val="24"/>
              </w:rPr>
              <w:t xml:space="preserve"> trio FML j.d.o.o. </w:t>
            </w:r>
            <w:r w:rsidRPr="008E372E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28400855678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Zelinska ulica 6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754.000,00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89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SLIŠKO GRADNJA d.o.o. za građenje,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25352626969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Šašinovečka</w:t>
            </w:r>
            <w:proofErr w:type="spellEnd"/>
            <w:r w:rsidRPr="008E372E">
              <w:rPr>
                <w:sz w:val="24"/>
                <w:szCs w:val="24"/>
              </w:rPr>
              <w:t xml:space="preserve"> 4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167.820,99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94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STOLARIJA BM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78796206166</w:t>
            </w:r>
          </w:p>
        </w:tc>
        <w:tc>
          <w:tcPr>
            <w:tcW w:type="dxa" w:w="1985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Sesvetski Kraljevac, </w:t>
            </w:r>
            <w:proofErr w:type="spellStart"/>
            <w:r w:rsidRPr="008E372E">
              <w:rPr>
                <w:sz w:val="24"/>
                <w:szCs w:val="24"/>
              </w:rPr>
              <w:t>Domjanićeva</w:t>
            </w:r>
            <w:proofErr w:type="spellEnd"/>
            <w:r w:rsidRPr="008E372E">
              <w:rPr>
                <w:sz w:val="24"/>
                <w:szCs w:val="24"/>
              </w:rPr>
              <w:t xml:space="preserve"> 37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3.609,64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SVIJET MEDIJA d.o.o. za trgovinu, promet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08622180689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Antuna Bauera 7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1.291,04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96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ODVJETNICA IRIS ŠANJUG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08047718835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MIROSLAVA KRLEŽE 12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1.875,00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98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TEHNOGUMA TG ART d.o.o.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TEHNOGUMA d.o.o.)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38867318377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Obrtnička 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4.000,42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99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TERA BLOK d.o.o. za proizvodnju, graditeljstvo,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48652834751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Blage Zadre 17B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5.492,86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100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TIMEP,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13722224571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Hrvatskog proljeća 20 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5.240,21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101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TOMIS jednostavno društvo s ograničenom odgovornošću za proizvodnju,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85965004810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Romanićeva</w:t>
            </w:r>
            <w:proofErr w:type="spellEnd"/>
            <w:r w:rsidRPr="008E372E">
              <w:rPr>
                <w:sz w:val="24"/>
                <w:szCs w:val="24"/>
              </w:rPr>
              <w:t xml:space="preserve"> 25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5.563,00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102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Ustanova za zdravstvenu skrb FINDRI-GUŠTEK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72578062118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Ninska 5 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845,00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103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VISA CARD ERSTETEIMA </w:t>
            </w:r>
            <w:r w:rsidRPr="008E372E">
              <w:rPr>
                <w:b/>
                <w:bCs/>
                <w:sz w:val="24"/>
                <w:szCs w:val="24"/>
              </w:rPr>
              <w:t>(u Sudskom registru za navedeni OIB naziv poslovnog subjekta glasi ERSTE CARD CLUB d.o.o.)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85941596441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68.464,58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104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VITKOVIĆ PROM društvo s ograničenom odgovornošću za usluge, trgovinu i uvoz-izvoz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50705099618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Bocakova</w:t>
            </w:r>
            <w:proofErr w:type="spellEnd"/>
            <w:r w:rsidRPr="008E372E">
              <w:rPr>
                <w:sz w:val="24"/>
                <w:szCs w:val="24"/>
              </w:rPr>
              <w:t xml:space="preserve"> 48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40,00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105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VIVATIP d.o.o. za trgovinu, proizvodnju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43817701790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Ninska ulica 24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108,50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lastRenderedPageBreak/>
              <w:t>106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VRUTAK d.o.o.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95092888930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Vodovodna 20A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66,88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107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JAVNI BILJEŽNIK IGNAC VUGER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71550462229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DOBRODOLSKA CESTA 21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7.770,00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108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Wiener</w:t>
            </w:r>
            <w:proofErr w:type="spellEnd"/>
            <w:r w:rsidRPr="008E372E">
              <w:rPr>
                <w:sz w:val="24"/>
                <w:szCs w:val="24"/>
              </w:rPr>
              <w:t xml:space="preserve"> osiguranje </w:t>
            </w:r>
            <w:proofErr w:type="spellStart"/>
            <w:r w:rsidRPr="008E372E">
              <w:rPr>
                <w:sz w:val="24"/>
                <w:szCs w:val="24"/>
              </w:rPr>
              <w:t>Vienna</w:t>
            </w:r>
            <w:proofErr w:type="spellEnd"/>
            <w:r w:rsidRPr="008E372E">
              <w:rPr>
                <w:sz w:val="24"/>
                <w:szCs w:val="24"/>
              </w:rPr>
              <w:t xml:space="preserve"> Insurance Group dioničko društvo za osiguranje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52848403362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Slovenska ulica 24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192,10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109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WÜRTH-HRVATSKA d.o.o. za trgovinu, usluge i zastupanje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52641439848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Franje Lučića 32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3.083,45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110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BANKA DIONIČKO DRUŠTVO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92963223473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Trg bana Josipa Jelačića 10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434,32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111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Ulica grada Vukovara 41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EC48C2">
              <w:rPr>
                <w:sz w:val="24"/>
                <w:szCs w:val="24"/>
              </w:rPr>
              <w:t>9.154,54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112</w:t>
            </w:r>
          </w:p>
        </w:tc>
        <w:tc>
          <w:tcPr>
            <w:tcW w:type="dxa" w:w="3118"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MARKUŠ</w:t>
            </w:r>
            <w:r w:rsidRPr="008E372E">
              <w:rPr>
                <w:b/>
                <w:bCs/>
                <w:sz w:val="24"/>
                <w:szCs w:val="24"/>
              </w:rPr>
              <w:t xml:space="preserve"> (u Obrtnom registru naziv poslovnog subjekta glasi MARKUŠ ugostiteljski i uslužni obrt,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vl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 xml:space="preserve">. Danijel </w:t>
            </w:r>
            <w:proofErr w:type="spellStart"/>
            <w:r w:rsidRPr="008E372E">
              <w:rPr>
                <w:b/>
                <w:bCs/>
                <w:sz w:val="24"/>
                <w:szCs w:val="24"/>
              </w:rPr>
              <w:t>Završki</w:t>
            </w:r>
            <w:proofErr w:type="spellEnd"/>
            <w:r w:rsidRPr="008E372E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93940640731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JAZBINSKI ODVOJAK VIII. 2A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4.950,00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113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ZE-PROM društvo s ograničenom odgovornošću za proizvodnju, trgovinu i prijevoz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80876958497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proofErr w:type="spellStart"/>
            <w:r w:rsidRPr="008E372E">
              <w:rPr>
                <w:sz w:val="24"/>
                <w:szCs w:val="24"/>
              </w:rPr>
              <w:t>Blaževdol</w:t>
            </w:r>
            <w:proofErr w:type="spellEnd"/>
            <w:r w:rsidRPr="008E372E">
              <w:rPr>
                <w:sz w:val="24"/>
                <w:szCs w:val="24"/>
              </w:rPr>
              <w:t xml:space="preserve">, </w:t>
            </w:r>
            <w:proofErr w:type="spellStart"/>
            <w:r w:rsidRPr="008E372E">
              <w:rPr>
                <w:sz w:val="24"/>
                <w:szCs w:val="24"/>
              </w:rPr>
              <w:t>Blaževdolska</w:t>
            </w:r>
            <w:proofErr w:type="spellEnd"/>
            <w:r w:rsidRPr="008E372E">
              <w:rPr>
                <w:sz w:val="24"/>
                <w:szCs w:val="24"/>
              </w:rPr>
              <w:t xml:space="preserve"> 95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2.327,16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114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 xml:space="preserve">ZELINAPROMET društvo s ograničenom odgovornošću za </w:t>
            </w:r>
            <w:proofErr w:type="spellStart"/>
            <w:r w:rsidRPr="008E372E">
              <w:rPr>
                <w:sz w:val="24"/>
                <w:szCs w:val="24"/>
              </w:rPr>
              <w:t>prozvodnju</w:t>
            </w:r>
            <w:proofErr w:type="spellEnd"/>
            <w:r w:rsidRPr="008E372E">
              <w:rPr>
                <w:sz w:val="24"/>
                <w:szCs w:val="24"/>
              </w:rPr>
              <w:t>, trgovinu, ugostiteljstvo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07443745075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Drenova Gornja 1c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3.563,70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115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ZTO-PROMET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19520130534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12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4.594,59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116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ZTO-PROMET d.o.o. za proizvodnju, trgovinu i usluge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19520130534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Zagrebačka 12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675,00 kn</w:t>
            </w:r>
          </w:p>
        </w:tc>
      </w:tr>
      <w:tr w:rsidTr="00186871" w:rsidR="005252A6" w:rsidRPr="008E372E">
        <w:trPr>
          <w:trHeight w:val="499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118</w:t>
            </w: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ŽIVA VODA društvo s ograničenom odgovornošću za zastupanje i trgovinu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86255713939</w:t>
            </w: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Vrtni put 3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  <w:r w:rsidRPr="008E372E">
              <w:rPr>
                <w:sz w:val="24"/>
                <w:szCs w:val="24"/>
              </w:rPr>
              <w:t>250,00 kn</w:t>
            </w:r>
          </w:p>
        </w:tc>
      </w:tr>
      <w:tr w:rsidTr="00186871" w:rsidR="005252A6" w:rsidRPr="008E372E">
        <w:trPr>
          <w:trHeight w:val="255"/>
        </w:trPr>
        <w:tc>
          <w:tcPr>
            <w:tcW w:type="dxa" w:w="851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</w:p>
        </w:tc>
        <w:tc>
          <w:tcPr>
            <w:tcW w:type="dxa" w:w="3118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</w:p>
        </w:tc>
        <w:tc>
          <w:tcPr>
            <w:tcW w:type="dxa" w:w="1985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</w:p>
        </w:tc>
        <w:tc>
          <w:tcPr>
            <w:tcW w:type="dxa" w:w="1559"/>
            <w:noWrap/>
            <w:hideMark/>
          </w:tcPr>
          <w:p w:rsidRDefault="005252A6" w:rsidP="00DA6106" w:rsidR="005252A6" w:rsidRPr="008E372E">
            <w:pPr>
              <w:rPr>
                <w:sz w:val="24"/>
                <w:szCs w:val="24"/>
              </w:rPr>
            </w:pPr>
          </w:p>
        </w:tc>
      </w:tr>
    </w:tbl>
    <w:p w:rsidRDefault="005252A6" w:rsidP="005252A6" w:rsidR="005252A6" w:rsidRPr="008E372E">
      <w:pPr>
        <w:rPr>
          <w:sz w:val="24"/>
          <w:szCs w:val="24"/>
        </w:rPr>
      </w:pPr>
      <w:r w:rsidRPr="008E372E">
        <w:rPr>
          <w:sz w:val="24"/>
          <w:szCs w:val="24"/>
        </w:rPr>
        <w:fldChar w:fldCharType="end"/>
      </w:r>
    </w:p>
    <w:p w:rsidRDefault="005252A6" w:rsidP="005252A6" w:rsidR="005252A6">
      <w:pPr>
        <w:rPr>
          <w:sz w:val="24"/>
          <w:szCs w:val="24"/>
        </w:rPr>
      </w:pPr>
    </w:p>
    <w:p w:rsidRDefault="005252A6" w:rsidP="005252A6" w:rsidR="005252A6">
      <w:pPr>
        <w:rPr>
          <w:sz w:val="24"/>
          <w:szCs w:val="24"/>
        </w:rPr>
      </w:pPr>
    </w:p>
    <w:p w:rsidRDefault="00186871" w:rsidP="005252A6" w:rsidR="00186871">
      <w:pPr>
        <w:rPr>
          <w:sz w:val="24"/>
          <w:szCs w:val="24"/>
        </w:rPr>
      </w:pPr>
    </w:p>
    <w:p w:rsidRDefault="00186871" w:rsidP="005252A6" w:rsidR="00186871">
      <w:pPr>
        <w:rPr>
          <w:sz w:val="24"/>
          <w:szCs w:val="24"/>
        </w:rPr>
      </w:pPr>
    </w:p>
    <w:p w:rsidRDefault="00186871" w:rsidP="005252A6" w:rsidR="00186871">
      <w:pPr>
        <w:rPr>
          <w:sz w:val="24"/>
          <w:szCs w:val="24"/>
        </w:rPr>
      </w:pPr>
    </w:p>
    <w:p w:rsidRDefault="00186871" w:rsidP="005252A6" w:rsidR="00186871">
      <w:pPr>
        <w:rPr>
          <w:sz w:val="24"/>
          <w:szCs w:val="24"/>
        </w:rPr>
      </w:pPr>
    </w:p>
    <w:p w:rsidRDefault="00186871" w:rsidP="005252A6" w:rsidR="00186871">
      <w:pPr>
        <w:rPr>
          <w:sz w:val="24"/>
          <w:szCs w:val="24"/>
        </w:rPr>
      </w:pPr>
    </w:p>
    <w:p w:rsidRDefault="005252A6" w:rsidP="00186871" w:rsidR="005252A6">
      <w:pPr>
        <w:ind w:firstLine="708"/>
        <w:rPr>
          <w:sz w:val="24"/>
          <w:szCs w:val="24"/>
        </w:rPr>
      </w:pPr>
      <w:r>
        <w:rPr>
          <w:sz w:val="24"/>
          <w:szCs w:val="24"/>
        </w:rPr>
        <w:t>VJEROVNI</w:t>
      </w:r>
      <w:r w:rsidR="00B42AB6">
        <w:rPr>
          <w:sz w:val="24"/>
          <w:szCs w:val="24"/>
        </w:rPr>
        <w:t>CI</w:t>
      </w:r>
      <w:r>
        <w:rPr>
          <w:sz w:val="24"/>
          <w:szCs w:val="24"/>
        </w:rPr>
        <w:t xml:space="preserve"> S PRIORITERNIM TRAŽBINAMA</w:t>
      </w:r>
      <w:r w:rsidR="00FE6C0E">
        <w:rPr>
          <w:sz w:val="24"/>
          <w:szCs w:val="24"/>
        </w:rPr>
        <w:t xml:space="preserve"> (čl. 37.st.1. SZ-a)</w:t>
      </w:r>
      <w:r>
        <w:rPr>
          <w:sz w:val="24"/>
          <w:szCs w:val="24"/>
        </w:rPr>
        <w:t xml:space="preserve">: </w:t>
      </w:r>
    </w:p>
    <w:p w:rsidRDefault="005252A6" w:rsidP="005252A6" w:rsidR="005252A6" w:rsidRPr="005716DA">
      <w:pPr>
        <w:rPr>
          <w:sz w:val="24"/>
        </w:rPr>
      </w:pPr>
      <w:r w:rsidRPr="005716DA">
        <w:rPr>
          <w:sz w:val="24"/>
        </w:rPr>
        <w:fldChar w:fldCharType="begin"/>
      </w:r>
      <w:r w:rsidRPr="005716DA">
        <w:rPr>
          <w:sz w:val="24"/>
        </w:rPr>
        <w:instrText xml:space="preserve"> LINK </w:instrText>
      </w:r>
      <w:r w:rsidR="00F41A74">
        <w:rPr>
          <w:sz w:val="24"/>
        </w:rPr>
        <w:instrText xml:space="preserve">Excel.Sheet.8 "\\\\tszgdc01\\users$\\tszg\\ipenic\\STPN-NOVI SPISI PO NOVOM ZAKONU\\st 5891-2016 SLIŠKO SCENA\\TABLICA PRIJAVLJENIH TRAŽBINA_0.xls" "Prijave tražbina!R1C1:R120C10" </w:instrText>
      </w:r>
      <w:r w:rsidRPr="005716DA">
        <w:rPr>
          <w:sz w:val="24"/>
        </w:rPr>
        <w:instrText xml:space="preserve">\a \f 5 \h  \* MERGEFORMAT </w:instrText>
      </w:r>
      <w:r w:rsidRPr="005716DA">
        <w:rPr>
          <w:sz w:val="24"/>
        </w:rPr>
        <w:fldChar w:fldCharType="separate"/>
      </w:r>
    </w:p>
    <w:tbl>
      <w:tblPr>
        <w:tblStyle w:val="Reetkatablice1"/>
        <w:tblW w:type="dxa" w:w="8648"/>
        <w:tblInd w:type="dxa" w:w="-34"/>
        <w:tblLayout w:type="fixed"/>
        <w:tblLook w:val="04A0" w:noVBand="1" w:noHBand="0" w:lastColumn="0" w:firstColumn="1" w:lastRow="0" w:firstRow="1"/>
      </w:tblPr>
      <w:tblGrid>
        <w:gridCol w:w="993"/>
        <w:gridCol w:w="2552"/>
        <w:gridCol w:w="1559"/>
        <w:gridCol w:w="1843"/>
        <w:gridCol w:w="1701"/>
      </w:tblGrid>
      <w:tr w:rsidTr="00186871" w:rsidR="005252A6" w:rsidRPr="005716DA">
        <w:trPr>
          <w:trHeight w:val="1200"/>
        </w:trPr>
        <w:tc>
          <w:tcPr>
            <w:tcW w:type="dxa" w:w="993"/>
            <w:hideMark/>
          </w:tcPr>
          <w:p w:rsidRDefault="005252A6" w:rsidP="00DA6106" w:rsidR="005252A6" w:rsidRPr="005716DA">
            <w:pPr>
              <w:ind w:left="34"/>
              <w:rPr>
                <w:b/>
                <w:bCs/>
              </w:rPr>
            </w:pPr>
            <w:r w:rsidRPr="005716DA">
              <w:rPr>
                <w:b/>
                <w:bCs/>
              </w:rPr>
              <w:t>Redni broj prijavljene tražbine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pPr>
              <w:rPr>
                <w:b/>
                <w:bCs/>
              </w:rPr>
            </w:pPr>
            <w:r w:rsidRPr="005716DA">
              <w:rPr>
                <w:b/>
                <w:bCs/>
              </w:rPr>
              <w:t>Ime i prezime / Naziv vjerovnika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pPr>
              <w:rPr>
                <w:b/>
                <w:bCs/>
              </w:rPr>
            </w:pPr>
            <w:r w:rsidRPr="005716DA">
              <w:rPr>
                <w:b/>
                <w:bCs/>
              </w:rPr>
              <w:t>OIB vjerovnika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pPr>
              <w:rPr>
                <w:b/>
                <w:bCs/>
              </w:rPr>
            </w:pPr>
            <w:r w:rsidRPr="005716DA">
              <w:rPr>
                <w:b/>
                <w:bCs/>
              </w:rPr>
              <w:t>Adresa vjerovnika</w:t>
            </w:r>
          </w:p>
        </w:tc>
        <w:tc>
          <w:tcPr>
            <w:tcW w:type="dxa" w:w="1701"/>
            <w:hideMark/>
          </w:tcPr>
          <w:p w:rsidRDefault="005252A6" w:rsidP="00DA6106" w:rsidR="005252A6" w:rsidRPr="005716DA">
            <w:pPr>
              <w:rPr>
                <w:b/>
                <w:bCs/>
              </w:rPr>
            </w:pPr>
            <w:r w:rsidRPr="005716DA">
              <w:rPr>
                <w:b/>
                <w:bCs/>
              </w:rPr>
              <w:t xml:space="preserve">Iznos tražbine 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6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ILIJA BENKO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72626864050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KARLOVAČKA 6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4.345,84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7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IVAN BOŠNJAK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33556804827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SELNICA PSARJEVAČKA 29A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21.419,52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8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IVICA BOŠNJAK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83717213633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SELNICA PSARJEVAČKA 29A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25.360,32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13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IVAN ĐOĐO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81271546050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BOSANSKA 3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26.603,47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23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>STJEPAN FILIPOVIĆ</w:t>
            </w:r>
            <w:r w:rsidRPr="005716DA">
              <w:rPr>
                <w:b/>
                <w:bCs/>
              </w:rPr>
              <w:t xml:space="preserve"> 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99819480077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SELNICA PSARJEVAČKA 50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32.279,63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25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NIKOLA FRUK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97561518346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BEDENICA 78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9.924,51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28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IVAN GRABOVAC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88158763317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BOCAKOVA 49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8.343,68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31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MARIN GRDOVIĆ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54502715826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PAUKOVEČKA 15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17.344,93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44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ŽELJKA ISAKOVIĆ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22769309449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MOSTARSKA 17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4.947,60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48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DARIO JOSIĆ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84760780462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PARUŽEVINSKA CESTA 65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12.191,44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50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BISERKA KOS </w:t>
            </w:r>
            <w:r w:rsidRPr="005716DA">
              <w:rPr>
                <w:b/>
                <w:bCs/>
              </w:rPr>
              <w:t xml:space="preserve"> 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19299682957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NESPEŠ 27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9.350,06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60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BOŽANA MARUŠIĆ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59188027491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VATROGASNI ODVOJAK 2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20.243,20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70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IVAN PERŠUN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55739304268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KRUŽNA 24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29.316,49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76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JADRANKO RAĐA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94682040859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LUG 3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>
            <w:r w:rsidRPr="005716DA">
              <w:t>23.475,41 kn</w:t>
            </w:r>
          </w:p>
          <w:p w:rsidRDefault="005252A6" w:rsidP="00DA6106" w:rsidR="005252A6" w:rsidRPr="005716DA"/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</w:tcPr>
          <w:p w:rsidRDefault="005252A6" w:rsidP="00DA6106" w:rsidR="005252A6">
            <w:r>
              <w:t>79</w:t>
            </w:r>
          </w:p>
        </w:tc>
        <w:tc>
          <w:tcPr>
            <w:tcW w:type="dxa" w:w="2552"/>
            <w:noWrap/>
          </w:tcPr>
          <w:p w:rsidRDefault="005252A6" w:rsidP="00DA6106" w:rsidR="005252A6" w:rsidRPr="005716DA">
            <w:r w:rsidRPr="006E7380">
              <w:t>REPUBLIKA HRVATSKA MINISTARSTVO FINANCIJA</w:t>
            </w:r>
          </w:p>
        </w:tc>
        <w:tc>
          <w:tcPr>
            <w:tcW w:type="dxa" w:w="1559"/>
            <w:noWrap/>
          </w:tcPr>
          <w:p w:rsidRDefault="005252A6" w:rsidP="00DA6106" w:rsidR="005252A6" w:rsidRPr="005716DA">
            <w:r w:rsidRPr="006E7380">
              <w:t>18683136487</w:t>
            </w:r>
          </w:p>
        </w:tc>
        <w:tc>
          <w:tcPr>
            <w:tcW w:type="dxa" w:w="1843"/>
            <w:noWrap/>
          </w:tcPr>
          <w:p w:rsidRDefault="005252A6" w:rsidP="00DA6106" w:rsidR="005252A6">
            <w:r>
              <w:t>ZAGREB,</w:t>
            </w:r>
          </w:p>
          <w:p w:rsidRDefault="005252A6" w:rsidP="00DA6106" w:rsidR="005252A6" w:rsidRPr="005716DA">
            <w:r w:rsidRPr="006E7380">
              <w:t>KATANČIĆEVA 5</w:t>
            </w:r>
          </w:p>
        </w:tc>
        <w:tc>
          <w:tcPr>
            <w:tcW w:type="dxa" w:w="1701"/>
            <w:noWrap/>
          </w:tcPr>
          <w:p w:rsidRDefault="005252A6" w:rsidP="00DA6106" w:rsidR="005252A6" w:rsidRPr="005716DA">
            <w:r>
              <w:t>123.885,85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87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ANTUN SLIŠKO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61515186216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SELČINSKA 32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37.002,36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91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IVAN SLIŠKO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88769017861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ZELINSKA 6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53.951,44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93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VESNICA SLIŠKO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24966039044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ZELINSKA 6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39.830,49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lastRenderedPageBreak/>
              <w:t>97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GORAN ŠIPKA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>91385215364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>
            <w:r w:rsidRPr="005716DA">
              <w:t>ŠKOLSKA 15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21.970,57 kn</w:t>
            </w:r>
          </w:p>
        </w:tc>
      </w:tr>
      <w:tr w:rsidTr="00186871" w:rsidR="005252A6" w:rsidRPr="005716DA">
        <w:trPr>
          <w:trHeight w:val="499"/>
        </w:trPr>
        <w:tc>
          <w:tcPr>
            <w:tcW w:type="dxa" w:w="993"/>
            <w:noWrap/>
            <w:hideMark/>
          </w:tcPr>
          <w:p w:rsidRDefault="005252A6" w:rsidP="00DA6106" w:rsidR="005252A6" w:rsidRPr="005716DA">
            <w:r>
              <w:t>117</w:t>
            </w:r>
          </w:p>
        </w:tc>
        <w:tc>
          <w:tcPr>
            <w:tcW w:type="dxa" w:w="2552"/>
            <w:noWrap/>
            <w:hideMark/>
          </w:tcPr>
          <w:p w:rsidRDefault="005252A6" w:rsidP="00DA6106" w:rsidR="005252A6" w:rsidRPr="005716DA">
            <w:r w:rsidRPr="005716DA">
              <w:t xml:space="preserve">JOZO ŽILIĆ </w:t>
            </w:r>
            <w:r w:rsidRPr="005716DA">
              <w:rPr>
                <w:b/>
                <w:bCs/>
              </w:rPr>
              <w:t>(prioritetna tražbina)</w:t>
            </w:r>
          </w:p>
        </w:tc>
        <w:tc>
          <w:tcPr>
            <w:tcW w:type="dxa" w:w="1559"/>
            <w:noWrap/>
            <w:hideMark/>
          </w:tcPr>
          <w:p w:rsidRDefault="005252A6" w:rsidP="00DA6106" w:rsidR="005252A6" w:rsidRPr="005716DA">
            <w:r w:rsidRPr="005716DA">
              <w:t xml:space="preserve">           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5716DA"/>
        </w:tc>
        <w:tc>
          <w:tcPr>
            <w:tcW w:type="dxa" w:w="1701"/>
            <w:noWrap/>
            <w:hideMark/>
          </w:tcPr>
          <w:p w:rsidRDefault="005252A6" w:rsidP="00DA6106" w:rsidR="005252A6" w:rsidRPr="005716DA">
            <w:r w:rsidRPr="005716DA">
              <w:t>22.114,25 kn</w:t>
            </w:r>
          </w:p>
        </w:tc>
      </w:tr>
      <w:tr w:rsidTr="00186871" w:rsidR="005252A6" w:rsidRPr="005716DA">
        <w:trPr>
          <w:trHeight w:val="255"/>
        </w:trPr>
        <w:tc>
          <w:tcPr>
            <w:tcW w:type="dxa" w:w="993"/>
            <w:noWrap/>
            <w:hideMark/>
          </w:tcPr>
          <w:p w:rsidRDefault="005252A6" w:rsidP="00DA6106" w:rsidR="005252A6" w:rsidRPr="005716DA"/>
        </w:tc>
        <w:tc>
          <w:tcPr>
            <w:tcW w:type="dxa" w:w="2552"/>
            <w:noWrap/>
            <w:hideMark/>
          </w:tcPr>
          <w:p w:rsidRDefault="005252A6" w:rsidP="00DA6106" w:rsidR="005252A6" w:rsidRPr="005716DA"/>
        </w:tc>
        <w:tc>
          <w:tcPr>
            <w:tcW w:type="dxa" w:w="1559"/>
            <w:noWrap/>
            <w:hideMark/>
          </w:tcPr>
          <w:p w:rsidRDefault="005252A6" w:rsidP="00DA6106" w:rsidR="005252A6" w:rsidRPr="005716DA"/>
        </w:tc>
        <w:tc>
          <w:tcPr>
            <w:tcW w:type="dxa" w:w="1843"/>
            <w:noWrap/>
            <w:hideMark/>
          </w:tcPr>
          <w:p w:rsidRDefault="005252A6" w:rsidP="00DA6106" w:rsidR="005252A6" w:rsidRPr="005716DA"/>
        </w:tc>
        <w:tc>
          <w:tcPr>
            <w:tcW w:type="dxa" w:w="1701"/>
            <w:noWrap/>
            <w:hideMark/>
          </w:tcPr>
          <w:p w:rsidRDefault="005252A6" w:rsidP="00DA6106" w:rsidR="005252A6" w:rsidRPr="005716DA"/>
        </w:tc>
      </w:tr>
    </w:tbl>
    <w:p w:rsidRDefault="005252A6" w:rsidP="005252A6" w:rsidR="005252A6" w:rsidRPr="005716DA">
      <w:pPr>
        <w:rPr>
          <w:sz w:val="24"/>
        </w:rPr>
      </w:pPr>
      <w:r w:rsidRPr="005716DA">
        <w:rPr>
          <w:sz w:val="24"/>
        </w:rPr>
        <w:fldChar w:fldCharType="end"/>
      </w:r>
    </w:p>
    <w:p w:rsidRDefault="005252A6" w:rsidP="005252A6" w:rsidR="005252A6" w:rsidRPr="005716DA">
      <w:pPr>
        <w:rPr>
          <w:sz w:val="24"/>
        </w:rPr>
      </w:pPr>
      <w:r>
        <w:rPr>
          <w:sz w:val="24"/>
        </w:rPr>
        <w:tab/>
        <w:t>VJEROVNI</w:t>
      </w:r>
      <w:r w:rsidR="00B42AB6">
        <w:rPr>
          <w:sz w:val="24"/>
        </w:rPr>
        <w:t>CI</w:t>
      </w:r>
      <w:r>
        <w:rPr>
          <w:sz w:val="24"/>
        </w:rPr>
        <w:t xml:space="preserve"> S RAZLUČNIM PRAVOM:</w:t>
      </w:r>
    </w:p>
    <w:p w:rsidRDefault="005252A6" w:rsidP="005252A6" w:rsidR="005252A6" w:rsidRPr="005716DA">
      <w:pPr>
        <w:rPr>
          <w:sz w:val="24"/>
        </w:rPr>
      </w:pPr>
      <w:r>
        <w:rPr>
          <w:sz w:val="24"/>
        </w:rPr>
        <w:tab/>
      </w:r>
    </w:p>
    <w:tbl>
      <w:tblPr>
        <w:tblStyle w:val="Reetkatablice"/>
        <w:tblW w:type="dxa" w:w="9639"/>
        <w:tblInd w:type="dxa" w:w="108"/>
        <w:tblLayout w:type="fixed"/>
        <w:tblLook w:val="04A0" w:noVBand="1" w:noHBand="0" w:lastColumn="0" w:firstColumn="1" w:lastRow="0" w:firstRow="1"/>
      </w:tblPr>
      <w:tblGrid>
        <w:gridCol w:w="1134"/>
        <w:gridCol w:w="3402"/>
        <w:gridCol w:w="1842"/>
        <w:gridCol w:w="1843"/>
        <w:gridCol w:w="1418"/>
      </w:tblGrid>
      <w:tr w:rsidTr="003E5847" w:rsidR="005252A6" w:rsidRPr="008E372E">
        <w:trPr>
          <w:trHeight w:val="1200"/>
        </w:trPr>
        <w:tc>
          <w:tcPr>
            <w:tcW w:type="dxa" w:w="1134"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dxa" w:w="3402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842"/>
            <w:noWrap/>
            <w:hideMark/>
          </w:tcPr>
          <w:p w:rsidRDefault="005252A6" w:rsidP="00DA6106" w:rsidR="005252A6" w:rsidRPr="008E372E">
            <w:pPr>
              <w:ind w:firstLine="107" w:left="-107"/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418"/>
            <w:hideMark/>
          </w:tcPr>
          <w:p w:rsidRDefault="005252A6" w:rsidP="00DA6106" w:rsidR="005252A6" w:rsidRPr="008E372E">
            <w:pPr>
              <w:rPr>
                <w:b/>
                <w:bCs/>
                <w:sz w:val="24"/>
                <w:szCs w:val="24"/>
              </w:rPr>
            </w:pPr>
            <w:r w:rsidRPr="008E372E">
              <w:rPr>
                <w:b/>
                <w:bCs/>
                <w:sz w:val="24"/>
                <w:szCs w:val="24"/>
              </w:rPr>
              <w:t xml:space="preserve">Iznos tražbine </w:t>
            </w:r>
          </w:p>
        </w:tc>
      </w:tr>
      <w:tr w:rsidTr="003E5847" w:rsidR="005252A6" w:rsidRPr="004A6FC6">
        <w:trPr>
          <w:trHeight w:val="1140"/>
        </w:trPr>
        <w:tc>
          <w:tcPr>
            <w:tcW w:type="dxa" w:w="1134"/>
            <w:noWrap/>
            <w:hideMark/>
          </w:tcPr>
          <w:p w:rsidRDefault="005252A6" w:rsidP="00DA6106" w:rsidR="005252A6" w:rsidRPr="004A6FC6">
            <w:pPr>
              <w:rPr>
                <w:sz w:val="24"/>
                <w:szCs w:val="24"/>
              </w:rPr>
            </w:pPr>
            <w:r w:rsidRPr="004A6FC6">
              <w:rPr>
                <w:sz w:val="24"/>
                <w:szCs w:val="24"/>
              </w:rPr>
              <w:t>17</w:t>
            </w:r>
          </w:p>
        </w:tc>
        <w:tc>
          <w:tcPr>
            <w:tcW w:type="dxa" w:w="3402"/>
            <w:noWrap/>
            <w:hideMark/>
          </w:tcPr>
          <w:p w:rsidRDefault="005252A6" w:rsidP="00DA6106" w:rsidR="005252A6" w:rsidRPr="004A6FC6">
            <w:pPr>
              <w:rPr>
                <w:sz w:val="24"/>
                <w:szCs w:val="24"/>
              </w:rPr>
            </w:pPr>
            <w:r w:rsidRPr="004A6FC6">
              <w:rPr>
                <w:sz w:val="24"/>
                <w:szCs w:val="24"/>
              </w:rPr>
              <w:t>ERSTE&amp;STEIERMARKISCHE BANK d.d.</w:t>
            </w:r>
            <w:r w:rsidRPr="004A6FC6"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4A6FC6">
              <w:rPr>
                <w:b/>
                <w:bCs/>
                <w:sz w:val="24"/>
                <w:szCs w:val="24"/>
              </w:rPr>
              <w:t>razlučno</w:t>
            </w:r>
            <w:proofErr w:type="spellEnd"/>
            <w:r w:rsidRPr="004A6FC6">
              <w:rPr>
                <w:b/>
                <w:bCs/>
                <w:sz w:val="24"/>
                <w:szCs w:val="24"/>
              </w:rPr>
              <w:t xml:space="preserve"> pravo)</w:t>
            </w:r>
          </w:p>
        </w:tc>
        <w:tc>
          <w:tcPr>
            <w:tcW w:type="dxa" w:w="1842"/>
            <w:noWrap/>
            <w:hideMark/>
          </w:tcPr>
          <w:p w:rsidRDefault="005252A6" w:rsidP="00DA6106" w:rsidR="005252A6" w:rsidRPr="004A6FC6">
            <w:pPr>
              <w:rPr>
                <w:sz w:val="24"/>
                <w:szCs w:val="24"/>
              </w:rPr>
            </w:pPr>
            <w:r w:rsidRPr="004A6FC6">
              <w:rPr>
                <w:sz w:val="24"/>
                <w:szCs w:val="24"/>
              </w:rPr>
              <w:t>23057039320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4A6FC6">
            <w:pPr>
              <w:rPr>
                <w:sz w:val="24"/>
                <w:szCs w:val="24"/>
              </w:rPr>
            </w:pPr>
            <w:r w:rsidRPr="004A6FC6">
              <w:rPr>
                <w:sz w:val="24"/>
                <w:szCs w:val="24"/>
              </w:rPr>
              <w:t>Jadranski Trg 3a</w:t>
            </w:r>
          </w:p>
        </w:tc>
        <w:tc>
          <w:tcPr>
            <w:tcW w:type="dxa" w:w="1418"/>
            <w:noWrap/>
            <w:hideMark/>
          </w:tcPr>
          <w:p w:rsidRDefault="00AD138A" w:rsidP="00DA6106" w:rsidR="005252A6" w:rsidRPr="004A6F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2.045.414,57</w:t>
            </w:r>
            <w:r w:rsidRPr="00BF6B86">
              <w:rPr>
                <w:sz w:val="24"/>
                <w:szCs w:val="24"/>
              </w:rPr>
              <w:t xml:space="preserve"> kn</w:t>
            </w:r>
          </w:p>
        </w:tc>
      </w:tr>
    </w:tbl>
    <w:p w:rsidRDefault="005252A6" w:rsidP="003E5847" w:rsidR="005252A6">
      <w:r>
        <w:rPr>
          <w:sz w:val="24"/>
          <w:szCs w:val="24"/>
        </w:rPr>
        <w:t xml:space="preserve">PRAVNA </w:t>
      </w:r>
      <w:r w:rsidR="003E5847">
        <w:rPr>
          <w:sz w:val="24"/>
          <w:szCs w:val="24"/>
        </w:rPr>
        <w:t xml:space="preserve">OSNOVA RAZLUČNOG PRAVA:                </w:t>
      </w:r>
      <w:r>
        <w:rPr>
          <w:sz w:val="24"/>
          <w:szCs w:val="24"/>
        </w:rPr>
        <w:t>PREDMET RAZLIČNOG PRAVA: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LINK Excel.Sheet.8 "C:\\Users\\nribaric\\AppData\\Local\\Microsoft\\Windows\\Temporary Internet Files\\Content.IE5\\48WDJGSR\\TABLICA%20PRIJAVLJENIH%20TRAŽBINA_0[1].xls" "Prijave tražbina!R18C13:R18C14" \a \f 5 \h  \* MERGEFORMAT </w:instrText>
      </w:r>
      <w:r>
        <w:rPr>
          <w:sz w:val="24"/>
          <w:szCs w:val="24"/>
        </w:rPr>
        <w:fldChar w:fldCharType="separate"/>
      </w:r>
    </w:p>
    <w:tbl>
      <w:tblPr>
        <w:tblStyle w:val="Reetkatablice"/>
        <w:tblW w:type="dxa" w:w="9639"/>
        <w:tblInd w:type="dxa" w:w="108"/>
        <w:tblLook w:val="04A0" w:noVBand="1" w:noHBand="0" w:lastColumn="0" w:firstColumn="1" w:lastRow="0" w:firstRow="1"/>
      </w:tblPr>
      <w:tblGrid>
        <w:gridCol w:w="5245"/>
        <w:gridCol w:w="4394"/>
      </w:tblGrid>
      <w:tr w:rsidTr="003E5847" w:rsidR="005252A6" w:rsidRPr="004A6FC6">
        <w:trPr>
          <w:trHeight w:val="1140"/>
        </w:trPr>
        <w:tc>
          <w:tcPr>
            <w:tcW w:type="dxa" w:w="5245"/>
            <w:hideMark/>
          </w:tcPr>
          <w:p w:rsidRDefault="005252A6" w:rsidP="00DA6106" w:rsidR="005252A6" w:rsidRPr="004A6FC6">
            <w:pPr>
              <w:rPr>
                <w:sz w:val="24"/>
                <w:szCs w:val="24"/>
              </w:rPr>
            </w:pPr>
            <w:r w:rsidRPr="004A6FC6">
              <w:rPr>
                <w:sz w:val="24"/>
                <w:szCs w:val="24"/>
              </w:rPr>
              <w:t xml:space="preserve">Sporazum o osiguranju novčane tražbine zasnivanjem založnog prava - simultane hipoteke na nekretninama od 29.04. 2015.  i Ugovor o okvirnom iznosu zaduženja i osiguranju na pokretninama </w:t>
            </w:r>
            <w:proofErr w:type="spellStart"/>
            <w:r w:rsidRPr="004A6FC6">
              <w:rPr>
                <w:sz w:val="24"/>
                <w:szCs w:val="24"/>
              </w:rPr>
              <w:t>br.OU</w:t>
            </w:r>
            <w:proofErr w:type="spellEnd"/>
            <w:r w:rsidRPr="004A6FC6">
              <w:rPr>
                <w:sz w:val="24"/>
                <w:szCs w:val="24"/>
              </w:rPr>
              <w:t xml:space="preserve">-25508 od 13.01.2015. - </w:t>
            </w:r>
            <w:r w:rsidRPr="004A6FC6">
              <w:rPr>
                <w:b/>
                <w:bCs/>
                <w:sz w:val="24"/>
                <w:szCs w:val="24"/>
              </w:rPr>
              <w:t>iznos osigurane tražbine iznosi 2.045.414,57 kn</w:t>
            </w:r>
          </w:p>
        </w:tc>
        <w:tc>
          <w:tcPr>
            <w:tcW w:type="dxa" w:w="4394"/>
            <w:hideMark/>
          </w:tcPr>
          <w:p w:rsidRDefault="005252A6" w:rsidP="00DA6106" w:rsidR="005252A6" w:rsidRPr="004A6FC6">
            <w:pPr>
              <w:rPr>
                <w:sz w:val="24"/>
                <w:szCs w:val="24"/>
              </w:rPr>
            </w:pPr>
            <w:r w:rsidRPr="004A6FC6">
              <w:rPr>
                <w:sz w:val="24"/>
                <w:szCs w:val="24"/>
              </w:rPr>
              <w:t xml:space="preserve">Nekretnine upisane u Zemljišne knjige OGS u Zagrebu, ZK Odjel Sesvete, k.o. </w:t>
            </w:r>
            <w:proofErr w:type="spellStart"/>
            <w:r w:rsidRPr="004A6FC6">
              <w:rPr>
                <w:sz w:val="24"/>
                <w:szCs w:val="24"/>
              </w:rPr>
              <w:t>Lužan</w:t>
            </w:r>
            <w:proofErr w:type="spellEnd"/>
            <w:r w:rsidRPr="004A6FC6">
              <w:rPr>
                <w:sz w:val="24"/>
                <w:szCs w:val="24"/>
              </w:rPr>
              <w:t xml:space="preserve">, </w:t>
            </w:r>
            <w:proofErr w:type="spellStart"/>
            <w:r w:rsidRPr="004A6FC6">
              <w:rPr>
                <w:sz w:val="24"/>
                <w:szCs w:val="24"/>
              </w:rPr>
              <w:t>zk.ul</w:t>
            </w:r>
            <w:proofErr w:type="spellEnd"/>
            <w:r w:rsidRPr="004A6FC6">
              <w:rPr>
                <w:sz w:val="24"/>
                <w:szCs w:val="24"/>
              </w:rPr>
              <w:t>. 892 i pokretnine - oprema (12 stavaka specificiranih u Ugovoru br. OU-25508 od 13.01. 2015. godine. -</w:t>
            </w:r>
            <w:r w:rsidRPr="004A6FC6">
              <w:rPr>
                <w:b/>
                <w:bCs/>
                <w:sz w:val="24"/>
                <w:szCs w:val="24"/>
              </w:rPr>
              <w:t>nekretnine su u vlasništvu SLIŠKO d.o.o.</w:t>
            </w:r>
          </w:p>
        </w:tc>
      </w:tr>
    </w:tbl>
    <w:p w:rsidRDefault="005252A6" w:rsidP="005252A6" w:rsidR="005252A6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p w:rsidRDefault="005252A6" w:rsidP="005252A6" w:rsidR="005252A6">
      <w:pPr>
        <w:rPr>
          <w:sz w:val="24"/>
          <w:szCs w:val="24"/>
        </w:rPr>
      </w:pPr>
    </w:p>
    <w:p w:rsidRDefault="00CA4653" w:rsidP="005252A6" w:rsidR="005252A6">
      <w:pPr>
        <w:rPr>
          <w:sz w:val="24"/>
          <w:szCs w:val="24"/>
        </w:rPr>
      </w:pPr>
      <w:r>
        <w:rPr>
          <w:sz w:val="24"/>
          <w:szCs w:val="24"/>
        </w:rPr>
        <w:tab/>
        <w:t>VJEROVNICI S</w:t>
      </w:r>
      <w:r w:rsidR="005252A6">
        <w:rPr>
          <w:sz w:val="24"/>
          <w:szCs w:val="24"/>
        </w:rPr>
        <w:t xml:space="preserve"> UVJETNIM TRAŽBINAMA:</w:t>
      </w:r>
      <w:r w:rsidR="005252A6">
        <w:rPr>
          <w:sz w:val="24"/>
          <w:szCs w:val="24"/>
        </w:rPr>
        <w:tab/>
      </w:r>
    </w:p>
    <w:tbl>
      <w:tblPr>
        <w:tblStyle w:val="Reetkatablice"/>
        <w:tblW w:type="dxa" w:w="9639"/>
        <w:tblInd w:type="dxa" w:w="108"/>
        <w:tblLayout w:type="fixed"/>
        <w:tblLook w:val="04A0" w:noVBand="1" w:noHBand="0" w:lastColumn="0" w:firstColumn="1" w:lastRow="0" w:firstRow="1"/>
      </w:tblPr>
      <w:tblGrid>
        <w:gridCol w:w="1418"/>
        <w:gridCol w:w="2835"/>
        <w:gridCol w:w="1701"/>
        <w:gridCol w:w="1843"/>
        <w:gridCol w:w="1842"/>
      </w:tblGrid>
      <w:tr w:rsidTr="00327CFF" w:rsidR="005252A6" w:rsidRPr="009218C8">
        <w:trPr>
          <w:trHeight w:val="1200"/>
        </w:trPr>
        <w:tc>
          <w:tcPr>
            <w:tcW w:type="dxa" w:w="1418"/>
            <w:hideMark/>
          </w:tcPr>
          <w:p w:rsidRDefault="005252A6" w:rsidP="00DA6106" w:rsidR="005252A6" w:rsidRPr="009218C8">
            <w:pPr>
              <w:rPr>
                <w:b/>
                <w:bCs/>
                <w:sz w:val="24"/>
                <w:szCs w:val="24"/>
              </w:rPr>
            </w:pPr>
            <w:r w:rsidRPr="009218C8">
              <w:rPr>
                <w:b/>
                <w:bCs/>
                <w:sz w:val="24"/>
                <w:szCs w:val="24"/>
              </w:rPr>
              <w:t>Redni broj prijavljene tražbine</w:t>
            </w:r>
          </w:p>
        </w:tc>
        <w:tc>
          <w:tcPr>
            <w:tcW w:type="dxa" w:w="2835"/>
            <w:noWrap/>
            <w:hideMark/>
          </w:tcPr>
          <w:p w:rsidRDefault="005252A6" w:rsidP="00DA6106" w:rsidR="005252A6" w:rsidRPr="009218C8">
            <w:pPr>
              <w:rPr>
                <w:b/>
                <w:bCs/>
                <w:sz w:val="24"/>
                <w:szCs w:val="24"/>
              </w:rPr>
            </w:pPr>
            <w:r w:rsidRPr="009218C8">
              <w:rPr>
                <w:b/>
                <w:bCs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9218C8">
            <w:pPr>
              <w:rPr>
                <w:b/>
                <w:bCs/>
                <w:sz w:val="24"/>
                <w:szCs w:val="24"/>
              </w:rPr>
            </w:pPr>
            <w:r w:rsidRPr="009218C8">
              <w:rPr>
                <w:b/>
                <w:bCs/>
                <w:sz w:val="24"/>
                <w:szCs w:val="24"/>
              </w:rPr>
              <w:t>OIB vjerovnika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9218C8">
            <w:pPr>
              <w:rPr>
                <w:b/>
                <w:bCs/>
                <w:sz w:val="24"/>
                <w:szCs w:val="24"/>
              </w:rPr>
            </w:pPr>
            <w:r w:rsidRPr="009218C8">
              <w:rPr>
                <w:b/>
                <w:bCs/>
                <w:sz w:val="24"/>
                <w:szCs w:val="24"/>
              </w:rPr>
              <w:t>Adresa vjerovnika</w:t>
            </w:r>
          </w:p>
        </w:tc>
        <w:tc>
          <w:tcPr>
            <w:tcW w:type="dxa" w:w="1842"/>
            <w:hideMark/>
          </w:tcPr>
          <w:p w:rsidRDefault="005252A6" w:rsidP="00DA6106" w:rsidR="005252A6" w:rsidRPr="009218C8">
            <w:pPr>
              <w:rPr>
                <w:b/>
                <w:bCs/>
                <w:sz w:val="24"/>
                <w:szCs w:val="24"/>
              </w:rPr>
            </w:pPr>
            <w:r w:rsidRPr="009218C8">
              <w:rPr>
                <w:b/>
                <w:bCs/>
                <w:sz w:val="24"/>
                <w:szCs w:val="24"/>
              </w:rPr>
              <w:t xml:space="preserve">Iznos tražbine </w:t>
            </w:r>
          </w:p>
        </w:tc>
      </w:tr>
      <w:tr w:rsidTr="00327CFF" w:rsidR="005252A6" w:rsidRPr="009218C8">
        <w:trPr>
          <w:trHeight w:val="499"/>
        </w:trPr>
        <w:tc>
          <w:tcPr>
            <w:tcW w:type="dxa" w:w="1418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86</w:t>
            </w:r>
          </w:p>
        </w:tc>
        <w:tc>
          <w:tcPr>
            <w:tcW w:type="dxa" w:w="2835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proofErr w:type="spellStart"/>
            <w:r w:rsidRPr="009218C8">
              <w:rPr>
                <w:sz w:val="24"/>
                <w:szCs w:val="24"/>
              </w:rPr>
              <w:t>Sliško</w:t>
            </w:r>
            <w:proofErr w:type="spellEnd"/>
            <w:r w:rsidRPr="009218C8">
              <w:rPr>
                <w:sz w:val="24"/>
                <w:szCs w:val="24"/>
              </w:rPr>
              <w:t xml:space="preserve"> trio FML j.d.o.o. za usluge i trgovinu</w:t>
            </w:r>
            <w:r>
              <w:rPr>
                <w:sz w:val="24"/>
                <w:szCs w:val="24"/>
              </w:rPr>
              <w:t xml:space="preserve">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28400855678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Zelinska ulica 6</w:t>
            </w:r>
          </w:p>
        </w:tc>
        <w:tc>
          <w:tcPr>
            <w:tcW w:type="dxa" w:w="1842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387,29 kn</w:t>
            </w:r>
          </w:p>
        </w:tc>
      </w:tr>
      <w:tr w:rsidTr="00327CFF" w:rsidR="005252A6" w:rsidRPr="009218C8">
        <w:trPr>
          <w:trHeight w:val="499"/>
        </w:trPr>
        <w:tc>
          <w:tcPr>
            <w:tcW w:type="dxa" w:w="1418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88</w:t>
            </w:r>
          </w:p>
        </w:tc>
        <w:tc>
          <w:tcPr>
            <w:tcW w:type="dxa" w:w="2835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ANTUN SLIŠKO 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61515186216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SELČINSKA 32</w:t>
            </w:r>
          </w:p>
        </w:tc>
        <w:tc>
          <w:tcPr>
            <w:tcW w:type="dxa" w:w="1842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2.020.952,70 kn</w:t>
            </w:r>
          </w:p>
        </w:tc>
      </w:tr>
      <w:tr w:rsidTr="00327CFF" w:rsidR="005252A6" w:rsidRPr="009218C8">
        <w:trPr>
          <w:trHeight w:val="499"/>
        </w:trPr>
        <w:tc>
          <w:tcPr>
            <w:tcW w:type="dxa" w:w="1418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90</w:t>
            </w:r>
          </w:p>
        </w:tc>
        <w:tc>
          <w:tcPr>
            <w:tcW w:type="dxa" w:w="2835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IVAN SLIŠKO </w:t>
            </w:r>
            <w:r w:rsidRPr="009218C8">
              <w:rPr>
                <w:b/>
                <w:bCs/>
                <w:sz w:val="24"/>
                <w:szCs w:val="24"/>
              </w:rPr>
              <w:t>(uvjetna tražbina)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88769017861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ZELINSKA 6</w:t>
            </w:r>
          </w:p>
        </w:tc>
        <w:tc>
          <w:tcPr>
            <w:tcW w:type="dxa" w:w="1842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2.020.952,70 kn</w:t>
            </w:r>
          </w:p>
        </w:tc>
      </w:tr>
      <w:tr w:rsidTr="00327CFF" w:rsidR="005252A6" w:rsidRPr="009218C8">
        <w:trPr>
          <w:trHeight w:val="499"/>
        </w:trPr>
        <w:tc>
          <w:tcPr>
            <w:tcW w:type="dxa" w:w="1418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92</w:t>
            </w:r>
          </w:p>
        </w:tc>
        <w:tc>
          <w:tcPr>
            <w:tcW w:type="dxa" w:w="2835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 xml:space="preserve">MIJO SLIŠKO </w:t>
            </w:r>
            <w:r w:rsidRPr="009218C8">
              <w:rPr>
                <w:b/>
                <w:bCs/>
                <w:sz w:val="24"/>
                <w:szCs w:val="24"/>
              </w:rPr>
              <w:t xml:space="preserve"> (uvjetna tražbina)</w:t>
            </w:r>
          </w:p>
        </w:tc>
        <w:tc>
          <w:tcPr>
            <w:tcW w:type="dxa" w:w="1701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35413888552</w:t>
            </w:r>
          </w:p>
        </w:tc>
        <w:tc>
          <w:tcPr>
            <w:tcW w:type="dxa" w:w="1843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PODMIR 23</w:t>
            </w:r>
          </w:p>
        </w:tc>
        <w:tc>
          <w:tcPr>
            <w:tcW w:type="dxa" w:w="1842"/>
            <w:noWrap/>
            <w:hideMark/>
          </w:tcPr>
          <w:p w:rsidRDefault="005252A6" w:rsidP="00DA6106" w:rsidR="005252A6" w:rsidRPr="009218C8">
            <w:pPr>
              <w:rPr>
                <w:sz w:val="24"/>
                <w:szCs w:val="24"/>
              </w:rPr>
            </w:pPr>
            <w:r w:rsidRPr="009218C8">
              <w:rPr>
                <w:sz w:val="24"/>
                <w:szCs w:val="24"/>
              </w:rPr>
              <w:t>2.020.952,70 kn</w:t>
            </w:r>
          </w:p>
        </w:tc>
      </w:tr>
    </w:tbl>
    <w:p w:rsidRDefault="000B736E" w:rsidP="004D45C7" w:rsidR="000B736E" w:rsidRPr="00CE525C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27277" w:rsidP="00027277" w:rsidR="0002727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nad uvodno naznačenim dužnikom održano je dana 15. studenoga</w:t>
      </w:r>
      <w:r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 ročište radi ispitivanja tražbina (članak 46. Stečajnog zakona 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>.</w:t>
      </w:r>
      <w:r w:rsidRPr="00151FCB">
        <w:rPr>
          <w:sz w:val="24"/>
          <w:szCs w:val="24"/>
        </w:rPr>
        <w:t xml:space="preserve"> br. </w:t>
      </w:r>
      <w:r>
        <w:rPr>
          <w:sz w:val="24"/>
          <w:szCs w:val="24"/>
        </w:rPr>
        <w:t xml:space="preserve">71/15, dalje SZ). Na ročištu su ispitane tražbine koje je dužnik naveo u prijedlogu za otvaranje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(članak 39. SZ-a), odnosno koje su prijavili vjerovnici (članak 36. SZ-</w:t>
      </w:r>
      <w:r>
        <w:rPr>
          <w:sz w:val="24"/>
          <w:szCs w:val="24"/>
        </w:rPr>
        <w:lastRenderedPageBreak/>
        <w:t xml:space="preserve">a) u roku od 15 dana računajući od dana objave rješenje o pokretanju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na mrežnim stranicama e-oglasna ploča suda (dana 15. srpnja 2016.)</w:t>
      </w:r>
    </w:p>
    <w:p w:rsidRDefault="00027277" w:rsidP="00027277" w:rsidR="0002727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27277" w:rsidP="00027277" w:rsidR="0002727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34. stavak 1. podstavak 3. SZ-a, rješenje o otvaranju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 osobito sadržava poziv dužniku i povjereniku ako je imenovan da nadležnoj jedinici Financijske agencije u roku od osam dana od objave tablice prijavljenih tražbina dostavi pisano očitovanje  o svakoj prijavljenoj tražbini priznaje li je ili osporava, uz obveznu naznaku iznosa za koji se tražbina osporava  i razloga osporavanja.</w:t>
      </w:r>
    </w:p>
    <w:p w:rsidRDefault="00027277" w:rsidP="00027277" w:rsidR="00027277">
      <w:pPr>
        <w:widowControl/>
        <w:jc w:val="both"/>
        <w:rPr>
          <w:sz w:val="24"/>
          <w:szCs w:val="24"/>
        </w:rPr>
      </w:pPr>
    </w:p>
    <w:p w:rsidRDefault="00027277" w:rsidP="00027277" w:rsidR="0002727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 odnosu na tražbine koje je navela FINA u Tablici prijavljenih tražbina objavljenih na E oglasnoj ploči dana 10.10.2016. godine (članak 43. SZ-a) dužnik se očitovao 18.10.2016. godine (unutar roka iz članka 34.st.1.podst.3. SZ-a) na način da je suglasan sa istima.</w:t>
      </w:r>
      <w:r w:rsidR="00AE4C40">
        <w:rPr>
          <w:sz w:val="24"/>
          <w:szCs w:val="24"/>
        </w:rPr>
        <w:t xml:space="preserve"> Dakle, dužnik je priznao tražbine navedene u Tablici prijavljenih tražbina FINA-e.</w:t>
      </w:r>
    </w:p>
    <w:p w:rsidRDefault="00027277" w:rsidP="00027277" w:rsidR="00027277">
      <w:pPr>
        <w:widowControl/>
        <w:jc w:val="both"/>
        <w:rPr>
          <w:sz w:val="24"/>
          <w:szCs w:val="24"/>
        </w:rPr>
      </w:pPr>
    </w:p>
    <w:p w:rsidRDefault="00027277" w:rsidP="00027277" w:rsidR="0002727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Iz otiska pošte od 18.10.2016. i prijemnog žiga Financijske agencije vidljivo je da se povjerenik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nagodbe očitovao o tražbinama dana 18. listopada 2016., (list 173-182) dakle, (unutar roka iz članka 34.st.1.podst.3. SZ-a) na način da povjerenik priznaje tražbine vjerovnika navedene u tablici prijavljenih tražbina od rednog broja 1-118. (dakle sve). </w:t>
      </w:r>
    </w:p>
    <w:p w:rsidRDefault="00027277" w:rsidP="00027277" w:rsidR="0002727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objavljenoj tablici osporenih tražbina (dana 3. studenoga 2016.) vjerovnici nisu osporavali prijavljene tražbine drugih vjerovnika.</w:t>
      </w:r>
    </w:p>
    <w:p w:rsidRDefault="00027277" w:rsidP="00027277" w:rsidR="00027277">
      <w:pPr>
        <w:widowControl/>
        <w:jc w:val="both"/>
        <w:rPr>
          <w:sz w:val="24"/>
          <w:szCs w:val="24"/>
        </w:rPr>
      </w:pP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 tražbine navedene u točki I izreke rješenja priznao dužnik, povjerenik te ih nije osporavao niti jedan vjerovnik, iste se smatraju utvrđenima.</w:t>
      </w: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37. st.1. određeno je kako r</w:t>
      </w:r>
      <w:r w:rsidRPr="008E447D">
        <w:rPr>
          <w:sz w:val="24"/>
          <w:szCs w:val="24"/>
        </w:rPr>
        <w:t xml:space="preserve">adnici i prijašnji dužnikovi radnici u </w:t>
      </w:r>
      <w:proofErr w:type="spellStart"/>
      <w:r w:rsidRPr="008E447D">
        <w:rPr>
          <w:sz w:val="24"/>
          <w:szCs w:val="24"/>
        </w:rPr>
        <w:t>predstečajnom</w:t>
      </w:r>
      <w:proofErr w:type="spellEnd"/>
      <w:r w:rsidRPr="008E447D">
        <w:rPr>
          <w:sz w:val="24"/>
          <w:szCs w:val="24"/>
        </w:rPr>
        <w:t xml:space="preserve"> postupku te Ministarstvo financija - Porezna uprava ne podnose prijavu tražbine iz radnoga odnosa, otpremnine do iznosa propisanoga zakonom, odnosno kolektivnim ugovorom i tražbine po osnovi naknade štete pretrpljene zbog ozljede na radu ili profesionalne bolesti.</w:t>
      </w:r>
      <w:r>
        <w:rPr>
          <w:sz w:val="24"/>
          <w:szCs w:val="24"/>
        </w:rPr>
        <w:t xml:space="preserve"> Stavkom 2. istoga članka propisano je a</w:t>
      </w:r>
      <w:r w:rsidRPr="008E447D">
        <w:rPr>
          <w:sz w:val="24"/>
          <w:szCs w:val="24"/>
        </w:rPr>
        <w:t xml:space="preserve">ko tražbine iz stavka 1. ovoga članka podnositelj prijedloga nije naveo u prijedlogu za otvaranje </w:t>
      </w:r>
      <w:proofErr w:type="spellStart"/>
      <w:r w:rsidRPr="008E447D">
        <w:rPr>
          <w:sz w:val="24"/>
          <w:szCs w:val="24"/>
        </w:rPr>
        <w:t>predstečajnoga</w:t>
      </w:r>
      <w:proofErr w:type="spellEnd"/>
      <w:r w:rsidRPr="008E447D">
        <w:rPr>
          <w:sz w:val="24"/>
          <w:szCs w:val="24"/>
        </w:rPr>
        <w:t xml:space="preserve"> postupka ili ih je pogrešno naveo, radnici i prijašnji dužnikovi radnici i Ministarstvo financija - Porezna uprava imaju pravo sudu podnijeti prigovor. Podnositelj prigovora dužan je u prigovoru odrediti u kojem dijelu pobija prijedlog za otvaranje </w:t>
      </w:r>
      <w:proofErr w:type="spellStart"/>
      <w:r w:rsidRPr="008E447D">
        <w:rPr>
          <w:sz w:val="24"/>
          <w:szCs w:val="24"/>
        </w:rPr>
        <w:t>predstečajnoga</w:t>
      </w:r>
      <w:proofErr w:type="spellEnd"/>
      <w:r w:rsidRPr="008E447D">
        <w:rPr>
          <w:sz w:val="24"/>
          <w:szCs w:val="24"/>
        </w:rPr>
        <w:t xml:space="preserve"> postupka i uz prigovor priložiti isprave kojima dokazuje postojanje svoga prava. </w:t>
      </w:r>
    </w:p>
    <w:p w:rsidRDefault="00027277" w:rsidP="00027277" w:rsidR="00027277" w:rsidRPr="008E447D">
      <w:pPr>
        <w:widowControl/>
        <w:ind w:firstLine="708"/>
        <w:jc w:val="both"/>
        <w:rPr>
          <w:sz w:val="24"/>
          <w:szCs w:val="24"/>
        </w:rPr>
      </w:pPr>
    </w:p>
    <w:p w:rsidRDefault="00027277" w:rsidP="00027277" w:rsidR="00027277" w:rsidRPr="008E447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Člankom 37.st.8. određeno je kako t</w:t>
      </w:r>
      <w:r w:rsidRPr="008E447D">
        <w:rPr>
          <w:sz w:val="24"/>
          <w:szCs w:val="24"/>
        </w:rPr>
        <w:t xml:space="preserve">ražbine iz stavka 1. ovoga članka ne mogu biti predmet </w:t>
      </w:r>
      <w:proofErr w:type="spellStart"/>
      <w:r w:rsidRPr="008E447D">
        <w:rPr>
          <w:sz w:val="24"/>
          <w:szCs w:val="24"/>
        </w:rPr>
        <w:t>predstečajnoga</w:t>
      </w:r>
      <w:proofErr w:type="spellEnd"/>
      <w:r w:rsidRPr="008E447D">
        <w:rPr>
          <w:sz w:val="24"/>
          <w:szCs w:val="24"/>
        </w:rPr>
        <w:t xml:space="preserve"> sporazuma</w:t>
      </w:r>
      <w:r>
        <w:rPr>
          <w:sz w:val="24"/>
          <w:szCs w:val="24"/>
        </w:rPr>
        <w:t>.</w:t>
      </w: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navedenoga, zakonom je izričito navedeno kako tražbine iz članka 37. st.1. SZ-a ne mogu biti predmet </w:t>
      </w:r>
      <w:proofErr w:type="spellStart"/>
      <w:r w:rsidRPr="008E447D">
        <w:rPr>
          <w:sz w:val="24"/>
          <w:szCs w:val="24"/>
        </w:rPr>
        <w:t>predstečajnoga</w:t>
      </w:r>
      <w:proofErr w:type="spellEnd"/>
      <w:r w:rsidRPr="008E447D">
        <w:rPr>
          <w:sz w:val="24"/>
          <w:szCs w:val="24"/>
        </w:rPr>
        <w:t xml:space="preserve"> sporazuma</w:t>
      </w:r>
      <w:r>
        <w:rPr>
          <w:sz w:val="24"/>
          <w:szCs w:val="24"/>
        </w:rPr>
        <w:t xml:space="preserve">. Međutim, SZ daje tim vjerovnicima pravo da u prigovoru sudu prilože isprave u kojima dokazuje postojanje svoga prava. </w:t>
      </w: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Analizom članka 37. kao i cjelokupnog SZ-a, ne proizlazi kako tražbine iz članka 37.st.1. SZ-a ne mogu biti predmet rješenja o utvrđenim i osporenim tražbinama. Slijedom </w:t>
      </w:r>
      <w:r>
        <w:rPr>
          <w:sz w:val="24"/>
          <w:szCs w:val="24"/>
        </w:rPr>
        <w:lastRenderedPageBreak/>
        <w:t>navedenoga tražbine iz članka 37.st.1. SZ-a uvrštene su u rješenje</w:t>
      </w:r>
      <w:r w:rsidR="008E37C9">
        <w:rPr>
          <w:sz w:val="24"/>
          <w:szCs w:val="24"/>
        </w:rPr>
        <w:t xml:space="preserve"> o utvrđenim i osporenim tražbinama</w:t>
      </w:r>
      <w:r>
        <w:rPr>
          <w:sz w:val="24"/>
          <w:szCs w:val="24"/>
        </w:rPr>
        <w:t>, te je odlučeno kao u izreci.</w:t>
      </w:r>
    </w:p>
    <w:p w:rsidRDefault="00027277" w:rsidP="00027277" w:rsidR="00027277" w:rsidRPr="008F4734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27277" w:rsidP="00027277" w:rsidR="00027277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navedenog, kako je tražbine navedene u točki I izreke rješenja priznao dužnik, povjerenik te ih nije osporavao niti jedan vjerovn</w:t>
      </w:r>
      <w:r w:rsidR="00F957E6">
        <w:rPr>
          <w:sz w:val="24"/>
          <w:szCs w:val="24"/>
        </w:rPr>
        <w:t>ik, iste se smatraju utvrđenima, te je odlučeno kao u izreci.</w:t>
      </w:r>
    </w:p>
    <w:p w:rsidRDefault="00027277" w:rsidP="00027277" w:rsidR="00027277"/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8D5068">
        <w:rPr>
          <w:sz w:val="24"/>
          <w:szCs w:val="24"/>
        </w:rPr>
        <w:t>15.</w:t>
      </w:r>
      <w:r w:rsidR="00312D23">
        <w:rPr>
          <w:sz w:val="24"/>
          <w:szCs w:val="24"/>
        </w:rPr>
        <w:t xml:space="preserve"> studenoga</w:t>
      </w:r>
      <w:r w:rsidR="004A4F10">
        <w:rPr>
          <w:sz w:val="24"/>
          <w:szCs w:val="24"/>
        </w:rPr>
        <w:t xml:space="preserve"> 2016.</w:t>
      </w:r>
    </w:p>
    <w:p w:rsidRDefault="004D45C7" w:rsidP="00597BE1" w:rsidR="00C40DE4">
      <w:pPr>
        <w:pStyle w:val="Podnaslov"/>
        <w:ind w:firstLine="708" w:left="4956"/>
        <w:rPr>
          <w:szCs w:val="24"/>
        </w:rPr>
      </w:pPr>
      <w:r w:rsidRPr="00151FCB">
        <w:rPr>
          <w:szCs w:val="24"/>
        </w:rPr>
        <w:t xml:space="preserve">      </w:t>
      </w:r>
    </w:p>
    <w:p w:rsidRDefault="00C40DE4" w:rsidP="00597BE1" w:rsidR="00C40DE4">
      <w:pPr>
        <w:pStyle w:val="Podnaslov"/>
        <w:ind w:firstLine="708" w:left="4956"/>
        <w:rPr>
          <w:szCs w:val="24"/>
        </w:rPr>
      </w:pPr>
    </w:p>
    <w:p w:rsidRDefault="00F41A74" w:rsidP="00E91121" w:rsidR="00F41A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41A74" w:rsidP="00E91121" w:rsidR="00F41A7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41A74" w:rsidP="00E91121" w:rsidR="00F41A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41A74" w:rsidP="00E91121" w:rsidR="00F41A7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41A74" w:rsidP="00E91121" w:rsidR="00F41A7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40DE4" w:rsidP="00597BE1" w:rsidR="00C40DE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bookmarkStart w:name="_GoBack" w:id="0"/>
      <w:bookmarkEnd w:id="0"/>
    </w:p>
    <w:p w:rsidRDefault="004D45C7" w:rsidP="00C40DE4" w:rsidR="004D45C7" w:rsidRPr="00151FCB">
      <w:pPr>
        <w:widowControl/>
        <w:ind w:firstLine="720" w:left="5040"/>
        <w:jc w:val="right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312D23" w:rsidP="004D45C7" w:rsidR="00312D23">
      <w:pPr>
        <w:widowControl/>
        <w:jc w:val="both"/>
        <w:rPr>
          <w:sz w:val="24"/>
          <w:szCs w:val="24"/>
        </w:rPr>
      </w:pPr>
    </w:p>
    <w:p w:rsidRDefault="00312D23" w:rsidP="004D45C7" w:rsidR="00312D23">
      <w:pPr>
        <w:widowControl/>
        <w:jc w:val="both"/>
        <w:rPr>
          <w:sz w:val="24"/>
          <w:szCs w:val="24"/>
        </w:rPr>
      </w:pPr>
    </w:p>
    <w:p w:rsidRDefault="00312D23" w:rsidP="004D45C7" w:rsidR="00312D23">
      <w:pPr>
        <w:widowControl/>
        <w:jc w:val="both"/>
        <w:rPr>
          <w:sz w:val="24"/>
          <w:szCs w:val="24"/>
        </w:rPr>
      </w:pPr>
    </w:p>
    <w:sectPr w:rsidSect="004D45C7" w:rsidR="00312D2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3C8" w:rsidR="002673C8">
      <w:r>
        <w:separator/>
      </w:r>
    </w:p>
  </w:endnote>
  <w:endnote w:id="0" w:type="continuationSeparator">
    <w:p w:rsidRDefault="002673C8" w:rsidR="00267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3C8" w:rsidR="002673C8">
      <w:r>
        <w:separator/>
      </w:r>
    </w:p>
  </w:footnote>
  <w:footnote w:id="0" w:type="continuationSeparator">
    <w:p w:rsidRDefault="002673C8" w:rsidR="00267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106" w:rsidP="004D45C7" w:rsidR="00DA61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6106" w:rsidR="00DA61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106" w:rsidP="004D45C7" w:rsidR="00DA61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A74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DA6106" w:rsidP="0023299C" w:rsidR="00DA6106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72</w:t>
    </w:r>
    <w:r w:rsidRPr="009A6E93">
      <w:rPr>
        <w:sz w:val="24"/>
        <w:szCs w:val="24"/>
      </w:rPr>
      <w:t>.St-</w:t>
    </w:r>
    <w:r>
      <w:rPr>
        <w:sz w:val="24"/>
        <w:szCs w:val="24"/>
      </w:rPr>
      <w:t>5891/2016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D52F8"/>
    <w:rsid w:val="000D6193"/>
    <w:rsid w:val="000E24E2"/>
    <w:rsid w:val="000F30EC"/>
    <w:rsid w:val="000F5B5D"/>
    <w:rsid w:val="0011597E"/>
    <w:rsid w:val="001222DA"/>
    <w:rsid w:val="00151FCB"/>
    <w:rsid w:val="00186527"/>
    <w:rsid w:val="00186871"/>
    <w:rsid w:val="00193977"/>
    <w:rsid w:val="00193FFB"/>
    <w:rsid w:val="001A3B02"/>
    <w:rsid w:val="001B02FE"/>
    <w:rsid w:val="001C2CC6"/>
    <w:rsid w:val="00203C58"/>
    <w:rsid w:val="00203FF6"/>
    <w:rsid w:val="00226F9D"/>
    <w:rsid w:val="00227370"/>
    <w:rsid w:val="0023299C"/>
    <w:rsid w:val="0025701F"/>
    <w:rsid w:val="00261EC5"/>
    <w:rsid w:val="002634FB"/>
    <w:rsid w:val="002673C8"/>
    <w:rsid w:val="002A16DB"/>
    <w:rsid w:val="002B007F"/>
    <w:rsid w:val="002B0A06"/>
    <w:rsid w:val="002B1DC9"/>
    <w:rsid w:val="002B2DAC"/>
    <w:rsid w:val="002B4836"/>
    <w:rsid w:val="002C2247"/>
    <w:rsid w:val="002C6C6C"/>
    <w:rsid w:val="002E2B5C"/>
    <w:rsid w:val="00303608"/>
    <w:rsid w:val="00312D23"/>
    <w:rsid w:val="00327CFF"/>
    <w:rsid w:val="00350E6B"/>
    <w:rsid w:val="00355F9C"/>
    <w:rsid w:val="00361D6B"/>
    <w:rsid w:val="00366E33"/>
    <w:rsid w:val="00374751"/>
    <w:rsid w:val="003B06CA"/>
    <w:rsid w:val="003D395F"/>
    <w:rsid w:val="003E4725"/>
    <w:rsid w:val="003E5847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252A6"/>
    <w:rsid w:val="00530EE2"/>
    <w:rsid w:val="00532D51"/>
    <w:rsid w:val="00557F42"/>
    <w:rsid w:val="005603DF"/>
    <w:rsid w:val="0059682F"/>
    <w:rsid w:val="005A4A86"/>
    <w:rsid w:val="005A7D53"/>
    <w:rsid w:val="00605DCA"/>
    <w:rsid w:val="0063127F"/>
    <w:rsid w:val="006342B4"/>
    <w:rsid w:val="00665391"/>
    <w:rsid w:val="00682519"/>
    <w:rsid w:val="00692398"/>
    <w:rsid w:val="006937C4"/>
    <w:rsid w:val="006B04E3"/>
    <w:rsid w:val="006B3F36"/>
    <w:rsid w:val="006B678B"/>
    <w:rsid w:val="006C3D33"/>
    <w:rsid w:val="006C76B5"/>
    <w:rsid w:val="006D51EF"/>
    <w:rsid w:val="00756B2D"/>
    <w:rsid w:val="007649F9"/>
    <w:rsid w:val="007746AA"/>
    <w:rsid w:val="00776383"/>
    <w:rsid w:val="007B51BD"/>
    <w:rsid w:val="007B6567"/>
    <w:rsid w:val="007C5ED3"/>
    <w:rsid w:val="007D1845"/>
    <w:rsid w:val="007E3BB0"/>
    <w:rsid w:val="007F1297"/>
    <w:rsid w:val="00810C9B"/>
    <w:rsid w:val="00833B0E"/>
    <w:rsid w:val="008668FF"/>
    <w:rsid w:val="00872A4A"/>
    <w:rsid w:val="008750C8"/>
    <w:rsid w:val="0087660B"/>
    <w:rsid w:val="008810E3"/>
    <w:rsid w:val="008833A0"/>
    <w:rsid w:val="008840D5"/>
    <w:rsid w:val="00894357"/>
    <w:rsid w:val="008A1D6F"/>
    <w:rsid w:val="008C683A"/>
    <w:rsid w:val="008D5068"/>
    <w:rsid w:val="008E37C9"/>
    <w:rsid w:val="008E3F99"/>
    <w:rsid w:val="008E447D"/>
    <w:rsid w:val="008F4734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F1CA4"/>
    <w:rsid w:val="00A1054B"/>
    <w:rsid w:val="00A203CE"/>
    <w:rsid w:val="00A32105"/>
    <w:rsid w:val="00A4481C"/>
    <w:rsid w:val="00A504DD"/>
    <w:rsid w:val="00A51F28"/>
    <w:rsid w:val="00A60BCD"/>
    <w:rsid w:val="00A64029"/>
    <w:rsid w:val="00A64E43"/>
    <w:rsid w:val="00A706BA"/>
    <w:rsid w:val="00A71C89"/>
    <w:rsid w:val="00A758E3"/>
    <w:rsid w:val="00A87F29"/>
    <w:rsid w:val="00AB025F"/>
    <w:rsid w:val="00AC62AA"/>
    <w:rsid w:val="00AC6A52"/>
    <w:rsid w:val="00AC76E7"/>
    <w:rsid w:val="00AD138A"/>
    <w:rsid w:val="00AD3373"/>
    <w:rsid w:val="00AE4C40"/>
    <w:rsid w:val="00AF516A"/>
    <w:rsid w:val="00AF64B0"/>
    <w:rsid w:val="00B14BC1"/>
    <w:rsid w:val="00B3714E"/>
    <w:rsid w:val="00B40D90"/>
    <w:rsid w:val="00B42AB6"/>
    <w:rsid w:val="00B51145"/>
    <w:rsid w:val="00B54A8B"/>
    <w:rsid w:val="00B91C7C"/>
    <w:rsid w:val="00BB2EB8"/>
    <w:rsid w:val="00BC3B49"/>
    <w:rsid w:val="00C20918"/>
    <w:rsid w:val="00C25C2B"/>
    <w:rsid w:val="00C33A26"/>
    <w:rsid w:val="00C40DE4"/>
    <w:rsid w:val="00C646E7"/>
    <w:rsid w:val="00C64BC0"/>
    <w:rsid w:val="00C716BA"/>
    <w:rsid w:val="00C93627"/>
    <w:rsid w:val="00C96142"/>
    <w:rsid w:val="00C973FB"/>
    <w:rsid w:val="00CA4653"/>
    <w:rsid w:val="00CB1ED2"/>
    <w:rsid w:val="00CB419D"/>
    <w:rsid w:val="00CE525C"/>
    <w:rsid w:val="00D15472"/>
    <w:rsid w:val="00D20336"/>
    <w:rsid w:val="00D37794"/>
    <w:rsid w:val="00D40A17"/>
    <w:rsid w:val="00D4523F"/>
    <w:rsid w:val="00D50B9E"/>
    <w:rsid w:val="00D55EA0"/>
    <w:rsid w:val="00D66EB8"/>
    <w:rsid w:val="00D77383"/>
    <w:rsid w:val="00DA4583"/>
    <w:rsid w:val="00DA6106"/>
    <w:rsid w:val="00DB53E0"/>
    <w:rsid w:val="00DC4A08"/>
    <w:rsid w:val="00DD1753"/>
    <w:rsid w:val="00DE26CD"/>
    <w:rsid w:val="00DE2E33"/>
    <w:rsid w:val="00DF2CF6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803B6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F0731C"/>
    <w:rsid w:val="00F41A74"/>
    <w:rsid w:val="00F42084"/>
    <w:rsid w:val="00F5463C"/>
    <w:rsid w:val="00F60844"/>
    <w:rsid w:val="00F63270"/>
    <w:rsid w:val="00F661AD"/>
    <w:rsid w:val="00F86F4A"/>
    <w:rsid w:val="00F957E6"/>
    <w:rsid w:val="00F962EF"/>
    <w:rsid w:val="00FA188C"/>
    <w:rsid w:val="00FA221F"/>
    <w:rsid w:val="00FE02E4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aslov" w:type="paragraph">
    <w:name w:val="Subtitle"/>
    <w:basedOn w:val="Normal"/>
    <w:link w:val="PodnaslovChar"/>
    <w:qFormat/>
    <w:rsid w:val="00C40DE4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40DE4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aslov" w:type="paragraph">
    <w:name w:val="Subtitle"/>
    <w:basedOn w:val="Normal"/>
    <w:link w:val="PodnaslovChar"/>
    <w:qFormat/>
    <w:rsid w:val="00C40DE4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40DE4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St-5891/2016-20</izvorni_sadrzaj>
    <derivirana_varijabla naziv="DomainObject.Oznaka_1">St-5891/2016-20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St-5891/2016</izvorni_sadrzaj>
    <derivirana_varijabla naziv="DomainObject.Predmet.OznakaBroj_1">St-5891/2016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SLIŠKO SCENA d.o.o.</izvorni_sadrzaj>
    <derivirana_varijabla naziv="DomainObject.Predmet.StrankaFormated_1">  SLIŠKO SCENA d.o.o.</derivirana_varijabla>
  </DomainObject.Predmet.StrankaFormated>
  <DomainObject.Predmet.StrankaFormatedOIB>
    <izvorni_sadrzaj>  SLIŠKO SCENA d.o.o., OIB 85639232801</izvorni_sadrzaj>
    <derivirana_varijabla naziv="DomainObject.Predmet.StrankaFormatedOIB_1">  SLIŠKO SCENA d.o.o., OIB 85639232801</derivirana_varijabla>
  </DomainObject.Predmet.StrankaFormatedOIB>
  <DomainObject.Predmet.StrankaFormatedWithAdress>
    <izvorni_sadrzaj> SLIŠKO SCENA d.o.o., Zelinska ulica 6, 10363 Lužan</izvorni_sadrzaj>
    <derivirana_varijabla naziv="DomainObject.Predmet.StrankaFormatedWithAdress_1"> SLIŠKO SCENA d.o.o., Zelinska ulica 6, 10363 Lužan</derivirana_varijabla>
  </DomainObject.Predmet.StrankaFormatedWithAdress>
  <DomainObject.Predmet.StrankaFormatedWithAdressOIB>
    <izvorni_sadrzaj> SLIŠKO SCENA d.o.o., OIB 85639232801, Zelinska ulica 6, 10363 Lužan</izvorni_sadrzaj>
    <derivirana_varijabla naziv="DomainObject.Predmet.StrankaFormatedWithAdressOIB_1"> SLIŠKO SCENA d.o.o., OIB 85639232801, Zelinska ulica 6, 10363 Lužan</derivirana_varijabla>
  </DomainObject.Predmet.StrankaFormatedWithAdressOIB>
  <DomainObject.Predmet.StrankaWithAdress>
    <izvorni_sadrzaj>SLIŠKO SCENA d.o.o. Zelinska ulica 6,10363 Lužan</izvorni_sadrzaj>
    <derivirana_varijabla naziv="DomainObject.Predmet.StrankaWithAdress_1">SLIŠKO SCENA d.o.o. Zelinska ulica 6,10363 Lužan</derivirana_varijabla>
  </DomainObject.Predmet.StrankaWithAdress>
  <DomainObject.Predmet.StrankaWithAdressOIB>
    <izvorni_sadrzaj>SLIŠKO SCENA d.o.o., OIB 85639232801, Zelinska ulica 6,10363 Lužan</izvorni_sadrzaj>
    <derivirana_varijabla naziv="DomainObject.Predmet.StrankaWithAdressOIB_1">SLIŠKO SCENA d.o.o., OIB 85639232801, Zelinska ulica 6,10363 Lužan</derivirana_varijabla>
  </DomainObject.Predmet.StrankaWithAdressOIB>
  <DomainObject.Predmet.StrankaNazivFormated>
    <izvorni_sadrzaj>SLIŠKO SCENA d.o.o.</izvorni_sadrzaj>
    <derivirana_varijabla naziv="DomainObject.Predmet.StrankaNazivFormated_1">SLIŠKO SCENA d.o.o.</derivirana_varijabla>
  </DomainObject.Predmet.StrankaNazivFormated>
  <DomainObject.Predmet.StrankaNazivFormatedOIB>
    <izvorni_sadrzaj>SLIŠKO SCENA d.o.o., OIB 85639232801</izvorni_sadrzaj>
    <derivirana_varijabla naziv="DomainObject.Predmet.StrankaNazivFormatedOIB_1">SLIŠKO SCENA d.o.o., OIB 85639232801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SLIŠKO SCENA d.o.o.</item>
    </izvorni_sadrzaj>
    <derivirana_varijabla naziv="DomainObject.Predmet.StrankaListFormated_1">
      <item>SLIŠKO SCENA d.o.o.</item>
    </derivirana_varijabla>
  </DomainObject.Predmet.StrankaListFormated>
  <DomainObject.Predmet.StrankaListFormatedOIB>
    <izvorni_sadrzaj>
      <item>SLIŠKO SCENA d.o.o., OIB 85639232801</item>
    </izvorni_sadrzaj>
    <derivirana_varijabla naziv="DomainObject.Predmet.StrankaListFormatedOIB_1">
      <item>SLIŠKO SCENA d.o.o., OIB 85639232801</item>
    </derivirana_varijabla>
  </DomainObject.Predmet.StrankaListFormatedOIB>
  <DomainObject.Predmet.StrankaListFormatedWithAdress>
    <izvorni_sadrzaj>
      <item>SLIŠKO SCENA d.o.o., Zelinska ulica 6, 10363 Lužan</item>
    </izvorni_sadrzaj>
    <derivirana_varijabla naziv="DomainObject.Predmet.StrankaListFormatedWithAdress_1">
      <item>SLIŠKO SCENA d.o.o., Zelinska ulica 6, 10363 Lužan</item>
    </derivirana_varijabla>
  </DomainObject.Predmet.StrankaListFormatedWithAdress>
  <DomainObject.Predmet.StrankaListFormatedWithAdressOIB>
    <izvorni_sadrzaj>
      <item>SLIŠKO SCENA d.o.o., OIB 85639232801, Zelinska ulica 6, 10363 Lužan</item>
    </izvorni_sadrzaj>
    <derivirana_varijabla naziv="DomainObject.Predmet.StrankaListFormatedWithAdressOIB_1">
      <item>SLIŠKO SCENA d.o.o., OIB 85639232801, Zelinska ulica 6, 10363 Lužan</item>
    </derivirana_varijabla>
  </DomainObject.Predmet.StrankaListFormatedWithAdressOIB>
  <DomainObject.Predmet.StrankaListNazivFormated>
    <izvorni_sadrzaj>
      <item>SLIŠKO SCENA d.o.o.</item>
    </izvorni_sadrzaj>
    <derivirana_varijabla naziv="DomainObject.Predmet.StrankaListNazivFormated_1">
      <item>SLIŠKO SCENA d.o.o.</item>
    </derivirana_varijabla>
  </DomainObject.Predmet.StrankaListNazivFormated>
  <DomainObject.Predmet.StrankaListNazivFormatedOIB>
    <izvorni_sadrzaj>
      <item>SLIŠKO SCENA d.o.o., OIB 85639232801</item>
    </izvorni_sadrzaj>
    <derivirana_varijabla naziv="DomainObject.Predmet.StrankaListNazivFormatedOIB_1">
      <item>SLIŠKO SCENA d.o.o., OIB 85639232801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>
      <item>Financijska agencija</item>
      <item>MINISTARSTVO PRAVOSUĐA</item>
    </izvorni_sadrzaj>
    <derivirana_varijabla naziv="DomainObject.Predmet.OstaliListFormated_1">
      <item>Financijska agencija</item>
      <item>MINISTARSTVO PRAVOSUĐA</item>
    </derivirana_varijabla>
  </DomainObject.Predmet.OstaliListFormated>
  <DomainObject.Predmet.OstaliListFormatedOIB>
    <izvorni_sadrzaj>
      <item>Financijska agencija, OIB 85821130368</item>
      <item>MINISTARSTVO PRAVOSUĐA, OIB 26635293339</item>
    </izvorni_sadrzaj>
    <derivirana_varijabla naziv="DomainObject.Predmet.OstaliListFormatedOIB_1">
      <item>Financijska agencija, OIB 85821130368</item>
      <item>MINISTARSTVO PRAVOSUĐA, OIB 26635293339</item>
    </derivirana_varijabla>
  </DomainObject.Predmet.OstaliListFormatedOIB>
  <DomainObject.Predmet.OstaliListFormatedWithAdress>
    <izvorni_sadrzaj>
      <item>Financijska agencija, Ulica grada Vukovara 70, 10000 Zagreb</item>
      <item>MINISTARSTVO PRAVOSUĐA, Ulica grada Vukovara 49, 10000 Zagreb</item>
    </izvorni_sadrzaj>
    <derivirana_varijabla naziv="DomainObject.Predmet.OstaliListFormatedWithAdress_1">
      <item>Financijska agencija, Ulica grada Vukovara 70, 10000 Zagreb</item>
      <item>MINISTARSTVO PRAVOSUĐA, Ulica grada Vukovara 49,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MINISTARSTVO PRAVOSUĐA, OIB 26635293339, Ulica grada Vukovara 49, 10000 Zagreb</item>
    </izvorni_sadrzaj>
    <derivirana_varijabla naziv="DomainObject.Predmet.OstaliListFormatedWithAdressOIB_1">
      <item>Financijska agencija, OIB 85821130368, Ulica grada Vukovara 70,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Financijska agencija</item>
      <item>MINISTARSTVO PRAVOSUĐA</item>
    </izvorni_sadrzaj>
    <derivirana_varijabla naziv="DomainObject.Predmet.OstaliListNazivFormated_1">
      <item>Financijska agencija</item>
      <item>MINISTARSTVO PRAVOSUĐA</item>
    </derivirana_varijabla>
  </DomainObject.Predmet.OstaliListNazivFormated>
  <DomainObject.Predmet.OstaliListNazivFormatedOIB>
    <izvorni_sadrzaj>
      <item>Financijska agencija, OIB 85821130368</item>
      <item>MINISTARSTVO PRAVOSUĐA, OIB 26635293339</item>
    </izvorni_sadrzaj>
    <derivirana_varijabla naziv="DomainObject.Predmet.OstaliListNazivFormatedOIB_1">
      <item>Financijska agencija, OIB 85821130368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St-5891/2016-20</izvorni_sadrzaj>
    <derivirana_varijabla naziv="DomainObject.PoslovniBrojDokumenta_1">St-5891/2016-20</derivirana_varijabla>
  </DomainObject.PoslovniBrojDokumenta>
  <DomainObject.Predmet.StrankaIDrugi>
    <izvorni_sadrzaj>SLIŠKO SCENA d.o.o.</izvorni_sadrzaj>
    <derivirana_varijabla naziv="DomainObject.Predmet.StrankaIDrugi_1">SLIŠKO SCENA d.o.o.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SLIŠKO SCENA d.o.o., OIB 85639232801, Zelinska ulica 6, 10363 Lužan</izvorni_sadrzaj>
    <derivirana_varijabla naziv="DomainObject.Predmet.StrankaIDrugiAdressOIB_1">SLIŠKO SCENA d.o.o., OIB 85639232801, Zelinska ulica 6, 10363 Lužan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SLIŠKO SCENA d.o.o.</item>
      <item>Financijska agencija</item>
      <item>MINISTARSTVO PRAVOSUĐA</item>
    </izvorni_sadrzaj>
    <derivirana_varijabla naziv="DomainObject.Predmet.SudioniciListNaziv_1">
      <item>SLIŠKO SCENA d.o.o.</item>
      <item>SLIŠKO SCENA d.o.o.</item>
      <item>Financijska agencija</item>
      <item>MINISTARSTVO PRAVOSUĐA</item>
    </derivirana_varijabla>
  </DomainObject.Predmet.SudioniciListNaziv>
  <DomainObject.Predmet.SudioniciListAdressOIB>
    <izvorni_sadrzaj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</izvorni_sadrzaj>
    <derivirana_varijabla naziv="DomainObject.Predmet.SudioniciListAdressOIB_1">
      <item>SLIŠKO SCENA d.o.o., OIB 85639232801, Zelinska ulica 6,10363 Lužan</item>
      <item>SLIŠKO SCENA d.o.o., OIB 85639232801, Zelinska ulica 6,10363 Lužan</item>
      <item>Financijska agencija, OIB 85821130368, Ulica grada Vukovara 70,10000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85639232801</item>
      <item>, OIB 85821130368</item>
      <item>, OIB 26635293339</item>
    </izvorni_sadrzaj>
    <derivirana_varijabla naziv="DomainObject.Predmet.SudioniciListNazivOIB_1">
      <item>, OIB 85639232801</item>
      <item>, OIB 85639232801</item>
      <item>, OIB 85821130368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FE52F-59F6-4FB4-84B0-73B0D2C3F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11</properties:Pages>
  <properties:Words>2620</properties:Words>
  <properties:Characters>15602</properties:Characters>
  <properties:Lines>1091</properties:Lines>
  <properties:Paragraphs>647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2016-11-15T10:19:00Z</dcterms:created>
  <dc:creator>ilukac</dc:creator>
  <cp:lastModifiedBy>Jadranka Zelić</cp:lastModifiedBy>
  <cp:lastPrinted>2016-11-15T10:18:00Z</cp:lastPrinted>
  <dcterms:modified xmlns:xsi="http://www.w3.org/2001/XMLSchema-instance" xsi:type="dcterms:W3CDTF">2016-11-15T10:20:00Z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St-5891/2016-20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11</vt:i4>
  </prop:property>
</prop:Properties>
</file>