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5d43" w14:paraId="f715d4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C4B5A">
        <w:t>2</w:t>
      </w:r>
      <w:r w:rsidR="00CA4346">
        <w:t>79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FC4B5A">
        <w:t xml:space="preserve"> </w:t>
      </w:r>
      <w:r w:rsidR="00CA4346" w:rsidRPr="00CA4346">
        <w:t>EKO LAGUNA j.d.o.o. za trgovinu i usluge</w:t>
      </w:r>
      <w:r w:rsidR="00CA4346">
        <w:t xml:space="preserve"> </w:t>
      </w:r>
      <w:proofErr w:type="spellStart"/>
      <w:r w:rsidR="00CA4346">
        <w:t>Uglješ</w:t>
      </w:r>
      <w:proofErr w:type="spellEnd"/>
      <w:r w:rsidR="00CA4346">
        <w:t xml:space="preserve">, Baranjska ulica 25 A, </w:t>
      </w:r>
      <w:proofErr w:type="spellStart"/>
      <w:r w:rsidR="00CA4346">
        <w:t>OIB</w:t>
      </w:r>
      <w:proofErr w:type="spellEnd"/>
      <w:r w:rsidR="00CA4346">
        <w:t xml:space="preserve">: </w:t>
      </w:r>
      <w:r w:rsidR="00CA4346" w:rsidRPr="00CA4346">
        <w:t>22001638550</w:t>
      </w:r>
      <w:r w:rsidR="00CA4346">
        <w:t xml:space="preserve">, </w:t>
      </w:r>
      <w:proofErr w:type="spellStart"/>
      <w:r w:rsidR="00CA4346">
        <w:t>MBS</w:t>
      </w:r>
      <w:proofErr w:type="spellEnd"/>
      <w:r w:rsidR="00CA4346">
        <w:t xml:space="preserve">: </w:t>
      </w:r>
      <w:r w:rsidR="00CA4346" w:rsidRPr="00CA4346">
        <w:t>030191918</w:t>
      </w:r>
      <w:r w:rsidR="00CA4346">
        <w:t xml:space="preserve">, </w:t>
      </w:r>
      <w:r>
        <w:t>temeljem članka 430. Stečajnog zakona (Narodne novine 71/15), dana</w:t>
      </w:r>
      <w:r w:rsidR="0074799A">
        <w:t xml:space="preserve"> </w:t>
      </w:r>
      <w:r w:rsidR="00241DA6">
        <w:t>2</w:t>
      </w:r>
      <w:r w:rsidR="000E4852">
        <w:t>7</w:t>
      </w:r>
      <w:r w:rsidR="00241DA6">
        <w:t>. travnja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CA4346" w:rsidRPr="00CA4346">
        <w:t>EKO LAGUNA j.d.o.o. za trgovinu i usluge</w:t>
      </w:r>
      <w:r w:rsidR="00CA4346">
        <w:t xml:space="preserve"> </w:t>
      </w:r>
      <w:proofErr w:type="spellStart"/>
      <w:r w:rsidR="00CA4346">
        <w:t>Uglješ</w:t>
      </w:r>
      <w:proofErr w:type="spellEnd"/>
      <w:r w:rsidR="00CA4346">
        <w:t xml:space="preserve">, Baranjska ulica 25 A, </w:t>
      </w:r>
      <w:proofErr w:type="spellStart"/>
      <w:r w:rsidR="00CA4346">
        <w:t>OIB</w:t>
      </w:r>
      <w:proofErr w:type="spellEnd"/>
      <w:r w:rsidR="00CA4346">
        <w:t xml:space="preserve">: </w:t>
      </w:r>
      <w:r w:rsidR="00CA4346" w:rsidRPr="00CA4346">
        <w:t>22001638550</w:t>
      </w:r>
      <w:r w:rsidR="00CA4346">
        <w:t xml:space="preserve">, </w:t>
      </w:r>
      <w:proofErr w:type="spellStart"/>
      <w:r w:rsidR="00CA4346">
        <w:t>MBS</w:t>
      </w:r>
      <w:proofErr w:type="spellEnd"/>
      <w:r w:rsidR="00CA4346">
        <w:t xml:space="preserve">: </w:t>
      </w:r>
      <w:r w:rsidR="00CA4346" w:rsidRPr="00CA4346">
        <w:t>030191918</w:t>
      </w:r>
      <w:r w:rsidR="00CA4346">
        <w:t>, iznosi 6.708,11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CA4346">
        <w:t xml:space="preserve">Mirko Bagić iz </w:t>
      </w:r>
      <w:proofErr w:type="spellStart"/>
      <w:r w:rsidR="00CA4346">
        <w:t>Uglješa</w:t>
      </w:r>
      <w:proofErr w:type="spellEnd"/>
      <w:r w:rsidR="00CA4346">
        <w:t>,</w:t>
      </w:r>
      <w:r w:rsidR="000E4852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275FE">
        <w:t>2</w:t>
      </w:r>
      <w:r w:rsidR="00614853">
        <w:t>7</w:t>
      </w:r>
      <w:r w:rsidR="00CA4346">
        <w:t>9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E275FE">
        <w:t>2</w:t>
      </w:r>
      <w:r w:rsidR="000E4852">
        <w:t>7</w:t>
      </w:r>
      <w:r w:rsidR="00E275FE">
        <w:t>. travnja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14853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84945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A4346"/>
    <w:rsid w:val="00CF3EE7"/>
    <w:rsid w:val="00D03AE2"/>
    <w:rsid w:val="00D21A2C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8494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494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94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94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8494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494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94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94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LAGUNA j.d.o.o. za trgovinu i usluge</izvorni_sadrzaj>
    <derivirana_varijabla naziv="DomainObject.Predmet.ProtustrankaFormated_1">  EKO LAGUNA j.d.o.o. za trgovinu i usluge</derivirana_varijabla>
  </DomainObject.Predmet.ProtustrankaFormated>
  <DomainObject.Predmet.ProtustrankaFormatedOIB>
    <izvorni_sadrzaj>  EKO LAGUNA j.d.o.o. za trgovinu i usluge, OIB 22001638550</izvorni_sadrzaj>
    <derivirana_varijabla naziv="DomainObject.Predmet.ProtustrankaFormatedOIB_1">  EKO LAGUNA j.d.o.o. za trgovinu i usluge, OIB 22001638550</derivirana_varijabla>
  </DomainObject.Predmet.ProtustrankaFormatedOIB>
  <DomainObject.Predmet.ProtustrankaFormatedWithAdress>
    <izvorni_sadrzaj> EKO LAGUNA j.d.o.o. za trgovinu i usluge, Baranjska ulica 25 A , 31326 Uglješ</izvorni_sadrzaj>
    <derivirana_varijabla naziv="DomainObject.Predmet.ProtustrankaFormatedWithAdress_1"> EKO LAGUNA j.d.o.o. za trgovinu i usluge, Baranjska ulica 25 A , 31326 Uglješ</derivirana_varijabla>
  </DomainObject.Predmet.ProtustrankaFormatedWithAdress>
  <DomainObject.Predmet.ProtustrankaFormatedWithAdressOIB>
    <izvorni_sadrzaj> EKO LAGUNA j.d.o.o. za trgovinu i usluge, OIB 22001638550, Baranjska ulica 25 A , 31326 Uglješ</izvorni_sadrzaj>
    <derivirana_varijabla naziv="DomainObject.Predmet.ProtustrankaFormatedWithAdressOIB_1"> EKO LAGUNA j.d.o.o. za trgovinu i usluge, OIB 22001638550, Baranjska ulica 25 A , 31326 Uglješ</derivirana_varijabla>
  </DomainObject.Predmet.ProtustrankaFormatedWithAdressOIB>
  <DomainObject.Predmet.ProtustrankaWithAdress>
    <izvorni_sadrzaj>EKO LAGUNA j.d.o.o. za trgovinu i usluge Baranjska ulica 25 A , 31326 Uglješ</izvorni_sadrzaj>
    <derivirana_varijabla naziv="DomainObject.Predmet.ProtustrankaWithAdress_1">EKO LAGUNA j.d.o.o. za trgovinu i usluge Baranjska ulica 25 A , 31326 Uglješ</derivirana_varijabla>
  </DomainObject.Predmet.ProtustrankaWithAdress>
  <DomainObject.Predmet.ProtustrankaWithAdressOIB>
    <izvorni_sadrzaj>EKO LAGUNA j.d.o.o. za trgovinu i usluge, OIB 22001638550, Baranjska ulica 25 A , 31326 Uglješ</izvorni_sadrzaj>
    <derivirana_varijabla naziv="DomainObject.Predmet.ProtustrankaWithAdressOIB_1">EKO LAGUNA j.d.o.o. za trgovinu i usluge, OIB 22001638550, Baranjska ulica 25 A , 31326 Uglješ</derivirana_varijabla>
  </DomainObject.Predmet.ProtustrankaWithAdressOIB>
  <DomainObject.Predmet.ProtustrankaNazivFormated>
    <izvorni_sadrzaj>EKO LAGUNA j.d.o.o. za trgovinu i usluge</izvorni_sadrzaj>
    <derivirana_varijabla naziv="DomainObject.Predmet.ProtustrankaNazivFormated_1">EKO LAGUNA j.d.o.o. za trgovinu i usluge</derivirana_varijabla>
  </DomainObject.Predmet.ProtustrankaNazivFormated>
  <DomainObject.Predmet.ProtustrankaNazivFormatedOIB>
    <izvorni_sadrzaj>EKO LAGUNA j.d.o.o. za trgovinu i usluge, OIB 22001638550</izvorni_sadrzaj>
    <derivirana_varijabla naziv="DomainObject.Predmet.ProtustrankaNazivFormatedOIB_1">EKO LAGUNA j.d.o.o. za trgovinu i usluge, OIB 22001638550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LAGUNA j.d.o.o. za trgovinu i usluge</item>
    </izvorni_sadrzaj>
    <derivirana_varijabla naziv="DomainObject.Predmet.ProtuStrankaListFormated_1">
      <item>EKO LAGUNA j.d.o.o. za trgovinu i usluge</item>
    </derivirana_varijabla>
  </DomainObject.Predmet.ProtuStrankaListFormated>
  <DomainObject.Predmet.ProtuStrankaListFormatedOIB>
    <izvorni_sadrzaj>
      <item>EKO LAGUNA j.d.o.o. za trgovinu i usluge, OIB 22001638550</item>
    </izvorni_sadrzaj>
    <derivirana_varijabla naziv="DomainObject.Predmet.ProtuStrankaListFormatedOIB_1">
      <item>EKO LAGUNA j.d.o.o. za trgovinu i usluge, OIB 22001638550</item>
    </derivirana_varijabla>
  </DomainObject.Predmet.ProtuStrankaListFormatedOIB>
  <DomainObject.Predmet.ProtuStrankaListFormatedWithAdress>
    <izvorni_sadrzaj>
      <item>EKO LAGUNA j.d.o.o. za trgovinu i usluge, Baranjska ulica 25 A , 31326 Uglješ</item>
    </izvorni_sadrzaj>
    <derivirana_varijabla naziv="DomainObject.Predmet.ProtuStrankaListFormatedWithAdress_1">
      <item>EKO LAGUNA j.d.o.o. za trgovinu i usluge, Baranjska ulica 25 A , 31326 Uglješ</item>
    </derivirana_varijabla>
  </DomainObject.Predmet.ProtuStrankaListFormatedWithAdress>
  <DomainObject.Predmet.ProtuStrankaListFormatedWithAdressOIB>
    <izvorni_sadrzaj>
      <item>EKO LAGUNA j.d.o.o. za trgovinu i usluge, OIB 22001638550, Baranjska ulica 25 A , 31326 Uglješ</item>
    </izvorni_sadrzaj>
    <derivirana_varijabla naziv="DomainObject.Predmet.ProtuStrankaListFormatedWithAdressOIB_1">
      <item>EKO LAGUNA j.d.o.o. za trgovinu i usluge, OIB 22001638550, Baranjska ulica 25 A , 31326 Uglješ</item>
    </derivirana_varijabla>
  </DomainObject.Predmet.ProtuStrankaListFormatedWithAdressOIB>
  <DomainObject.Predmet.ProtuStrankaListNazivFormated>
    <izvorni_sadrzaj>
      <item>EKO LAGUNA j.d.o.o. za trgovinu i usluge</item>
    </izvorni_sadrzaj>
    <derivirana_varijabla naziv="DomainObject.Predmet.ProtuStrankaListNazivFormated_1">
      <item>EKO LAGUNA j.d.o.o. za trgovinu i usluge</item>
    </derivirana_varijabla>
  </DomainObject.Predmet.ProtuStrankaListNazivFormated>
  <DomainObject.Predmet.ProtuStrankaListNazivFormatedOIB>
    <izvorni_sadrzaj>
      <item>EKO LAGUNA j.d.o.o. za trgovinu i usluge, OIB 22001638550</item>
    </izvorni_sadrzaj>
    <derivirana_varijabla naziv="DomainObject.Predmet.ProtuStrankaListNazivFormatedOIB_1">
      <item>EKO LAGUNA j.d.o.o. za trgovinu i usluge, OIB 22001638550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LAGUNA j.d.o.o. za trgovinu i usluge</izvorni_sadrzaj>
    <derivirana_varijabla naziv="DomainObject.Predmet.ProtustrankaIDrugi_1">EKO LAGUNA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LAGUNA j.d.o.o. za trgovinu i usluge, OIB 22001638550, Baranjska ulica 25 A , 31326 Uglješ</izvorni_sadrzaj>
    <derivirana_varijabla naziv="DomainObject.Predmet.ProtustrankaIDrugiAdressOIB_1">EKO LAGUNA j.d.o.o. za trgovinu i usluge, OIB 22001638550, Baranjska ulica 25 A , 31326 Uglješ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LAGUNA j.d.o.o. za trgovinu i usluge</item>
    </izvorni_sadrzaj>
    <derivirana_varijabla naziv="DomainObject.Predmet.SudioniciListNaziv_1">
      <item>FINA RC OSIJEK</item>
      <item>EKO LAGUNA j.d.o.o. za trgovinu i usluge</item>
    </derivirana_varijabla>
  </DomainObject.Predmet.SudioniciListNaziv>
  <DomainObject.Predmet.SudioniciListAdressOIB>
    <izvorni_sadrzaj>
      <item>FINA RC OSIJEK, OIB 85821130368</item>
      <item>EKO LAGUNA j.d.o.o. za trgovinu i usluge, OIB 22001638550, Baranjska ulica 25 A ,31326 Uglješ</item>
    </izvorni_sadrzaj>
    <derivirana_varijabla naziv="DomainObject.Predmet.SudioniciListAdressOIB_1">
      <item>FINA RC OSIJEK, OIB 85821130368</item>
      <item>EKO LAGUNA j.d.o.o. za trgovinu i usluge, OIB 22001638550, Baranjska ulica 25 A ,31326 Uglješ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22001638550</item>
    </izvorni_sadrzaj>
    <derivirana_varijabla naziv="DomainObject.Predmet.SudioniciListNazivOIB_1">
      <item>, OIB 85821130368</item>
      <item>, OIB 22001638550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1932</properties:Characters>
  <properties:Lines>46</properties:Lines>
  <properties:Paragraphs>15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2018-04-27T07:23:00Z</cp:lastPrinted>
  <dcterms:modified xmlns:xsi="http://www.w3.org/2001/XMLSchema-instance" xsi:type="dcterms:W3CDTF">2018-04-27T07:24:00Z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