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9106" w14:paraId="c919106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20602" w:rsidRPr="00B20602">
        <w:rPr>
          <w:rFonts w:hAnsi="Times New Roman" w:ascii="Times New Roman"/>
        </w:rPr>
        <w:t>KRISTINA-MALORA j.d.o.o., Zagreb, Odvojak Lukoranske ulice 51, OIB: 94797900990</w:t>
      </w:r>
      <w:r w:rsidR="00D83115">
        <w:rPr>
          <w:rFonts w:hAnsi="Times New Roman" w:ascii="Times New Roman"/>
        </w:rPr>
        <w:t xml:space="preserve">, </w:t>
      </w:r>
      <w:r w:rsidR="00B20602">
        <w:rPr>
          <w:rFonts w:hAnsi="Times New Roman" w:ascii="Times New Roman"/>
        </w:rPr>
        <w:t>4</w:t>
      </w:r>
      <w:r w:rsidR="00E33D76">
        <w:rPr>
          <w:rFonts w:hAnsi="Times New Roman" w:ascii="Times New Roman"/>
        </w:rPr>
        <w:t>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FD0542" w:rsidP="001725CA" w:rsidR="00FD054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B20602" w:rsidRPr="00B20602">
        <w:rPr>
          <w:rFonts w:hAnsi="Times New Roman" w:ascii="Times New Roman"/>
        </w:rPr>
        <w:t>KRISTINA-MALORA j.d.o.o., Zagreb, Odvojak Lukoranske ulice 51, OIB: 94797900990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B20602">
        <w:rPr>
          <w:rFonts w:hAnsi="Times New Roman" w:ascii="Times New Roman"/>
        </w:rPr>
        <w:t>278117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B20602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 xml:space="preserve">.  </w:t>
      </w:r>
      <w:r w:rsidR="00B20602">
        <w:rPr>
          <w:rFonts w:hAnsi="Times New Roman" w:ascii="Times New Roman"/>
        </w:rPr>
        <w:t>listopada 2017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B20602" w:rsidRPr="00B20602">
        <w:rPr>
          <w:rFonts w:hAnsi="Times New Roman" w:ascii="Times New Roman"/>
        </w:rPr>
        <w:t>KRISTINA-MALORA j.d.o.o., Zagreb, Odvojak Lukoranske ulice 51, OIB: 94797900990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B20602">
        <w:rPr>
          <w:rFonts w:hAnsi="Times New Roman" w:ascii="Times New Roman"/>
        </w:rPr>
        <w:t>13. listopada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B20602">
        <w:rPr>
          <w:rFonts w:hAnsi="Times New Roman" w:ascii="Times New Roman"/>
        </w:rPr>
        <w:t xml:space="preserve">116.555,70 </w:t>
      </w:r>
      <w:r w:rsidR="0005794A">
        <w:rPr>
          <w:rFonts w:hAnsi="Times New Roman" w:ascii="Times New Roman"/>
        </w:rPr>
        <w:t xml:space="preserve">kn, te da ima </w:t>
      </w:r>
      <w:r w:rsidR="0004739D">
        <w:rPr>
          <w:rFonts w:hAnsi="Times New Roman" w:ascii="Times New Roman"/>
        </w:rPr>
        <w:t>dva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B20602">
        <w:rPr>
          <w:rFonts w:hAnsi="Times New Roman" w:ascii="Times New Roman"/>
        </w:rPr>
        <w:t>6</w:t>
      </w:r>
      <w:r w:rsidR="0004739D">
        <w:rPr>
          <w:rFonts w:hAnsi="Times New Roman" w:ascii="Times New Roman"/>
        </w:rPr>
        <w:t>. ožujka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04739D">
        <w:rPr>
          <w:rFonts w:hAnsi="Times New Roman" w:ascii="Times New Roman"/>
        </w:rPr>
        <w:t>11. lipnja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B87CE5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350F3">
        <w:rPr>
          <w:rFonts w:hAnsi="Times New Roman" w:ascii="Times New Roman"/>
        </w:rPr>
        <w:t>11</w:t>
      </w:r>
      <w:r w:rsidRPr="00A70790"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lipnja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C6304F">
        <w:rPr>
          <w:rFonts w:hAnsi="Times New Roman" w:ascii="Times New Roman"/>
        </w:rPr>
        <w:t>15</w:t>
      </w:r>
      <w:r w:rsidR="006350F3">
        <w:rPr>
          <w:rFonts w:hAnsi="Times New Roman" w:ascii="Times New Roman"/>
        </w:rPr>
        <w:t>. lipnja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87CE5">
        <w:rPr>
          <w:rFonts w:hAnsi="Times New Roman" w:ascii="Times New Roman"/>
        </w:rPr>
        <w:t>364</w:t>
      </w:r>
      <w:r w:rsidR="00BC22BC">
        <w:rPr>
          <w:rFonts w:hAnsi="Times New Roman" w:ascii="Times New Roman"/>
        </w:rPr>
        <w:t xml:space="preserve"> dana u iznosu od </w:t>
      </w:r>
      <w:r w:rsidR="00B87CE5">
        <w:rPr>
          <w:rFonts w:hAnsi="Times New Roman" w:ascii="Times New Roman"/>
        </w:rPr>
        <w:t>222.018,26</w:t>
      </w:r>
      <w:r w:rsidR="006350F3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605CF2">
        <w:rPr>
          <w:rFonts w:hAnsi="Times New Roman" w:ascii="Times New Roman"/>
        </w:rPr>
        <w:t>4</w:t>
      </w:r>
      <w:r w:rsidR="006350F3">
        <w:rPr>
          <w:rFonts w:hAnsi="Times New Roman" w:ascii="Times New Roman"/>
        </w:rPr>
        <w:t>. rujna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C0A7A">
        <w:rPr>
          <w:rFonts w:hAnsi="Times New Roman" w:ascii="Times New Roman"/>
        </w:rPr>
        <w:t>, v.r.</w:t>
      </w:r>
    </w:p>
    <w:p w:rsidRDefault="007C0A7A" w:rsidP="00B87AEB" w:rsidR="007C0A7A">
      <w:pPr>
        <w:jc w:val="right"/>
        <w:rPr>
          <w:rFonts w:hAnsi="Times New Roman" w:ascii="Times New Roman"/>
        </w:rPr>
      </w:pPr>
    </w:p>
    <w:p w:rsidRDefault="007C0A7A" w:rsidP="00B87AEB" w:rsidR="007C0A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C0A7A" w:rsidP="00B87AEB" w:rsidR="007C0A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C0A7A" w:rsidP="00B87AEB" w:rsidR="007C0A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7C0A7A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A7A">
          <w:rPr>
            <w:noProof/>
          </w:rPr>
          <w:t>3</w:t>
        </w:r>
        <w:r>
          <w:fldChar w:fldCharType="end"/>
        </w:r>
      </w:p>
    </w:sdtContent>
  </w:sdt>
  <w:p w:rsidRDefault="00BF0046" w:rsidP="00BF0046" w:rsidR="009D1810">
    <w:pPr>
      <w:jc w:val="right"/>
    </w:pPr>
    <w:r w:rsidRPr="00BF0046">
      <w:rPr>
        <w:rFonts w:hAnsi="Times New Roman" w:ascii="Times New Roman"/>
      </w:rPr>
      <w:t>3 St-2781/17-20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BF0046">
      <w:rPr>
        <w:rFonts w:hAnsi="Times New Roman" w:ascii="Times New Roman"/>
      </w:rPr>
      <w:t>2781/17-20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35032"/>
    <w:rsid w:val="00354C62"/>
    <w:rsid w:val="003B5296"/>
    <w:rsid w:val="003B534B"/>
    <w:rsid w:val="003C25FE"/>
    <w:rsid w:val="003C26C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34E6"/>
    <w:rsid w:val="00580F3B"/>
    <w:rsid w:val="005814E4"/>
    <w:rsid w:val="00582DF8"/>
    <w:rsid w:val="00584D14"/>
    <w:rsid w:val="00585AFA"/>
    <w:rsid w:val="00605CF2"/>
    <w:rsid w:val="00631CA4"/>
    <w:rsid w:val="00635035"/>
    <w:rsid w:val="006350F3"/>
    <w:rsid w:val="0064584E"/>
    <w:rsid w:val="00647B38"/>
    <w:rsid w:val="00665D5F"/>
    <w:rsid w:val="006A451A"/>
    <w:rsid w:val="006B50BB"/>
    <w:rsid w:val="006D58A5"/>
    <w:rsid w:val="006D5E19"/>
    <w:rsid w:val="006F5A65"/>
    <w:rsid w:val="007035B4"/>
    <w:rsid w:val="007376E8"/>
    <w:rsid w:val="00745338"/>
    <w:rsid w:val="00764651"/>
    <w:rsid w:val="007647F0"/>
    <w:rsid w:val="0077109B"/>
    <w:rsid w:val="007A65CE"/>
    <w:rsid w:val="007B4849"/>
    <w:rsid w:val="007C0A7A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20602"/>
    <w:rsid w:val="00B46CF5"/>
    <w:rsid w:val="00B557DA"/>
    <w:rsid w:val="00B8374A"/>
    <w:rsid w:val="00B87AEB"/>
    <w:rsid w:val="00B87CE5"/>
    <w:rsid w:val="00B969B8"/>
    <w:rsid w:val="00BC22BC"/>
    <w:rsid w:val="00BC41A7"/>
    <w:rsid w:val="00BC580B"/>
    <w:rsid w:val="00BD20AE"/>
    <w:rsid w:val="00BD37BD"/>
    <w:rsid w:val="00BF0046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  <w:rsid w:val="00FD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A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A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15.000,00 kn</izvorni_sadrzaj>
    <derivirana_varijabla naziv="DomainObject.Primjedba_1">POZIV VJEROVNICIMA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St-2781/2017</izvorni_sadrzaj>
    <derivirana_varijabla naziv="DomainObject.Predmet.OznakaBroj_1">St-2781/2017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KRISTINA-MALORA j.d.o.o. za usluge zastupanog po punomoćniku Kristina Malora</izvorni_sadrzaj>
    <derivirana_varijabla naziv="DomainObject.Predmet.ProtustrankaFormated_1">  KRISTINA-MALORA j.d.o.o. za usluge zastupanog po punomoćniku Kristina Malora</derivirana_varijabla>
  </DomainObject.Predmet.ProtustrankaFormated>
  <DomainObject.Predmet.ProtustrankaFormatedOIB>
    <izvorni_sadrzaj>  KRISTINA-MALORA j.d.o.o. za usluge, OIB 94797900990 zastupanog po punomoćniku Kristina Malora</izvorni_sadrzaj>
    <derivirana_varijabla naziv="DomainObject.Predmet.ProtustrankaFormatedOIB_1">  KRISTINA-MALORA j.d.o.o. za usluge, OIB 94797900990 zastupanog po punomoćniku Kristina Malora</derivirana_varijabla>
  </DomainObject.Predmet.ProtustrankaFormatedOIB>
  <DomainObject.Predmet.ProtustrankaFormatedWithAdress>
    <izvorni_sadrzaj> KRISTINA-MALORA j.d.o.o. za usluge, Odvojak Lukoranske ulice 51, 10000 Zagreb zastupanog po punomoćniku Kristina Malora</izvorni_sadrzaj>
    <derivirana_varijabla naziv="DomainObject.Predmet.ProtustrankaFormatedWithAdress_1"> KRISTINA-MALORA j.d.o.o. za usluge, Odvojak Lukoranske ulice 51, 10000 Zagreb zastupanog po punomoćniku Kristina Malora</derivirana_varijabla>
  </DomainObject.Predmet.ProtustrankaFormatedWithAdress>
  <DomainObject.Predmet.ProtustrankaFormatedWithAdressOIB>
    <izvorni_sadrzaj> KRISTINA-MALORA j.d.o.o. za usluge, OIB 94797900990, Odvojak Lukoranske ulice 51, 10000 Zagreb zastupanog po punomoćniku Kristina Malora</izvorni_sadrzaj>
    <derivirana_varijabla naziv="DomainObject.Predmet.ProtustrankaFormatedWithAdressOIB_1"> KRISTINA-MALORA j.d.o.o. za usluge, OIB 94797900990, Odvojak Lukoranske ulice 51, 10000 Zagreb zastupanog po punomoćniku Kristina Malora</derivirana_varijabla>
  </DomainObject.Predmet.ProtustrankaFormatedWithAdressOIB>
  <DomainObject.Predmet.ProtustrankaWithAdress>
    <izvorni_sadrzaj>KRISTINA-MALORA j.d.o.o. za usluge Odvojak Lukoranske ulice 51, 10000 Zagreb</izvorni_sadrzaj>
    <derivirana_varijabla naziv="DomainObject.Predmet.ProtustrankaWithAdress_1">KRISTINA-MALORA j.d.o.o. za usluge Odvojak Lukoranske ulice 51, 10000 Zagreb</derivirana_varijabla>
  </DomainObject.Predmet.ProtustrankaWithAdress>
  <DomainObject.Predmet.ProtustrankaWithAdressOIB>
    <izvorni_sadrzaj>KRISTINA-MALORA j.d.o.o. za usluge, OIB 94797900990, Odvojak Lukoranske ulice 51, 10000 Zagreb</izvorni_sadrzaj>
    <derivirana_varijabla naziv="DomainObject.Predmet.ProtustrankaWithAdressOIB_1">KRISTINA-MALORA j.d.o.o. za usluge, OIB 94797900990, Odvojak Lukoranske ulice 51, 10000 Zagreb</derivirana_varijabla>
  </DomainObject.Predmet.ProtustrankaWithAdressOIB>
  <DomainObject.Predmet.ProtustrankaNazivFormated>
    <izvorni_sadrzaj>KRISTINA-MALORA j.d.o.o. za usluge</izvorni_sadrzaj>
    <derivirana_varijabla naziv="DomainObject.Predmet.ProtustrankaNazivFormated_1">KRISTINA-MALORA j.d.o.o. za usluge</derivirana_varijabla>
  </DomainObject.Predmet.ProtustrankaNazivFormated>
  <DomainObject.Predmet.ProtustrankaNazivFormatedOIB>
    <izvorni_sadrzaj>KRISTINA-MALORA j.d.o.o. za usluge, OIB 94797900990</izvorni_sadrzaj>
    <derivirana_varijabla naziv="DomainObject.Predmet.ProtustrankaNazivFormatedOIB_1">KRISTINA-MALORA j.d.o.o. za usluge, OIB 94797900990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KRISTINA-MALORA j.d.o.o. za usluge zastupanog po punomoćniku Kristina Malora</item>
    </izvorni_sadrzaj>
    <derivirana_varijabla naziv="DomainObject.Predmet.ProtuStrankaListFormated_1">
      <item>KRISTINA-MALORA j.d.o.o. za usluge zastupanog po punomoćniku Kristina Malora</item>
    </derivirana_varijabla>
  </DomainObject.Predmet.ProtuStrankaListFormated>
  <DomainObject.Predmet.ProtuStrankaListFormatedOIB>
    <izvorni_sadrzaj>
      <item>KRISTINA-MALORA j.d.o.o. za usluge, OIB 94797900990 zastupanog po punomoćniku Kristina Malora</item>
    </izvorni_sadrzaj>
    <derivirana_varijabla naziv="DomainObject.Predmet.ProtuStrankaListFormatedOIB_1">
      <item>KRISTINA-MALORA j.d.o.o. za usluge, OIB 94797900990 zastupanog po punomoćniku Kristina Malora</item>
    </derivirana_varijabla>
  </DomainObject.Predmet.ProtuStrankaListFormatedOIB>
  <DomainObject.Predmet.ProtuStrankaListFormatedWithAdress>
    <izvorni_sadrzaj>
      <item>KRISTINA-MALORA j.d.o.o. za usluge, Odvojak Lukoranske ulice 51, 10000 Zagreb zastupanog po punomoćniku Kristina Malora</item>
    </izvorni_sadrzaj>
    <derivirana_varijabla naziv="DomainObject.Predmet.ProtuStrankaListFormatedWithAdress_1">
      <item>KRISTINA-MALORA j.d.o.o. za usluge, Odvojak Lukoranske ulice 51, 10000 Zagreb zastupanog po punomoćniku Kristina Malora</item>
    </derivirana_varijabla>
  </DomainObject.Predmet.ProtuStrankaListFormatedWithAdress>
  <DomainObject.Predmet.ProtuStrankaListFormatedWithAdressOIB>
    <izvorni_sadrzaj>
      <item>KRISTINA-MALORA j.d.o.o. za usluge, OIB 94797900990, Odvojak Lukoranske ulice 51, 10000 Zagreb zastupanog po punomoćniku Kristina Malora</item>
    </izvorni_sadrzaj>
    <derivirana_varijabla naziv="DomainObject.Predmet.ProtuStrankaListFormatedWithAdressOIB_1">
      <item>KRISTINA-MALORA j.d.o.o. za usluge, OIB 94797900990, Odvojak Lukoranske ulice 51, 10000 Zagreb zastupanog po punomoćniku Kristina Malora</item>
    </derivirana_varijabla>
  </DomainObject.Predmet.ProtuStrankaListFormatedWithAdressOIB>
  <DomainObject.Predmet.ProtuStrankaListNazivFormated>
    <izvorni_sadrzaj>
      <item>KRISTINA-MALORA j.d.o.o. za usluge</item>
    </izvorni_sadrzaj>
    <derivirana_varijabla naziv="DomainObject.Predmet.ProtuStrankaListNazivFormated_1">
      <item>KRISTINA-MALORA j.d.o.o. za usluge</item>
    </derivirana_varijabla>
  </DomainObject.Predmet.ProtuStrankaListNazivFormated>
  <DomainObject.Predmet.ProtuStrankaListNazivFormatedOIB>
    <izvorni_sadrzaj>
      <item>KRISTINA-MALORA j.d.o.o. za usluge, OIB 94797900990</item>
    </izvorni_sadrzaj>
    <derivirana_varijabla naziv="DomainObject.Predmet.ProtuStrankaListNazivFormatedOIB_1">
      <item>KRISTINA-MALORA j.d.o.o. za usluge, OIB 94797900990</item>
    </derivirana_varijabla>
  </DomainObject.Predmet.ProtuStrankaListNazivFormatedOIB>
  <DomainObject.Predmet.OstaliListFormated>
    <izvorni_sadrzaj>
      <item>Kristina Malora punomoćnica sudionika u postupku KRISTINA-MALORA j.d.o.o. za usluge</item>
    </izvorni_sadrzaj>
    <derivirana_varijabla naziv="DomainObject.Predmet.OstaliListFormated_1">
      <item>Kristina Malora punomoćnica sudionika u postupku KRISTINA-MALORA j.d.o.o. za usluge</item>
    </derivirana_varijabla>
  </DomainObject.Predmet.OstaliListFormated>
  <DomainObject.Predmet.OstaliListFormatedOIB>
    <izvorni_sadrzaj>
      <item>Kristina Malora, OIB 94527122175 punomoćnica sudionika u postupku KRISTINA-MALORA j.d.o.o. za usluge</item>
    </izvorni_sadrzaj>
    <derivirana_varijabla naziv="DomainObject.Predmet.OstaliListFormatedOIB_1">
      <item>Kristina Malora, OIB 94527122175 punomoćnica sudionika u postupku KRISTINA-MALORA j.d.o.o. za usluge</item>
    </derivirana_varijabla>
  </DomainObject.Predmet.OstaliListFormatedOIB>
  <DomainObject.Predmet.OstaliListFormatedWithAdress>
    <izvorni_sadrzaj>
      <item>Kristina Malora, Odvojak Lukoranske Ulice 51, 10000 Zagreb punomoćnica sudionika u postupku KRISTINA-MALORA j.d.o.o. za usluge</item>
    </izvorni_sadrzaj>
    <derivirana_varijabla naziv="DomainObject.Predmet.OstaliListFormatedWithAdress_1">
      <item>Kristina Malora, Odvojak Lukoranske Ulice 51, 10000 Zagreb punomoćnica sudionika u postupku KRISTINA-MALORA j.d.o.o. za usluge</item>
    </derivirana_varijabla>
  </DomainObject.Predmet.OstaliListFormatedWithAdress>
  <DomainObject.Predmet.OstaliListFormatedWithAdressOIB>
    <izvorni_sadrzaj>
      <item>Kristina Malora, OIB 94527122175, Odvojak Lukoranske Ulice 51, 10000 Zagreb punomoćnica sudionika u postupku KRISTINA-MALORA j.d.o.o. za usluge</item>
    </izvorni_sadrzaj>
    <derivirana_varijabla naziv="DomainObject.Predmet.OstaliListFormatedWithAdressOIB_1">
      <item>Kristina Malora, OIB 94527122175, Odvojak Lukoranske Ulice 51, 10000 Zagreb punomoćnica sudionika u postupku KRISTINA-MALORA j.d.o.o. za usluge</item>
    </derivirana_varijabla>
  </DomainObject.Predmet.OstaliListFormatedWithAdressOIB>
  <DomainObject.Predmet.OstaliListNazivFormated>
    <izvorni_sadrzaj>
      <item>Kristina Malora</item>
    </izvorni_sadrzaj>
    <derivirana_varijabla naziv="DomainObject.Predmet.OstaliListNazivFormated_1">
      <item>Kristina Malora</item>
    </derivirana_varijabla>
  </DomainObject.Predmet.OstaliListNazivFormated>
  <DomainObject.Predmet.OstaliListNazivFormatedOIB>
    <izvorni_sadrzaj>
      <item>Kristina Malora, OIB 94527122175</item>
    </izvorni_sadrzaj>
    <derivirana_varijabla naziv="DomainObject.Predmet.OstaliListNazivFormatedOIB_1">
      <item>Kristina Malora, OIB 94527122175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KRISTINA-MALORA j.d.o.o. za usluge</izvorni_sadrzaj>
    <derivirana_varijabla naziv="DomainObject.Predmet.ProtustrankaIDrugi_1">KRISTINA-MALORA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KRISTINA-MALORA j.d.o.o. za usluge, OIB 94797900990, Odvojak Lukoranske ulice 51, 10000 Zagreb</izvorni_sadrzaj>
    <derivirana_varijabla naziv="DomainObject.Predmet.ProtustrankaIDrugiAdressOIB_1">KRISTINA-MALORA j.d.o.o. za usluge, OIB 94797900990, Odvojak Lukoranske ulice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KRISTINA-MALORA j.d.o.o. za usluge</item>
      <item>Kristina Malora</item>
    </izvorni_sadrzaj>
    <derivirana_varijabla naziv="DomainObject.Predmet.SudioniciListNaziv_1">
      <item>FINA Regionalni centar Zagreb</item>
      <item>KRISTINA-MALORA j.d.o.o. za usluge</item>
      <item>Kristina Malora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KRISTINA-MALORA j.d.o.o. za usluge, OIB 94797900990, Odvojak Lukoranske ulice 51,10000 Zagreb</item>
      <item>Kristina Malora, OIB 94527122175, Odvojak Lukoranske Ulice 51,10000 Zagreb</item>
    </izvorni_sadrzaj>
    <derivirana_varijabla naziv="DomainObject.Predmet.SudioniciListAdressOIB_1">
      <item>FINA Regionalni centar Zagreb, OIB 85821130368, Trg svibanjskih žrtava 1995. br. 1,10000 Zagreb</item>
      <item>KRISTINA-MALORA j.d.o.o. za usluge, OIB 94797900990, Odvojak Lukoranske ulice 51,10000 Zagreb</item>
      <item>Kristina Malora, OIB 94527122175, Odvojak Lukoranske Ulice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94797900990</item>
      <item>, OIB 94527122175</item>
    </izvorni_sadrzaj>
    <derivirana_varijabla naziv="DomainObject.Predmet.SudioniciListNazivOIB_1">
      <item>, OIB 85821130368</item>
      <item>, OIB 94797900990</item>
      <item>, OIB 94527122175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DB0D2-C69F-443C-9255-76D814090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4787</properties:Characters>
  <properties:Lines>111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2018-09-04T12:55:00Z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(St-2781-17-poziv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