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cc7f" w14:paraId="f35cc7f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B50EF2">
        <w:rPr>
          <w:lang w:val="hr-HR"/>
        </w:rPr>
        <w:t>St-667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B50EF2">
        <w:t xml:space="preserve"> MEGALINE USLUŽNA ZADRUGA, OIB: 98871913094</w:t>
      </w:r>
      <w:r w:rsidR="0029395B">
        <w:t xml:space="preserve"> </w:t>
      </w:r>
      <w:r w:rsidR="00E66FC5">
        <w:t xml:space="preserve"> sa</w:t>
      </w:r>
      <w:r w:rsidR="00B50EF2">
        <w:t xml:space="preserve"> sjedištem u Ulica Tome Sermagea 9</w:t>
      </w:r>
      <w:r w:rsidR="0082762B">
        <w:t>,</w:t>
      </w:r>
      <w:r w:rsidR="00B50EF2">
        <w:t xml:space="preserve"> 48260 Križevci,</w:t>
      </w:r>
      <w:r w:rsidR="0082762B">
        <w:t xml:space="preserve">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B50EF2">
        <w:t>MEGALINE USLUŽNA ZADRUGA, OIB: 98871913094  sa sjedištem u Ulica Tome Sermagea 9, 48260 Križevci,</w:t>
      </w:r>
      <w:r w:rsidR="00B50EF2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B50EF2">
        <w:rPr>
          <w:lang w:val="hr-HR"/>
        </w:rPr>
        <w:t xml:space="preserve">51.074,78 </w:t>
      </w:r>
      <w:r w:rsidR="0029395B">
        <w:rPr>
          <w:lang w:val="hr-HR"/>
        </w:rPr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29395B">
        <w:t xml:space="preserve">  </w:t>
      </w:r>
      <w:r w:rsidR="00B50EF2">
        <w:t>MEGALINE USLUŽNA ZADRUGA, OIB: 98871913094  sa sjedištem u Ulica Tome Sermagea 9, 48260 Križevci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B50EF2">
        <w:rPr>
          <w:lang w:val="hr-HR"/>
        </w:rPr>
        <w:t xml:space="preserve"> ovome sudu dana 30.10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B50EF2">
        <w:t>MEGALINE USLUŽNA ZADRUGA, OIB: 98871913094  sa sjedištem u Ulica Tome Sermagea 9, 48260 Križevci.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B50EF2">
        <w:rPr>
          <w:lang w:val="hr-HR"/>
        </w:rPr>
        <w:t>51.074,78</w:t>
      </w:r>
      <w:r w:rsidR="006C6589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B50EF2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93F" w:rsidP="007F64E0" w:rsidR="00C1293F">
      <w:r>
        <w:separator/>
      </w:r>
    </w:p>
  </w:endnote>
  <w:endnote w:id="0" w:type="continuationSeparator">
    <w:p w:rsidRDefault="00C1293F" w:rsidP="007F64E0" w:rsidR="00C12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93F" w:rsidP="007F64E0" w:rsidR="00C1293F">
      <w:r>
        <w:separator/>
      </w:r>
    </w:p>
  </w:footnote>
  <w:footnote w:id="0" w:type="continuationSeparator">
    <w:p w:rsidRDefault="00C1293F" w:rsidP="007F64E0" w:rsidR="00C12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B50EF2">
      <w:rPr>
        <w:lang w:val="hr-HR"/>
      </w:rPr>
      <w:t>St-667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73C6" w:rsidRPr="00CF73C6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0EF2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93F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CF73C6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7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7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St-667/2015</izvorni_sadrzaj>
    <derivirana_varijabla naziv="DomainObject.Predmet.OznakaBroj_1">St-667/2015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MEGALINE USLUŽNA ZADRUGA</izvorni_sadrzaj>
    <derivirana_varijabla naziv="DomainObject.Predmet.ProtustrankaFormated_1">  MEGALINE USLUŽNA ZADRUGA</derivirana_varijabla>
  </DomainObject.Predmet.ProtustrankaFormated>
  <DomainObject.Predmet.ProtustrankaFormatedOIB>
    <izvorni_sadrzaj>  MEGALINE USLUŽNA ZADRUGA, OIB 98871913094</izvorni_sadrzaj>
    <derivirana_varijabla naziv="DomainObject.Predmet.ProtustrankaFormatedOIB_1">  MEGALINE USLUŽNA ZADRUGA, OIB 98871913094</derivirana_varijabla>
  </DomainObject.Predmet.ProtustrankaFormatedOIB>
  <DomainObject.Predmet.ProtustrankaFormatedWithAdress>
    <izvorni_sadrzaj> MEGALINE USLUŽNA ZADRUGA, Ulica Tome Sermagea 9, 48260 Križevci</izvorni_sadrzaj>
    <derivirana_varijabla naziv="DomainObject.Predmet.ProtustrankaFormatedWithAdress_1"> MEGALINE USLUŽNA ZADRUGA, Ulica Tome Sermagea 9, 48260 Križevci</derivirana_varijabla>
  </DomainObject.Predmet.ProtustrankaFormatedWithAdress>
  <DomainObject.Predmet.ProtustrankaFormatedWithAdressOIB>
    <izvorni_sadrzaj> MEGALINE USLUŽNA ZADRUGA, OIB 98871913094, Ulica Tome Sermagea 9, 48260 Križevci</izvorni_sadrzaj>
    <derivirana_varijabla naziv="DomainObject.Predmet.ProtustrankaFormatedWithAdressOIB_1"> MEGALINE USLUŽNA ZADRUGA, OIB 98871913094, Ulica Tome Sermagea 9, 48260 Križevci</derivirana_varijabla>
  </DomainObject.Predmet.ProtustrankaFormatedWithAdressOIB>
  <DomainObject.Predmet.ProtustrankaWithAdress>
    <izvorni_sadrzaj>MEGALINE USLUŽNA ZADRUGA Ulica Tome Sermagea 9, 48260 Križevci</izvorni_sadrzaj>
    <derivirana_varijabla naziv="DomainObject.Predmet.ProtustrankaWithAdress_1">MEGALINE USLUŽNA ZADRUGA Ulica Tome Sermagea 9, 48260 Križevci</derivirana_varijabla>
  </DomainObject.Predmet.ProtustrankaWithAdress>
  <DomainObject.Predmet.ProtustrankaWithAdressOIB>
    <izvorni_sadrzaj>MEGALINE USLUŽNA ZADRUGA, OIB 98871913094, Ulica Tome Sermagea 9, 48260 Križevci</izvorni_sadrzaj>
    <derivirana_varijabla naziv="DomainObject.Predmet.ProtustrankaWithAdressOIB_1">MEGALINE USLUŽNA ZADRUGA, OIB 98871913094, Ulica Tome Sermagea 9, 48260 Križevci</derivirana_varijabla>
  </DomainObject.Predmet.ProtustrankaWithAdressOIB>
  <DomainObject.Predmet.ProtustrankaNazivFormated>
    <izvorni_sadrzaj>MEGALINE USLUŽNA ZADRUGA</izvorni_sadrzaj>
    <derivirana_varijabla naziv="DomainObject.Predmet.ProtustrankaNazivFormated_1">MEGALINE USLUŽNA ZADRUGA</derivirana_varijabla>
  </DomainObject.Predmet.ProtustrankaNazivFormated>
  <DomainObject.Predmet.ProtustrankaNazivFormatedOIB>
    <izvorni_sadrzaj>MEGALINE USLUŽNA ZADRUGA, OIB 98871913094</izvorni_sadrzaj>
    <derivirana_varijabla naziv="DomainObject.Predmet.ProtustrankaNazivFormatedOIB_1">MEGALINE USLUŽNA ZADRUGA, OIB 98871913094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51074.78</izvorni_sadrzaj>
    <derivirana_varijabla naziv="DomainObject.Predmet.TrenutnaVrijednost_1">51074.78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MEGALINE USLUŽNA ZADRUGA</item>
    </izvorni_sadrzaj>
    <derivirana_varijabla naziv="DomainObject.Predmet.ProtuStrankaListFormated_1">
      <item>MEGALINE USLUŽNA ZADRUGA</item>
    </derivirana_varijabla>
  </DomainObject.Predmet.ProtuStrankaListFormated>
  <DomainObject.Predmet.ProtuStrankaListFormatedOIB>
    <izvorni_sadrzaj>
      <item>MEGALINE USLUŽNA ZADRUGA, OIB 98871913094</item>
    </izvorni_sadrzaj>
    <derivirana_varijabla naziv="DomainObject.Predmet.ProtuStrankaListFormatedOIB_1">
      <item>MEGALINE USLUŽNA ZADRUGA, OIB 98871913094</item>
    </derivirana_varijabla>
  </DomainObject.Predmet.ProtuStrankaListFormatedOIB>
  <DomainObject.Predmet.ProtuStrankaListFormatedWithAdress>
    <izvorni_sadrzaj>
      <item>MEGALINE USLUŽNA ZADRUGA, Ulica Tome Sermagea 9, 48260 Križevci</item>
    </izvorni_sadrzaj>
    <derivirana_varijabla naziv="DomainObject.Predmet.ProtuStrankaListFormatedWithAdress_1">
      <item>MEGALINE USLUŽNA ZADRUGA, Ulica Tome Sermagea 9, 48260 Križevci</item>
    </derivirana_varijabla>
  </DomainObject.Predmet.ProtuStrankaListFormatedWithAdress>
  <DomainObject.Predmet.ProtuStrankaListFormatedWithAdressOIB>
    <izvorni_sadrzaj>
      <item>MEGALINE USLUŽNA ZADRUGA, OIB 98871913094, Ulica Tome Sermagea 9, 48260 Križevci</item>
    </izvorni_sadrzaj>
    <derivirana_varijabla naziv="DomainObject.Predmet.ProtuStrankaListFormatedWithAdressOIB_1">
      <item>MEGALINE USLUŽNA ZADRUGA, OIB 98871913094, Ulica Tome Sermagea 9, 48260 Križevci</item>
    </derivirana_varijabla>
  </DomainObject.Predmet.ProtuStrankaListFormatedWithAdressOIB>
  <DomainObject.Predmet.ProtuStrankaListNazivFormated>
    <izvorni_sadrzaj>
      <item>MEGALINE USLUŽNA ZADRUGA</item>
    </izvorni_sadrzaj>
    <derivirana_varijabla naziv="DomainObject.Predmet.ProtuStrankaListNazivFormated_1">
      <item>MEGALINE USLUŽNA ZADRUGA</item>
    </derivirana_varijabla>
  </DomainObject.Predmet.ProtuStrankaListNazivFormated>
  <DomainObject.Predmet.ProtuStrankaListNazivFormatedOIB>
    <izvorni_sadrzaj>
      <item>MEGALINE USLUŽNA ZADRUGA, OIB 98871913094</item>
    </izvorni_sadrzaj>
    <derivirana_varijabla naziv="DomainObject.Predmet.ProtuStrankaListNazivFormatedOIB_1">
      <item>MEGALINE USLUŽNA ZADRUGA, OIB 98871913094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MEGALINE USLUŽNA ZADRUGA</izvorni_sadrzaj>
    <derivirana_varijabla naziv="DomainObject.Predmet.ProtustrankaIDrugi_1">MEGALINE USLUŽNA ZADRUGA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MEGALINE USLUŽNA ZADRUGA, OIB 98871913094, Ulica Tome Sermagea 9, 48260 Križevci</izvorni_sadrzaj>
    <derivirana_varijabla naziv="DomainObject.Predmet.ProtustrankaIDrugiAdressOIB_1">MEGALINE USLUŽNA ZADRUGA, OIB 98871913094, Ulica Tome Sermagea 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MEGALINE USLUŽNA ZADRUGA</item>
      <item>E-oglasna ploča</item>
      <item>Sudski registar, Trgovački sud u Varaždinu</item>
    </izvorni_sadrzaj>
    <derivirana_varijabla naziv="DomainObject.Predmet.SudioniciListNaziv_1">
      <item>Financijska agencija</item>
      <item>MEGALINE USLUŽNA ZADRUGA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MEGALINE USLUŽNA ZADRUGA, OIB 98871913094, Ulica Tome Sermagea 9,48260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MEGALINE USLUŽNA ZADRUGA, OIB 98871913094, Ulica Tome Sermagea 9,48260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98871913094</item>
      <item>, OIB null</item>
      <item>, OIB null</item>
    </izvorni_sadrzaj>
    <derivirana_varijabla naziv="DomainObject.Predmet.SudioniciListNazivOIB_1">
      <item>, OIB 85821130368</item>
      <item>, OIB 98871913094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2344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2015-11-06T09:34:00Z</dcterms:created>
  <dc:creator>user</dc:creator>
  <cp:lastModifiedBy>Marko Makaj</cp:lastModifiedBy>
  <cp:lastPrinted>2015-11-06T09:33:00Z</cp:lastPrinted>
  <dcterms:modified xmlns:xsi="http://www.w3.org/2001/XMLSchema-instance" xsi:type="dcterms:W3CDTF">2015-11-06T13:32:00Z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