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662f1" w14:paraId="11662f1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BF1BAD">
        <w:t>SABI COMMERCE, d.o.o., A. Mihanovića 38, Split, OIB: 80226442158</w:t>
      </w:r>
      <w:r>
        <w:rPr>
          <w:lang w:val="hr-HR"/>
        </w:rPr>
        <w:t xml:space="preserve">, dana </w:t>
      </w:r>
      <w:r w:rsidR="00705DD8">
        <w:rPr>
          <w:lang w:val="hr-HR"/>
        </w:rPr>
        <w:t>24.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F1BAD">
        <w:t xml:space="preserve">SABI COMMERCE, d.o.o., A. Mihanovića 38, Split, OIB: 80226442158 </w:t>
      </w:r>
      <w:r>
        <w:rPr>
          <w:lang w:val="hr-HR"/>
        </w:rPr>
        <w:t xml:space="preserve">na dan </w:t>
      </w:r>
      <w:r w:rsidR="00A429D1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BF1BAD">
        <w:rPr>
          <w:lang w:val="hr-HR"/>
        </w:rPr>
        <w:t>231.210,71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705DD8">
        <w:rPr>
          <w:lang w:val="hr-HR"/>
        </w:rPr>
        <w:t>24.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3F4A10" w:rsidP="00B157B2" w:rsidR="003F4A10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45E79" w:rsidRPr="00B45E79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8126ED" w:rsidR="00473132">
    <w:pPr>
      <w:pStyle w:val="Zaglavlje"/>
      <w:jc w:val="center"/>
    </w:pPr>
  </w:p>
  <w:p w:rsidRDefault="008126ED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BF1BAD">
      <w:t>941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652A6"/>
    <w:rsid w:val="00394F80"/>
    <w:rsid w:val="003C2F22"/>
    <w:rsid w:val="003F4A10"/>
    <w:rsid w:val="00417EA6"/>
    <w:rsid w:val="004242D6"/>
    <w:rsid w:val="00455956"/>
    <w:rsid w:val="004F1BAF"/>
    <w:rsid w:val="005A61D0"/>
    <w:rsid w:val="00684A08"/>
    <w:rsid w:val="00693AB7"/>
    <w:rsid w:val="00705DD8"/>
    <w:rsid w:val="0071519E"/>
    <w:rsid w:val="007F7A84"/>
    <w:rsid w:val="008126ED"/>
    <w:rsid w:val="00814EDB"/>
    <w:rsid w:val="00815142"/>
    <w:rsid w:val="00853B3E"/>
    <w:rsid w:val="008D2D97"/>
    <w:rsid w:val="009771F7"/>
    <w:rsid w:val="00981D37"/>
    <w:rsid w:val="00992980"/>
    <w:rsid w:val="00A429D1"/>
    <w:rsid w:val="00A51DE9"/>
    <w:rsid w:val="00B12DB9"/>
    <w:rsid w:val="00B157B2"/>
    <w:rsid w:val="00B45E79"/>
    <w:rsid w:val="00B7506F"/>
    <w:rsid w:val="00BF1BAD"/>
    <w:rsid w:val="00D54741"/>
    <w:rsid w:val="00DD0D50"/>
    <w:rsid w:val="00EA4F9E"/>
    <w:rsid w:val="00EB6A52"/>
    <w:rsid w:val="00F2599E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126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26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26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26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26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126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26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26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26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26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</izvorni_sadrzaj>
    <derivirana_varijabla naziv="DomainObject.Predmet.Broj_1">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St-941/2015</izvorni_sadrzaj>
    <derivirana_varijabla naziv="DomainObject.Predmet.OznakaBroj_1">St-941/2015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SABI COMMERCE, društvo s ograničenom odgovornošću za usluge trgovine na veliko i posredovanje, građevinarstvo, poslovanje n</izvorni_sadrzaj>
    <derivirana_varijabla naziv="DomainObject.Predmet.ProtustrankaFormated_1">  SABI COMMERCE, društvo s ograničenom odgovornošću za usluge trgovine na veliko i posredovanje, građevinarstvo, poslovanje n</derivirana_varijabla>
  </DomainObject.Predmet.ProtustrankaFormated>
  <DomainObject.Predmet.ProtustrankaFormatedOIB>
    <izvorni_sadrzaj>  SABI COMMERCE, društvo s ograničenom odgovornošću za usluge trgovine na veliko i posredovanje, građevinarstvo, poslovanje n, OIB 80226442158</izvorni_sadrzaj>
    <derivirana_varijabla naziv="DomainObject.Predmet.ProtustrankaFormatedOIB_1">  SABI COMMERCE, društvo s ograničenom odgovornošću za usluge trgovine na veliko i posredovanje, građevinarstvo, poslovanje n, OIB 80226442158</derivirana_varijabla>
  </DomainObject.Predmet.ProtustrankaFormatedOIB>
  <DomainObject.Predmet.ProtustrankaFormatedWithAdress>
    <izvorni_sadrzaj> SABI COMMERCE, društvo s ograničenom odgovornošću za usluge trgovine na veliko i posredovanje, građevinarstvo, poslovanje n, Ulica Antuna Mihanovića 38, 21000 Split</izvorni_sadrzaj>
    <derivirana_varijabla naziv="DomainObject.Predmet.ProtustrankaFormatedWithAdress_1"> SABI COMMERCE, društvo s ograničenom odgovornošću za usluge trgovine na veliko i posredovanje, građevinarstvo, poslovanje n, Ulica Antuna Mihanovića 38, 21000 Split</derivirana_varijabla>
  </DomainObject.Predmet.ProtustrankaFormatedWithAdress>
  <DomainObject.Predmet.ProtustrankaFormatedWithAdressOIB>
    <izvorni_sadrzaj> SABI COMMERCE, društvo s ograničenom odgovornošću za usluge trgovine na veliko i posredovanje, građevinarstvo, poslovanje n, OIB 80226442158, Ulica Antuna Mihanovića 38, 21000 Split</izvorni_sadrzaj>
    <derivirana_varijabla naziv="DomainObject.Predmet.ProtustrankaFormatedWithAdressOIB_1"> SABI COMMERCE, društvo s ograničenom odgovornošću za usluge trgovine na veliko i posredovanje, građevinarstvo, poslovanje n, OIB 80226442158, Ulica Antuna Mihanovića 38, 21000 Split</derivirana_varijabla>
  </DomainObject.Predmet.ProtustrankaFormatedWithAdressOIB>
  <DomainObject.Predmet.ProtustrankaWithAdress>
    <izvorni_sadrzaj>SABI COMMERCE, društvo s ograničenom odgovornošću za usluge trgovine na veliko i posredovanje, građevinarstvo, poslovanje n Ulica Antuna Mihanovića 38, 21000 Split</izvorni_sadrzaj>
    <derivirana_varijabla naziv="DomainObject.Predmet.ProtustrankaWithAdress_1">SABI COMMERCE, društvo s ograničenom odgovornošću za usluge trgovine na veliko i posredovanje, građevinarstvo, poslovanje n Ulica Antuna Mihanovića 38, 21000 Split</derivirana_varijabla>
  </DomainObject.Predmet.ProtustrankaWithAdress>
  <DomainObject.Predmet.ProtustrankaWithAdressOIB>
    <izvorni_sadrzaj>SABI COMMERCE, društvo s ograničenom odgovornošću za usluge trgovine na veliko i posredovanje, građevinarstvo, poslovanje n, OIB 80226442158, Ulica Antuna Mihanovića 38, 21000 Split</izvorni_sadrzaj>
    <derivirana_varijabla naziv="DomainObject.Predmet.ProtustrankaWithAdressOIB_1">SABI COMMERCE, društvo s ograničenom odgovornošću za usluge trgovine na veliko i posredovanje, građevinarstvo, poslovanje n, OIB 80226442158, Ulica Antuna Mihanovića 38, 21000 Split</derivirana_varijabla>
  </DomainObject.Predmet.ProtustrankaWithAdressOIB>
  <DomainObject.Predmet.ProtustrankaNazivFormated>
    <izvorni_sadrzaj>SABI COMMERCE, društvo s ograničenom odgovornošću za usluge trgovine na veliko i posredovanje, građevinarstvo, poslovanje n</izvorni_sadrzaj>
    <derivirana_varijabla naziv="DomainObject.Predmet.ProtustrankaNazivFormated_1">SABI COMMERCE, društvo s ograničenom odgovornošću za usluge trgovine na veliko i posredovanje, građevinarstvo, poslovanje n</derivirana_varijabla>
  </DomainObject.Predmet.ProtustrankaNazivFormated>
  <DomainObject.Predmet.ProtustrankaNazivFormatedOIB>
    <izvorni_sadrzaj>SABI COMMERCE, društvo s ograničenom odgovornošću za usluge trgovine na veliko i posredovanje, građevinarstvo, poslovanje n, OIB 80226442158</izvorni_sadrzaj>
    <derivirana_varijabla naziv="DomainObject.Predmet.ProtustrankaNazivFormatedOIB_1">SABI COMMERCE, društvo s ograničenom odgovornošću za usluge trgovine na veliko i posredovanje, građevinarstvo, poslovanje n, OIB 80226442158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231210.71</izvorni_sadrzaj>
    <derivirana_varijabla naziv="DomainObject.Predmet.TrenutnaVrijednost_1">231210.71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SABI COMMERCE, društvo s ograničenom odgovornošću za usluge trgovine na veliko i posredovanje, građevinarstvo, poslovanje n</item>
    </izvorni_sadrzaj>
    <derivirana_varijabla naziv="DomainObject.Predmet.ProtuStrankaListFormated_1">
      <item>SABI COMMERCE, društvo s ograničenom odgovornošću za usluge trgovine na veliko i posredovanje, građevinarstvo, poslovanje n</item>
    </derivirana_varijabla>
  </DomainObject.Predmet.ProtuStrankaListFormated>
  <DomainObject.Predmet.ProtuStrankaListFormatedOIB>
    <izvorni_sadrzaj>
      <item>SABI COMMERCE, društvo s ograničenom odgovornošću za usluge trgovine na veliko i posredovanje, građevinarstvo, poslovanje n, OIB 80226442158</item>
    </izvorni_sadrzaj>
    <derivirana_varijabla naziv="DomainObject.Predmet.ProtuStrankaListFormatedOIB_1">
      <item>SABI COMMERCE, društvo s ograničenom odgovornošću za usluge trgovine na veliko i posredovanje, građevinarstvo, poslovanje n, OIB 80226442158</item>
    </derivirana_varijabla>
  </DomainObject.Predmet.ProtuStrankaListFormatedOIB>
  <DomainObject.Predmet.ProtuStrankaListFormatedWithAdress>
    <izvorni_sadrzaj>
      <item>SABI COMMERCE, društvo s ograničenom odgovornošću za usluge trgovine na veliko i posredovanje, građevinarstvo, poslovanje n, Ulica Antuna Mihanovića 38, 21000 Split</item>
    </izvorni_sadrzaj>
    <derivirana_varijabla naziv="DomainObject.Predmet.ProtuStrankaListFormatedWithAdress_1">
      <item>SABI COMMERCE, društvo s ograničenom odgovornošću za usluge trgovine na veliko i posredovanje, građevinarstvo, poslovanje n, Ulica Antuna Mihanovića 38, 21000 Split</item>
    </derivirana_varijabla>
  </DomainObject.Predmet.ProtuStrankaListFormatedWithAdress>
  <DomainObject.Predmet.ProtuStrankaListFormatedWithAdressOIB>
    <izvorni_sadrzaj>
      <item>SABI COMMERCE, društvo s ograničenom odgovornošću za usluge trgovine na veliko i posredovanje, građevinarstvo, poslovanje n, OIB 80226442158, Ulica Antuna Mihanovića 38, 21000 Split</item>
    </izvorni_sadrzaj>
    <derivirana_varijabla naziv="DomainObject.Predmet.ProtuStrankaListFormatedWithAdressOIB_1">
      <item>SABI COMMERCE, društvo s ograničenom odgovornošću za usluge trgovine na veliko i posredovanje, građevinarstvo, poslovanje n, OIB 80226442158, Ulica Antuna Mihanovića 38, 21000 Split</item>
    </derivirana_varijabla>
  </DomainObject.Predmet.ProtuStrankaListFormatedWithAdressOIB>
  <DomainObject.Predmet.ProtuStrankaListNazivFormated>
    <izvorni_sadrzaj>
      <item>SABI COMMERCE, društvo s ograničenom odgovornošću za usluge trgovine na veliko i posredovanje, građevinarstvo, poslovanje n</item>
    </izvorni_sadrzaj>
    <derivirana_varijabla naziv="DomainObject.Predmet.ProtuStrankaListNazivFormated_1">
      <item>SABI COMMERCE, društvo s ograničenom odgovornošću za usluge trgovine na veliko i posredovanje, građevinarstvo, poslovanje n</item>
    </derivirana_varijabla>
  </DomainObject.Predmet.ProtuStrankaListNazivFormated>
  <DomainObject.Predmet.ProtuStrankaListNazivFormatedOIB>
    <izvorni_sadrzaj>
      <item>SABI COMMERCE, društvo s ograničenom odgovornošću za usluge trgovine na veliko i posredovanje, građevinarstvo, poslovanje n, OIB 80226442158</item>
    </izvorni_sadrzaj>
    <derivirana_varijabla naziv="DomainObject.Predmet.ProtuStrankaListNazivFormatedOIB_1">
      <item>SABI COMMERCE, društvo s ograničenom odgovornošću za usluge trgovine na veliko i posredovanje, građevinarstvo, poslovanje n, OIB 80226442158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SABI COMMERCE, društvo s ograničenom odgovornošću za usluge trgovine na veliko i posredovanje, građevinarstvo, poslovanje n</izvorni_sadrzaj>
    <derivirana_varijabla naziv="DomainObject.Predmet.ProtustrankaIDrugi_1">SABI COMMERCE, društvo s ograničenom odgovornošću za usluge trgovine na veliko i posredovanje, građevinarstvo, poslovanje n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SABI COMMERCE, društvo s ograničenom odgovornošću za usluge trgovine na veliko i posredovanje, građevinarstvo, poslovanje n, OIB 80226442158, Ulica Antuna Mihanovića 38, 21000 Split</izvorni_sadrzaj>
    <derivirana_varijabla naziv="DomainObject.Predmet.ProtustrankaIDrugiAdressOIB_1">SABI COMMERCE, društvo s ograničenom odgovornošću za usluge trgovine na veliko i posredovanje, građevinarstvo, poslovanje n, OIB 80226442158, Ulica Antuna Mihanovića 38,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SABI COMMERCE, društvo s ograničenom odgovornošću za usluge trgovine na veliko i posredovanje, građevinarstvo, poslovanje n</item>
      <item>FINANCIJSKA AGENCIJA, RC SPLIT</item>
    </izvorni_sadrzaj>
    <derivirana_varijabla naziv="DomainObject.Predmet.SudioniciListNaziv_1">
      <item>SABI COMMERCE, društvo s ograničenom odgovornošću za usluge trgovine na veliko i posredovanje, građevinarstvo, poslovanje n</item>
      <item>FINANCIJSKA AGENCIJA, RC SPLIT</item>
    </derivirana_varijabla>
  </DomainObject.Predmet.SudioniciListNaziv>
  <DomainObject.Predmet.SudioniciListAdressOIB>
    <izvorni_sadrzaj>
      <item>SABI COMMERCE, društvo s ograničenom odgovornošću za usluge trgovine na veliko i posredovanje, građevinarstvo, poslovanje n, OIB 80226442158, Ulica Antuna Mihanovića 38,21000 Split</item>
      <item>FINANCIJSKA AGENCIJA, RC SPLIT, OIB 85821130368, Mažuranićevo šetalište 24 b,21000 Split</item>
    </izvorni_sadrzaj>
    <derivirana_varijabla naziv="DomainObject.Predmet.SudioniciListAdressOIB_1">
      <item>SABI COMMERCE, društvo s ograničenom odgovornošću za usluge trgovine na veliko i posredovanje, građevinarstvo, poslovanje n, OIB 80226442158, Ulica Antuna Mihanovića 38,21000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80226442158</item>
      <item>, OIB 85821130368</item>
    </izvorni_sadrzaj>
    <derivirana_varijabla naziv="DomainObject.Predmet.SudioniciListNazivOIB_1">
      <item>, OIB 80226442158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316</properties:Words>
  <properties:Characters>1735</properties:Characters>
  <properties:Lines>45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2016-03-24T09:37:00Z</cp:lastPrinted>
  <dcterms:modified xmlns:xsi="http://www.w3.org/2001/XMLSchema-instance" xsi:type="dcterms:W3CDTF">2016-03-24T11:26:00Z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