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4e694" w14:paraId="cd4e694" w:rsidRDefault="00F471AE" w:rsidR="00105120">
      <w:pPr>
        <w15:collapsed w:val="false"/>
      </w:pPr>
      <w:bookmarkStart w:name="_GoBack" w:id="0"/>
      <w:bookmarkEnd w:id="0"/>
      <w:r>
        <w:rPr>
          <w:noProof/>
        </w:rPr>
        <w:t xml:space="preserve">         </w:t>
      </w:r>
      <w:r w:rsidR="00105120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F471AE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F471AE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</w:t>
      </w:r>
      <w:r w:rsidR="004223F5">
        <w:rPr>
          <w:sz w:val="24"/>
          <w:szCs w:val="24"/>
        </w:rPr>
        <w:t>67. St-299/14</w:t>
      </w:r>
      <w:r w:rsidR="00654998">
        <w:rPr>
          <w:sz w:val="24"/>
          <w:szCs w:val="24"/>
        </w:rPr>
        <w:t>-36</w:t>
      </w:r>
    </w:p>
    <w:p w:rsidRDefault="00105120" w:rsidP="00105120" w:rsidR="0075381D" w:rsidRPr="00310646">
      <w:pPr>
        <w:ind w:firstLine="720" w:left="2160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>TRGOVAČKI SUD U ZAGREBU, po sucu Gordanu Zubaku, u stečajnom predmetu nad dužnikom</w:t>
      </w:r>
      <w:r w:rsidR="004223F5">
        <w:rPr>
          <w:sz w:val="24"/>
          <w:szCs w:val="24"/>
        </w:rPr>
        <w:t xml:space="preserve"> Stečajna masa iza STS-ZAGREB d.o.o.</w:t>
      </w:r>
      <w:r w:rsidRPr="00310646">
        <w:rPr>
          <w:sz w:val="24"/>
          <w:szCs w:val="24"/>
        </w:rPr>
        <w:t>,</w:t>
      </w:r>
      <w:r w:rsidR="00E30278">
        <w:rPr>
          <w:sz w:val="24"/>
          <w:szCs w:val="24"/>
        </w:rPr>
        <w:t xml:space="preserve"> Zagreb, </w:t>
      </w:r>
      <w:r w:rsidR="00F471AE">
        <w:rPr>
          <w:sz w:val="24"/>
          <w:szCs w:val="24"/>
        </w:rPr>
        <w:t>22</w:t>
      </w:r>
      <w:r w:rsidR="009863F1">
        <w:rPr>
          <w:sz w:val="24"/>
          <w:szCs w:val="24"/>
        </w:rPr>
        <w:t>. ožujka</w:t>
      </w:r>
      <w:r w:rsidR="00E30278">
        <w:rPr>
          <w:sz w:val="24"/>
          <w:szCs w:val="24"/>
        </w:rPr>
        <w:t xml:space="preserve"> 2019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>
      <w:pPr>
        <w:rPr>
          <w:sz w:val="24"/>
          <w:szCs w:val="24"/>
        </w:rPr>
      </w:pPr>
    </w:p>
    <w:p w:rsidRDefault="00E30278" w:rsidP="00D639B5" w:rsidR="00E30278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B74686">
        <w:rPr>
          <w:sz w:val="24"/>
          <w:szCs w:val="24"/>
        </w:rPr>
        <w:t>Nalaže se stečajnoj</w:t>
      </w:r>
      <w:r w:rsidR="00D639B5" w:rsidRPr="00310646">
        <w:rPr>
          <w:sz w:val="24"/>
          <w:szCs w:val="24"/>
        </w:rPr>
        <w:t xml:space="preserve"> upravitelj</w:t>
      </w:r>
      <w:r w:rsidR="00B74686">
        <w:rPr>
          <w:sz w:val="24"/>
          <w:szCs w:val="24"/>
        </w:rPr>
        <w:t>ici</w:t>
      </w:r>
      <w:r w:rsidR="009E1755" w:rsidRPr="00310646">
        <w:rPr>
          <w:sz w:val="24"/>
          <w:szCs w:val="24"/>
        </w:rPr>
        <w:t xml:space="preserve"> </w:t>
      </w:r>
      <w:r w:rsidR="00B74686">
        <w:rPr>
          <w:sz w:val="24"/>
          <w:szCs w:val="24"/>
        </w:rPr>
        <w:t>Mariji</w:t>
      </w:r>
      <w:r w:rsidR="00026B6F">
        <w:rPr>
          <w:sz w:val="24"/>
          <w:szCs w:val="24"/>
        </w:rPr>
        <w:t xml:space="preserve"> Vujčić Turkulin u roku 15</w:t>
      </w:r>
      <w:r w:rsidR="009E1755" w:rsidRPr="00310646">
        <w:rPr>
          <w:sz w:val="24"/>
          <w:szCs w:val="24"/>
        </w:rPr>
        <w:t xml:space="preserve"> dana dostaviti </w:t>
      </w:r>
      <w:r w:rsidR="00E30278">
        <w:rPr>
          <w:sz w:val="24"/>
          <w:szCs w:val="24"/>
        </w:rPr>
        <w:t xml:space="preserve">očitovanje na navode podneska Slavice Šepek od </w:t>
      </w:r>
      <w:r w:rsidR="009863F1">
        <w:rPr>
          <w:sz w:val="24"/>
          <w:szCs w:val="24"/>
        </w:rPr>
        <w:t>18. ožujka</w:t>
      </w:r>
      <w:r w:rsidR="00E30278">
        <w:rPr>
          <w:sz w:val="24"/>
          <w:szCs w:val="24"/>
        </w:rPr>
        <w:t xml:space="preserve"> 2019</w:t>
      </w:r>
      <w:r w:rsidR="009E1755" w:rsidRPr="00310646">
        <w:rPr>
          <w:sz w:val="24"/>
          <w:szCs w:val="24"/>
        </w:rPr>
        <w:t xml:space="preserve">.  </w:t>
      </w:r>
    </w:p>
    <w:p w:rsidRDefault="00E30278" w:rsidP="00F13A79" w:rsidR="00E30278">
      <w:pPr>
        <w:jc w:val="both"/>
        <w:rPr>
          <w:sz w:val="24"/>
          <w:szCs w:val="24"/>
        </w:rPr>
      </w:pP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A5608A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F471AE">
        <w:rPr>
          <w:sz w:val="24"/>
          <w:szCs w:val="24"/>
        </w:rPr>
        <w:t>22</w:t>
      </w:r>
      <w:r w:rsidR="009863F1" w:rsidRPr="009863F1">
        <w:rPr>
          <w:sz w:val="24"/>
          <w:szCs w:val="24"/>
        </w:rPr>
        <w:t>. ožujka 2019</w:t>
      </w:r>
      <w:r w:rsidR="00F13A79" w:rsidRPr="00310646">
        <w:rPr>
          <w:sz w:val="24"/>
          <w:szCs w:val="24"/>
        </w:rPr>
        <w:t xml:space="preserve">. </w:t>
      </w:r>
    </w:p>
    <w:p w:rsidRDefault="0054698D" w:rsidP="00F213B6" w:rsidR="0054698D">
      <w:pPr>
        <w:pStyle w:val="Tijeloteksta"/>
        <w:ind w:firstLine="612" w:left="5760"/>
      </w:pPr>
    </w:p>
    <w:p w:rsidRDefault="00F13A79" w:rsidP="00F213B6" w:rsidR="00105120" w:rsidRPr="00310646">
      <w:pPr>
        <w:pStyle w:val="Tijeloteksta"/>
        <w:ind w:firstLine="612" w:left="5760"/>
      </w:pPr>
      <w:r w:rsidRPr="00310646">
        <w:tab/>
      </w:r>
      <w:r w:rsidR="00105120">
        <w:t xml:space="preserve"> </w:t>
      </w:r>
      <w:r w:rsidR="00105120" w:rsidRPr="00310646">
        <w:t>SUDAC:</w:t>
      </w:r>
    </w:p>
    <w:p w:rsidRDefault="00105120" w:rsidP="00A5608A" w:rsidR="00F13A79" w:rsidRPr="00A5608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106947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54698D" w:rsidP="00F13A79" w:rsidR="0054698D">
      <w:pPr>
        <w:rPr>
          <w:sz w:val="24"/>
          <w:szCs w:val="24"/>
        </w:rPr>
      </w:pPr>
    </w:p>
    <w:p w:rsidRDefault="00B539B6" w:rsidP="00F13A79" w:rsidR="00B539B6" w:rsidRPr="005B01E6">
      <w:pPr>
        <w:rPr>
          <w:sz w:val="24"/>
          <w:szCs w:val="24"/>
        </w:rPr>
      </w:pPr>
      <w:r w:rsidRPr="005B01E6">
        <w:rPr>
          <w:sz w:val="24"/>
          <w:szCs w:val="24"/>
        </w:rPr>
        <w:t>UPUTA O PRAVNOM LIJEKU:</w:t>
      </w:r>
    </w:p>
    <w:p w:rsidRDefault="00B539B6" w:rsidP="00F13A79" w:rsidR="00B539B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026B6F" w:rsidP="00F13A79" w:rsidR="00026B6F">
      <w:pPr>
        <w:rPr>
          <w:sz w:val="24"/>
          <w:szCs w:val="24"/>
        </w:rPr>
      </w:pPr>
    </w:p>
    <w:p w:rsidRDefault="00106947" w:rsidP="00400817" w:rsidR="00106947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106947" w:rsidP="00400817" w:rsidR="00106947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1133B4" w:rsidP="00106947" w:rsidR="001133B4">
      <w:pPr>
        <w:pStyle w:val="Odlomakpopisa"/>
        <w:rPr>
          <w:sz w:val="24"/>
          <w:szCs w:val="24"/>
        </w:rPr>
      </w:pPr>
    </w:p>
    <w:p w:rsidRDefault="00106947" w:rsidP="00106947" w:rsidR="00106947" w:rsidRPr="00A5608A">
      <w:pPr>
        <w:pStyle w:val="Odlomakpopisa"/>
        <w:rPr>
          <w:sz w:val="24"/>
          <w:szCs w:val="24"/>
        </w:rPr>
      </w:pPr>
    </w:p>
    <w:sectPr w:rsidR="00106947" w:rsidRPr="00A5608A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9187A"/>
    <w:multiLevelType w:val="hybridMultilevel"/>
    <w:tmpl w:val="1E9CA7E2"/>
    <w:lvl w:tplc="9EA81C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26B6F"/>
    <w:rsid w:val="00105120"/>
    <w:rsid w:val="00106947"/>
    <w:rsid w:val="001133B4"/>
    <w:rsid w:val="00310646"/>
    <w:rsid w:val="004223F5"/>
    <w:rsid w:val="004846E3"/>
    <w:rsid w:val="0054698D"/>
    <w:rsid w:val="00574039"/>
    <w:rsid w:val="00577C20"/>
    <w:rsid w:val="005B01E6"/>
    <w:rsid w:val="005E5A2C"/>
    <w:rsid w:val="00654998"/>
    <w:rsid w:val="006F6973"/>
    <w:rsid w:val="0075381D"/>
    <w:rsid w:val="008A286D"/>
    <w:rsid w:val="00935ABA"/>
    <w:rsid w:val="009863F1"/>
    <w:rsid w:val="009E1755"/>
    <w:rsid w:val="00A5608A"/>
    <w:rsid w:val="00AD2A7F"/>
    <w:rsid w:val="00B539B6"/>
    <w:rsid w:val="00B74686"/>
    <w:rsid w:val="00BD663B"/>
    <w:rsid w:val="00BF5690"/>
    <w:rsid w:val="00C00CB9"/>
    <w:rsid w:val="00CD7733"/>
    <w:rsid w:val="00D10C86"/>
    <w:rsid w:val="00D639B5"/>
    <w:rsid w:val="00D75E26"/>
    <w:rsid w:val="00D82923"/>
    <w:rsid w:val="00D8748D"/>
    <w:rsid w:val="00E30278"/>
    <w:rsid w:val="00E81382"/>
    <w:rsid w:val="00F13A79"/>
    <w:rsid w:val="00F21EA7"/>
    <w:rsid w:val="00F32614"/>
    <w:rsid w:val="00F471AE"/>
    <w:rsid w:val="00F6796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051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05120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105120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0512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26B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69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94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94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94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94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051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05120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105120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0512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26B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69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94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94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94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94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2014.</izvorni_sadrzaj>
    <derivirana_varijabla naziv="DomainObject.Predmet.DatumOsnivanja_1">10.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2002-03-11 PREDMET priklopljeno na St-428/2002 IN2 napomene: 2007-06-14 PREDMET podnesak MAJURKO d.o.o. od 13.06.07.+ spis na uvid u ref. sutkinje Mlinarić,aa IN2 napomene: 2007-07-18 PREDMET podn. Majurko od 16.7.07.u ref. Mlinarić,aa IN2 napomene: 2007-08-02 PREDMET spis u predsjedništvo radi naredbe o presignaciji IN2 napomene: 2007-08-03 PREDMET ogl.ploča 02.08.07. IN2 napomene: 2007-08-06 PREDMET presignacija 10 Su-30/2007 od 02.08.07. iz ref. sut. Mlinaraić na ref. sut. Rundek,aa IN2 napomene: 2007-10-18 PREDMET oglasna ploča od 05.10.2007. IN2 napomene: 2007-12-13 PREDMET prijava tražbine RH Ministarstvo financija od 10.12.07. IN2 napomene: 2008-04-22 PREDMET SPIS PRESIGNIRAN IZ REF. SUTKINJE RUNDEK U REF. SUTKINJE KUJUNDŽIĆ NOVAK rj.od 22.04.2008. 10 Su-30/08 IN2 napomene: 2008-06-17 PREDMET podnesak (ŽDO) od 16.06.2008. IN2 napomene: 2008-06-26 PREDMET podnesak (Grad Zagreb, Ured gradonačelnika) od 23.06.2008. IN2 napomene: 2008-06-30 PREDMET ogl.ploča od 18.06.2008. IN2 napomene: 2008-07-08 PREDMET ogl.ploča od 30.06.2008. IN2 napomene: 2008-08-13 PREDMET isplata iz pol.predujma od 10.07.2008. IN2 napomene: 2008-10-09 PREDMET 09.10.2008. Oglasna ploča - rješenje od 22.09.2008 IN2 napomene: 2009-04-09 PREDMET 08.04.2009. Oglasna ploča - rješenje od 08.04.2009. IN2 napomene: 2009-04-22 PREDMET ogl.ploča od 14.04.2009. IN2 napomene: 2009-05-04 PREDMET Dopis OGS Zgb br.Ovr-1541/2005 od 30.04.2009. uz spis na uvid IN2 napomene: 2009-08-03 PREDMET ogl. ploča - rj. od 21.07.2009. IN2 napomene: 2009-09-10 PREDMET podnesak (Zagrebačka banka d.d.) od 09.09.2009. IN2 napomene: 2009-10-15 PREDMET spis aa IN2 napomene: 2009-09-16 PREDMET ogl.ploča od 07.09.2009. IN2 napomene: 2009-09-29 PREDMET podnesak (Fina) od 28.09.2009. IN2 napomene: 2009-11-04 PREDMET podnesak (OGS Zgb) od 29.10.2009. IN2 napomene: 2009-11-04 PREDMET podnesak (PGS Zgb) od 29.10.2009.+ spis na uvid u ref. sudske savjetnice Mikinac,aa 17.11.2009. IN2 napomene: 2009-11-20 PREDMET podnesak (OGS Zagreb) od 19.11.2009.+spis na uvid u ref. sudske savjetnice Mikinac, aa 13.01.2010. IN2 napomene: 2009-12-10 PREDMET rješenje OGS Zg od 04.12.2009. IN2 napomene: 2011-03-07 PREDMET Podnesak (OGS ZG) od 03.03.2011. sa spisom (1-2 toma) proslijeđeno S. Mikinac dana 07.03.2011. IN2 napomene: 2011-03-31 PREDMET Podnesak (OGS ZG) od 31.03.2011. - vračaju spis (1-2 toma) sa uvida, proslijeđeno Vedrini dana 31.03.2011. Povijest stečajnih upravitelja: 29.12.2004.- MARIJA VUJČIĆ-TURKULIN;</izvorni_sadrzaj>
    <derivirana_varijabla naziv="DomainObject.Predmet.Opis_1">MIGRIRANO IZ IN2 IN2 napomene: 2002-03-11 PREDMET priklopljeno na St-428/2002 IN2 napomene: 2007-06-14 PREDMET podnesak MAJURKO d.o.o. od 13.06.07.+ spis na uvid u ref. sutkinje Mlinarić,aa IN2 napomene: 2007-07-18 PREDMET podn. Majurko od 16.7.07.u ref. Mlinarić,aa IN2 napomene: 2007-08-02 PREDMET spis u predsjedništvo radi naredbe o presignaciji IN2 napomene: 2007-08-03 PREDMET ogl.ploča 02.08.07. IN2 napomene: 2007-08-06 PREDMET presignacija 10 Su-30/2007 od 02.08.07. iz ref. sut. Mlinaraić na ref. sut. Rundek,aa IN2 napomene: 2007-10-18 PREDMET oglasna ploča od 05.10.2007. IN2 napomene: 2007-12-13 PREDMET prijava tražbine RH Ministarstvo financija od 10.12.07. IN2 napomene: 2008-04-22 PREDMET SPIS PRESIGNIRAN IZ REF. SUTKINJE RUNDEK U REF. SUTKINJE KUJUNDŽIĆ NOVAK rj.od 22.04.2008. 10 Su-30/08 IN2 napomene: 2008-06-17 PREDMET podnesak (ŽDO) od 16.06.2008. IN2 napomene: 2008-06-26 PREDMET podnesak (Grad Zagreb, Ured gradonačelnika) od 23.06.2008. IN2 napomene: 2008-06-30 PREDMET ogl.ploča od 18.06.2008. IN2 napomene: 2008-07-08 PREDMET ogl.ploča od 30.06.2008. IN2 napomene: 2008-08-13 PREDMET isplata iz pol.predujma od 10.07.2008. IN2 napomene: 2008-10-09 PREDMET 09.10.2008. Oglasna ploča - rješenje od 22.09.2008 IN2 napomene: 2009-04-09 PREDMET 08.04.2009. Oglasna ploča - rješenje od 08.04.2009. IN2 napomene: 2009-04-22 PREDMET ogl.ploča od 14.04.2009. IN2 napomene: 2009-05-04 PREDMET Dopis OGS Zgb br.Ovr-1541/2005 od 30.04.2009. uz spis na uvid IN2 napomene: 2009-08-03 PREDMET ogl. ploča - rj. od 21.07.2009. IN2 napomene: 2009-09-10 PREDMET podnesak (Zagrebačka banka d.d.) od 09.09.2009. IN2 napomene: 2009-10-15 PREDMET spis aa IN2 napomene: 2009-09-16 PREDMET ogl.ploča od 07.09.2009. IN2 napomene: 2009-09-29 PREDMET podnesak (Fina) od 28.09.2009. IN2 napomene: 2009-11-04 PREDMET podnesak (OGS Zgb) od 29.10.2009. IN2 napomene: 2009-11-04 PREDMET podnesak (PGS Zgb) od 29.10.2009.+ spis na uvid u ref. sudske savjetnice Mikinac,aa 17.11.2009. IN2 napomene: 2009-11-20 PREDMET podnesak (OGS Zagreb) od 19.11.2009.+spis na uvid u ref. sudske savjetnice Mikinac, aa 13.01.2010. IN2 napomene: 2009-12-10 PREDMET rješenje OGS Zg od 04.12.2009. IN2 napomene: 2011-03-07 PREDMET Podnesak (OGS ZG) od 03.03.2011. sa spisom (1-2 toma) proslijeđeno S. Mikinac dana 07.03.2011. IN2 napomene: 2011-03-31 PREDMET Podnesak (OGS ZG) od 31.03.2011. - vračaju spis (1-2 toma) sa uvida, proslijeđeno Vedrini dana 31.03.2011. Povijest stečajnih upravitelja: 29.12.2004.- MARIJA VUJČIĆ-TURKULIN;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St-299/2014</izvorni_sadrzaj>
    <derivirana_varijabla naziv="DomainObject.Predmet.OznakaBroj_1">St-299/2014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uza STS - ZAGREB d.o.o.</izvorni_sadrzaj>
    <derivirana_varijabla naziv="DomainObject.Predmet.ProtustrankaFormated_1">  Stečajna masa uza STS - ZAGREB d.o.o.</derivirana_varijabla>
  </DomainObject.Predmet.ProtustrankaFormated>
  <DomainObject.Predmet.ProtustrankaFormatedOIB>
    <izvorni_sadrzaj>  Stečajna masa uza STS - ZAGREB d.o.o., OIB 87215018816</izvorni_sadrzaj>
    <derivirana_varijabla naziv="DomainObject.Predmet.ProtustrankaFormatedOIB_1">  Stečajna masa uza STS - ZAGREB d.o.o., OIB 87215018816</derivirana_varijabla>
  </DomainObject.Predmet.ProtustrankaFormatedOIB>
  <DomainObject.Predmet.ProtustrankaFormatedWithAdress>
    <izvorni_sadrzaj> Stečajna masa uza STS - ZAGREB d.o.o., Vrtlarska 3, 10000 Zagreb</izvorni_sadrzaj>
    <derivirana_varijabla naziv="DomainObject.Predmet.ProtustrankaFormatedWithAdress_1"> Stečajna masa uza STS - ZAGREB d.o.o., Vrtlarska 3, 10000 Zagreb</derivirana_varijabla>
  </DomainObject.Predmet.ProtustrankaFormatedWithAdress>
  <DomainObject.Predmet.ProtustrankaFormatedWithAdressOIB>
    <izvorni_sadrzaj> Stečajna masa uza STS - ZAGREB d.o.o., OIB 87215018816, Vrtlarska 3, 10000 Zagreb</izvorni_sadrzaj>
    <derivirana_varijabla naziv="DomainObject.Predmet.ProtustrankaFormatedWithAdressOIB_1"> Stečajna masa uza STS - ZAGREB d.o.o., OIB 87215018816, Vrtlarska 3, 10000 Zagreb</derivirana_varijabla>
  </DomainObject.Predmet.ProtustrankaFormatedWithAdressOIB>
  <DomainObject.Predmet.ProtustrankaWithAdress>
    <izvorni_sadrzaj>Stečajna masa uza STS - ZAGREB d.o.o. Vrtlarska 3, 10000 Zagreb</izvorni_sadrzaj>
    <derivirana_varijabla naziv="DomainObject.Predmet.ProtustrankaWithAdress_1">Stečajna masa uza STS - ZAGREB d.o.o. Vrtlarska 3, 10000 Zagreb</derivirana_varijabla>
  </DomainObject.Predmet.ProtustrankaWithAdress>
  <DomainObject.Predmet.ProtustrankaWithAdressOIB>
    <izvorni_sadrzaj>Stečajna masa uza STS - ZAGREB d.o.o., OIB 87215018816, Vrtlarska 3, 10000 Zagreb</izvorni_sadrzaj>
    <derivirana_varijabla naziv="DomainObject.Predmet.ProtustrankaWithAdressOIB_1">Stečajna masa uza STS - ZAGREB d.o.o., OIB 87215018816, Vrtlarska 3, 10000 Zagreb</derivirana_varijabla>
  </DomainObject.Predmet.ProtustrankaWithAdressOIB>
  <DomainObject.Predmet.ProtustrankaNazivFormated>
    <izvorni_sadrzaj>Stečajna masa uza STS - ZAGREB d.o.o.</izvorni_sadrzaj>
    <derivirana_varijabla naziv="DomainObject.Predmet.ProtustrankaNazivFormated_1">Stečajna masa uza STS - ZAGREB d.o.o.</derivirana_varijabla>
  </DomainObject.Predmet.ProtustrankaNazivFormated>
  <DomainObject.Predmet.ProtustrankaNazivFormatedOIB>
    <izvorni_sadrzaj>Stečajna masa uza STS - ZAGREB d.o.o., OIB 87215018816</izvorni_sadrzaj>
    <derivirana_varijabla naziv="DomainObject.Predmet.ProtustrankaNazivFormatedOIB_1">Stečajna masa uza STS - ZAGREB d.o.o., OIB 87215018816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Stečajna masa uza STS - ZAGREB d.o.o.</item>
    </izvorni_sadrzaj>
    <derivirana_varijabla naziv="DomainObject.Predmet.ProtuStrankaListFormated_1">
      <item>Stečajna masa uza STS - ZAGREB d.o.o.</item>
    </derivirana_varijabla>
  </DomainObject.Predmet.ProtuStrankaListFormated>
  <DomainObject.Predmet.ProtuStrankaListFormatedOIB>
    <izvorni_sadrzaj>
      <item>Stečajna masa uza STS - ZAGREB d.o.o., OIB 87215018816</item>
    </izvorni_sadrzaj>
    <derivirana_varijabla naziv="DomainObject.Predmet.ProtuStrankaListFormatedOIB_1">
      <item>Stečajna masa uza STS - ZAGREB d.o.o., OIB 87215018816</item>
    </derivirana_varijabla>
  </DomainObject.Predmet.ProtuStrankaListFormatedOIB>
  <DomainObject.Predmet.ProtuStrankaListFormatedWithAdress>
    <izvorni_sadrzaj>
      <item>Stečajna masa uza STS - ZAGREB d.o.o., Vrtlarska 3, 10000 Zagreb</item>
    </izvorni_sadrzaj>
    <derivirana_varijabla naziv="DomainObject.Predmet.ProtuStrankaListFormatedWithAdress_1">
      <item>Stečajna masa uza STS - ZAGREB d.o.o., Vrtlarska 3, 10000 Zagreb</item>
    </derivirana_varijabla>
  </DomainObject.Predmet.ProtuStrankaListFormatedWithAdress>
  <DomainObject.Predmet.ProtuStrankaListFormatedWithAdressOIB>
    <izvorni_sadrzaj>
      <item>Stečajna masa uza STS - ZAGREB d.o.o., OIB 87215018816, Vrtlarska 3, 10000 Zagreb</item>
    </izvorni_sadrzaj>
    <derivirana_varijabla naziv="DomainObject.Predmet.ProtuStrankaListFormatedWithAdressOIB_1">
      <item>Stečajna masa uza STS - ZAGREB d.o.o., OIB 87215018816, Vrtlarska 3, 10000 Zagreb</item>
    </derivirana_varijabla>
  </DomainObject.Predmet.ProtuStrankaListFormatedWithAdressOIB>
  <DomainObject.Predmet.ProtuStrankaListNazivFormated>
    <izvorni_sadrzaj>
      <item>Stečajna masa uza STS - ZAGREB d.o.o.</item>
    </izvorni_sadrzaj>
    <derivirana_varijabla naziv="DomainObject.Predmet.ProtuStrankaListNazivFormated_1">
      <item>Stečajna masa uza STS - ZAGREB d.o.o.</item>
    </derivirana_varijabla>
  </DomainObject.Predmet.ProtuStrankaListNazivFormated>
  <DomainObject.Predmet.ProtuStrankaListNazivFormatedOIB>
    <izvorni_sadrzaj>
      <item>Stečajna masa uza STS - ZAGREB d.o.o., OIB 87215018816</item>
    </izvorni_sadrzaj>
    <derivirana_varijabla naziv="DomainObject.Predmet.ProtuStrankaListNazivFormatedOIB_1">
      <item>Stečajna masa uza STS - ZAGREB d.o.o., OIB 87215018816</item>
    </derivirana_varijabla>
  </DomainObject.Predmet.ProtuStrankaListNazivFormatedOIB>
  <DomainObject.Predmet.OstaliListFormated>
    <izvorni_sadrzaj>
      <item>Marija Vujčić Turkulin</item>
    </izvorni_sadrzaj>
    <derivirana_varijabla naziv="DomainObject.Predmet.OstaliListFormated_1">
      <item>Marija Vujčić Turkulin</item>
    </derivirana_varijabla>
  </DomainObject.Predmet.OstaliListFormated>
  <DomainObject.Predmet.OstaliListFormatedOIB>
    <izvorni_sadrzaj>
      <item>Marija Vujčić Turkulin, OIB 22593287559</item>
    </izvorni_sadrzaj>
    <derivirana_varijabla naziv="DomainObject.Predmet.OstaliListFormatedOIB_1">
      <item>Marija Vujčić Turkulin, OIB 22593287559</item>
    </derivirana_varijabla>
  </DomainObject.Predmet.OstaliListFormatedOIB>
  <DomainObject.Predmet.OstaliListFormatedWithAdress>
    <izvorni_sadrzaj>
      <item>Marija Vujčić Turkulin, Vrtlarska 3, 10000 Zagreb</item>
    </izvorni_sadrzaj>
    <derivirana_varijabla naziv="DomainObject.Predmet.OstaliListFormatedWithAdress_1">
      <item>Marija Vujčić Turkulin, Vrtlarska 3, 10000 Zagreb</item>
    </derivirana_varijabla>
  </DomainObject.Predmet.OstaliListFormatedWithAdress>
  <DomainObject.Predmet.OstaliListFormatedWithAdressOIB>
    <izvorni_sadrzaj>
      <item>Marija Vujčić Turkulin, OIB 22593287559, Vrtlarska 3, 10000 Zagreb</item>
    </izvorni_sadrzaj>
    <derivirana_varijabla naziv="DomainObject.Predmet.OstaliListFormatedWithAdressOIB_1">
      <item>Marija Vujčić Turkulin, OIB 22593287559, Vrtlarska 3, 10000 Zagreb</item>
    </derivirana_varijabla>
  </DomainObject.Predmet.OstaliListFormatedWithAdressOIB>
  <DomainObject.Predmet.OstaliListNazivFormated>
    <izvorni_sadrzaj>
      <item>Marija Vujčić Turkulin</item>
    </izvorni_sadrzaj>
    <derivirana_varijabla naziv="DomainObject.Predmet.OstaliListNazivFormated_1">
      <item>Marija Vujčić Turkulin</item>
    </derivirana_varijabla>
  </DomainObject.Predmet.OstaliListNazivFormated>
  <DomainObject.Predmet.OstaliListNazivFormatedOIB>
    <izvorni_sadrzaj>
      <item>Marija Vujčić Turkulin, OIB 22593287559</item>
    </izvorni_sadrzaj>
    <derivirana_varijabla naziv="DomainObject.Predmet.OstaliListNazivFormatedOIB_1"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Stečajna masa uza STS - ZAGREB d.o.o.</izvorni_sadrzaj>
    <derivirana_varijabla naziv="DomainObject.Predmet.ProtustrankaIDrugi_1">Stečajna masa uza STS - ZAGREB d.o.o.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Stečajna masa uza STS - ZAGREB d.o.o., OIB 87215018816, Vrtlarska 3, 10000 Zagreb</izvorni_sadrzaj>
    <derivirana_varijabla naziv="DomainObject.Predmet.ProtustrankaIDrugiAdressOIB_1">Stečajna masa uza STS - ZAGREB d.o.o., OIB 87215018816, Vrtlarska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 službenoj dužnosti / - Po službenoj dužnosti</item>
      <item>Stečajna masa uza STS - ZAGREB d.o.o.</item>
      <item>Marija Vujčić Turkulin</item>
    </izvorni_sadrzaj>
    <derivirana_varijabla naziv="DomainObject.Predmet.SudioniciListNaziv_1">
      <item>Po službenoj dužnosti / - Po službenoj dužnosti</item>
      <item>Stečajna masa uza STS - ZAGREB d.o.o.</item>
      <item>Marija Vujčić Turkulin</item>
    </derivirana_varijabla>
  </DomainObject.Predmet.SudioniciListNaziv>
  <DomainObject.Predmet.SudioniciListAdressOIB>
    <izvorni_sadrzaj>
      <item>Po službenoj dužnosti / - Po službenoj dužnosti</item>
      <item>Stečajna masa uza STS - ZAGREB d.o.o., OIB 87215018816, Vrtlarska 3,10000 Zagreb</item>
      <item>Marija Vujčić Turkulin, OIB 22593287559, Vrtlarska 3,10000 Zagreb</item>
    </izvorni_sadrzaj>
    <derivirana_varijabla naziv="DomainObject.Predmet.SudioniciListAdressOIB_1">
      <item>Po službenoj dužnosti / - Po službenoj dužnosti</item>
      <item>Stečajna masa uza STS - ZAGREB d.o.o., OIB 87215018816, Vrtlarska 3,10000 Zagreb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87215018816</item>
      <item>, OIB 22593287559</item>
    </izvorni_sadrzaj>
    <derivirana_varijabla naziv="DomainObject.Predmet.SudioniciListNazivOIB_1">
      <item>, OIB null</item>
      <item>, OIB 87215018816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2019.</izvorni_sadrzaj>
    <derivirana_varijabla naziv="DomainObject.Predmet.DatumZadnjeOdrzaneSudskeRadnje_1">13. veljače 2019.</derivirana_varijabla>
  </DomainObject.Predmet.DatumZadnjeOdrzaneSudskeRadnje>
  <DomainObject.PredzadnjaOdlukaIzPredmeta.DatumDonosenjaOdluke>
    <izvorni_sadrzaj>15. veljače 2019.</izvorni_sadrzaj>
    <derivirana_varijabla naziv="DomainObject.PredzadnjaOdlukaIzPredmeta.DatumDonosenjaOdluke_1">15. veljače 2019.</derivirana_varijabla>
  </DomainObject.PredzadnjaOdlukaIzPredmeta.DatumDonosenjaOdluke>
  <DomainObject.PredzadnjaOdlukaIzPredmeta.Oznaka>
    <izvorni_sadrzaj>St-299/2014-31</izvorni_sadrzaj>
    <derivirana_varijabla naziv="DomainObject.PredzadnjaOdlukaIzPredmeta.Oznaka_1">St-299/2014-31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102</properties:Words>
  <properties:Characters>507</properties:Characters>
  <properties:Lines>30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2019-03-21T12:38:00Z</dcterms:created>
  <dc:creator>nmarkovic</dc:creator>
  <cp:lastModifiedBy>Dijana Hadžić</cp:lastModifiedBy>
  <cp:lastPrinted>2019-03-22T08:00:00Z</cp:lastPrinted>
  <dcterms:modified xmlns:xsi="http://www.w3.org/2001/XMLSchema-instance" xsi:type="dcterms:W3CDTF">2019-03-22T08:00:00Z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(20. zaključak - poziv s. upravitelju na dostavu očitovanja.docx)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