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1889e" w14:paraId="441889e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91622D">
        <w:t>59</w:t>
      </w:r>
      <w:r w:rsidR="00D903A1">
        <w:t>34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1622D">
        <w:t>59</w:t>
      </w:r>
      <w:r w:rsidR="00D903A1">
        <w:t>34</w:t>
      </w:r>
      <w:r>
        <w:t xml:space="preserve">/15, temeljem odredbe članka 430. Stečajnog zakona (N.N. br. 71/15.), dana </w:t>
      </w:r>
      <w:r w:rsidR="0091622D">
        <w:t>18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D903A1">
        <w:t>AS – M.M. d.o.o., OIB 12359251934, Sveti Ivan Zelina, Sajmišna 2/b</w:t>
      </w:r>
      <w:r w:rsidR="005E554B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D903A1">
        <w:t>2.271.150,44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22D">
        <w:t>8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E7A51"/>
    <w:rsid w:val="00332636"/>
    <w:rsid w:val="003A1D14"/>
    <w:rsid w:val="003A38A7"/>
    <w:rsid w:val="0049700E"/>
    <w:rsid w:val="004B4B7E"/>
    <w:rsid w:val="00524D3D"/>
    <w:rsid w:val="005E554B"/>
    <w:rsid w:val="006156D0"/>
    <w:rsid w:val="0064498B"/>
    <w:rsid w:val="00726015"/>
    <w:rsid w:val="00761680"/>
    <w:rsid w:val="007D6D1C"/>
    <w:rsid w:val="008C31DE"/>
    <w:rsid w:val="0091622D"/>
    <w:rsid w:val="0098229D"/>
    <w:rsid w:val="009A248B"/>
    <w:rsid w:val="00AF31FC"/>
    <w:rsid w:val="00B00AAF"/>
    <w:rsid w:val="00BC1013"/>
    <w:rsid w:val="00BC1743"/>
    <w:rsid w:val="00C445F4"/>
    <w:rsid w:val="00D660C0"/>
    <w:rsid w:val="00D903A1"/>
    <w:rsid w:val="00D970B2"/>
    <w:rsid w:val="00EB6112"/>
    <w:rsid w:val="00F5019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70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0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0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0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0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70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0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0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0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0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5934</izvorni_sadrzaj>
    <derivirana_varijabla naziv="DomainObject.Predmet.Broj_1">5934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St-5934/2015</izvorni_sadrzaj>
    <derivirana_varijabla naziv="DomainObject.Predmet.OznakaBroj_1">St-5934/2015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- M.M. d.o.o. zastupanog po punomoćniku Marinko Stanojević</izvorni_sadrzaj>
    <derivirana_varijabla naziv="DomainObject.Predmet.ProtustrankaFormated_1">  AS - M.M. d.o.o. zastupanog po punomoćniku Marinko Stanojević</derivirana_varijabla>
  </DomainObject.Predmet.ProtustrankaFormated>
  <DomainObject.Predmet.ProtustrankaFormatedOIB>
    <izvorni_sadrzaj>  AS - M.M. d.o.o., OIB 12359251934 zastupanog po punomoćniku Marinko Stanojević</izvorni_sadrzaj>
    <derivirana_varijabla naziv="DomainObject.Predmet.ProtustrankaFormatedOIB_1">  AS - M.M. d.o.o., OIB 12359251934 zastupanog po punomoćniku Marinko Stanojević</derivirana_varijabla>
  </DomainObject.Predmet.ProtustrankaFormatedOIB>
  <DomainObject.Predmet.ProtustrankaFormatedWithAdress>
    <izvorni_sadrzaj> AS - M.M. d.o.o., Sajmišna 2/b, 10380 Sveti Ivan Zelina zastupanog po punomoćniku Marinko Stanojević</izvorni_sadrzaj>
    <derivirana_varijabla naziv="DomainObject.Predmet.ProtustrankaFormatedWithAdress_1"> AS - M.M. d.o.o., Sajmišna 2/b, 10380 Sveti Ivan Zelina zastupanog po punomoćniku Marinko Stanojević</derivirana_varijabla>
  </DomainObject.Predmet.ProtustrankaFormatedWithAdress>
  <DomainObject.Predmet.ProtustrankaFormatedWithAdressOIB>
    <izvorni_sadrzaj> AS - M.M. d.o.o., OIB 12359251934, Sajmišna 2/b, 10380 Sveti Ivan Zelina zastupanog po punomoćniku Marinko Stanojević</izvorni_sadrzaj>
    <derivirana_varijabla naziv="DomainObject.Predmet.ProtustrankaFormatedWithAdressOIB_1"> AS - M.M. d.o.o., OIB 12359251934, Sajmišna 2/b, 10380 Sveti Ivan Zelina zastupanog po punomoćniku Marinko Stanojević</derivirana_varijabla>
  </DomainObject.Predmet.ProtustrankaFormatedWithAdressOIB>
  <DomainObject.Predmet.ProtustrankaWithAdress>
    <izvorni_sadrzaj>AS - M.M. d.o.o. Sajmišna 2/b, 10380 Sveti Ivan Zelina</izvorni_sadrzaj>
    <derivirana_varijabla naziv="DomainObject.Predmet.ProtustrankaWithAdress_1">AS - M.M. d.o.o. Sajmišna 2/b, 10380 Sveti Ivan Zelina</derivirana_varijabla>
  </DomainObject.Predmet.ProtustrankaWithAdress>
  <DomainObject.Predmet.ProtustrankaWithAdressOIB>
    <izvorni_sadrzaj>AS - M.M. d.o.o., OIB 12359251934, Sajmišna 2/b, 10380 Sveti Ivan Zelina</izvorni_sadrzaj>
    <derivirana_varijabla naziv="DomainObject.Predmet.ProtustrankaWithAdressOIB_1">AS - M.M. d.o.o., OIB 12359251934, Sajmišna 2/b, 10380 Sveti Ivan Zelina</derivirana_varijabla>
  </DomainObject.Predmet.ProtustrankaWithAdressOIB>
  <DomainObject.Predmet.ProtustrankaNazivFormated>
    <izvorni_sadrzaj>AS - M.M. d.o.o.</izvorni_sadrzaj>
    <derivirana_varijabla naziv="DomainObject.Predmet.ProtustrankaNazivFormated_1">AS - M.M. d.o.o.</derivirana_varijabla>
  </DomainObject.Predmet.ProtustrankaNazivFormated>
  <DomainObject.Predmet.ProtustrankaNazivFormatedOIB>
    <izvorni_sadrzaj>AS - M.M. d.o.o., OIB 12359251934</izvorni_sadrzaj>
    <derivirana_varijabla naziv="DomainObject.Predmet.ProtustrankaNazivFormatedOIB_1">AS - M.M. d.o.o., OIB 12359251934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 - M.M. d.o.o. zastupanog po punomoćniku Marinko Stanojević</item>
    </izvorni_sadrzaj>
    <derivirana_varijabla naziv="DomainObject.Predmet.ProtuStrankaListFormated_1">
      <item>AS - M.M. d.o.o. zastupanog po punomoćniku Marinko Stanojević</item>
    </derivirana_varijabla>
  </DomainObject.Predmet.ProtuStrankaListFormated>
  <DomainObject.Predmet.ProtuStrankaListFormatedOIB>
    <izvorni_sadrzaj>
      <item>AS - M.M. d.o.o., OIB 12359251934 zastupanog po punomoćniku Marinko Stanojević</item>
    </izvorni_sadrzaj>
    <derivirana_varijabla naziv="DomainObject.Predmet.ProtuStrankaListFormatedOIB_1">
      <item>AS - M.M. d.o.o., OIB 12359251934 zastupanog po punomoćniku Marinko Stanojević</item>
    </derivirana_varijabla>
  </DomainObject.Predmet.ProtuStrankaListFormatedOIB>
  <DomainObject.Predmet.ProtuStrankaListFormatedWithAdress>
    <izvorni_sadrzaj>
      <item>AS - M.M. d.o.o., Sajmišna 2/b, 10380 Sveti Ivan Zelina zastupanog po punomoćniku Marinko Stanojević</item>
    </izvorni_sadrzaj>
    <derivirana_varijabla naziv="DomainObject.Predmet.ProtuStrankaListFormatedWithAdress_1">
      <item>AS - M.M. d.o.o., Sajmišna 2/b, 10380 Sveti Ivan Zelina zastupanog po punomoćniku Marinko Stanojević</item>
    </derivirana_varijabla>
  </DomainObject.Predmet.ProtuStrankaListFormatedWithAdress>
  <DomainObject.Predmet.ProtuStrankaListFormatedWithAdressOIB>
    <izvorni_sadrzaj>
      <item>AS - M.M. d.o.o., OIB 12359251934, Sajmišna 2/b, 10380 Sveti Ivan Zelina zastupanog po punomoćniku Marinko Stanojević</item>
    </izvorni_sadrzaj>
    <derivirana_varijabla naziv="DomainObject.Predmet.ProtuStrankaListFormatedWithAdressOIB_1">
      <item>AS - M.M. d.o.o., OIB 12359251934, Sajmišna 2/b, 10380 Sveti Ivan Zelina zastupanog po punomoćniku Marinko Stanojević</item>
    </derivirana_varijabla>
  </DomainObject.Predmet.ProtuStrankaListFormatedWithAdressOIB>
  <DomainObject.Predmet.ProtuStrankaListNazivFormated>
    <izvorni_sadrzaj>
      <item>AS - M.M. d.o.o.</item>
    </izvorni_sadrzaj>
    <derivirana_varijabla naziv="DomainObject.Predmet.ProtuStrankaListNazivFormated_1">
      <item>AS - M.M. d.o.o.</item>
    </derivirana_varijabla>
  </DomainObject.Predmet.ProtuStrankaListNazivFormated>
  <DomainObject.Predmet.ProtuStrankaListNazivFormatedOIB>
    <izvorni_sadrzaj>
      <item>AS - M.M. d.o.o., OIB 12359251934</item>
    </izvorni_sadrzaj>
    <derivirana_varijabla naziv="DomainObject.Predmet.ProtuStrankaListNazivFormatedOIB_1">
      <item>AS - M.M. d.o.o., OIB 12359251934</item>
    </derivirana_varijabla>
  </DomainObject.Predmet.ProtuStrankaListNazivFormatedOIB>
  <DomainObject.Predmet.OstaliListFormated>
    <izvorni_sadrzaj>
      <item>Marinko Stanojević punomoćnik sudionika u postupku AS - M.M. d.o.o.</item>
    </izvorni_sadrzaj>
    <derivirana_varijabla naziv="DomainObject.Predmet.OstaliListFormated_1">
      <item>Marinko Stanojević punomoćnik sudionika u postupku AS - M.M. d.o.o.</item>
    </derivirana_varijabla>
  </DomainObject.Predmet.OstaliListFormated>
  <DomainObject.Predmet.OstaliListFormatedOIB>
    <izvorni_sadrzaj>
      <item>Marinko Stanojević, OIB 04961290634 punomoćnik sudionika u postupku AS - M.M. d.o.o.</item>
    </izvorni_sadrzaj>
    <derivirana_varijabla naziv="DomainObject.Predmet.OstaliListFormatedOIB_1">
      <item>Marinko Stanojević, OIB 04961290634 punomoćnik sudionika u postupku AS - M.M. d.o.o.</item>
    </derivirana_varijabla>
  </DomainObject.Predmet.OstaliListFormatedOIB>
  <DomainObject.Predmet.OstaliListFormatedWithAdress>
    <izvorni_sadrzaj>
      <item>Marinko Stanojević, Sajmišna 2/B, 10380 Sveti Ivan Zelina punomoćnik sudionika u postupku AS - M.M. d.o.o.</item>
    </izvorni_sadrzaj>
    <derivirana_varijabla naziv="DomainObject.Predmet.OstaliListFormatedWithAdress_1">
      <item>Marinko Stanojević, Sajmišna 2/B, 10380 Sveti Ivan Zelina punomoćnik sudionika u postupku AS - M.M. d.o.o.</item>
    </derivirana_varijabla>
  </DomainObject.Predmet.OstaliListFormatedWithAdress>
  <DomainObject.Predmet.OstaliListFormatedWithAdressOIB>
    <izvorni_sadrzaj>
      <item>Marinko Stanojević, OIB 04961290634, Sajmišna 2/B, 10380 Sveti Ivan Zelina punomoćnik sudionika u postupku AS - M.M. d.o.o.</item>
    </izvorni_sadrzaj>
    <derivirana_varijabla naziv="DomainObject.Predmet.OstaliListFormatedWithAdressOIB_1">
      <item>Marinko Stanojević, OIB 04961290634, Sajmišna 2/B, 10380 Sveti Ivan Zelina punomoćnik sudionika u postupku AS - M.M. d.o.o.</item>
    </derivirana_varijabla>
  </DomainObject.Predmet.OstaliListFormatedWithAdressOIB>
  <DomainObject.Predmet.OstaliListNazivFormated>
    <izvorni_sadrzaj>
      <item>Marinko Stanojević</item>
    </izvorni_sadrzaj>
    <derivirana_varijabla naziv="DomainObject.Predmet.OstaliListNazivFormated_1">
      <item>Marinko Stanojević</item>
    </derivirana_varijabla>
  </DomainObject.Predmet.OstaliListNazivFormated>
  <DomainObject.Predmet.OstaliListNazivFormatedOIB>
    <izvorni_sadrzaj>
      <item>Marinko Stanojević, OIB 04961290634</item>
    </izvorni_sadrzaj>
    <derivirana_varijabla naziv="DomainObject.Predmet.OstaliListNazivFormatedOIB_1">
      <item>Marinko Stanojević, OIB 04961290634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 - M.M. d.o.o.</izvorni_sadrzaj>
    <derivirana_varijabla naziv="DomainObject.Predmet.ProtustrankaIDrugi_1">AS - M.M.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 - M.M. d.o.o., OIB 12359251934, Sajmišna 2/b, 10380 Sveti Ivan Zelina</izvorni_sadrzaj>
    <derivirana_varijabla naziv="DomainObject.Predmet.ProtustrankaIDrugiAdressOIB_1">AS - M.M. d.o.o., OIB 12359251934, Sajmišna 2/b,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 - M.M. d.o.o.</item>
      <item>FINA Regionalni centar Zagreb</item>
      <item>Marinko Stanojević</item>
    </izvorni_sadrzaj>
    <derivirana_varijabla naziv="DomainObject.Predmet.SudioniciListNaziv_1">
      <item>AS - M.M. d.o.o.</item>
      <item>FINA Regionalni centar Zagreb</item>
      <item>Marinko Stanojević</item>
    </derivirana_varijabla>
  </DomainObject.Predmet.SudioniciListNaziv>
  <DomainObject.Predmet.SudioniciListAdressOIB>
    <izvorni_sadrzaj>
      <item>AS - M.M. d.o.o., OIB 12359251934, Sajmišna 2/b,10380 Sveti Ivan Zelina</item>
      <item>FINA Regionalni centar Zagreb, OIB 85821130368, Trg svibanjskih žrtava 1995. 1,10000 Zagreb</item>
      <item>Marinko Stanojević, OIB 04961290634, Sajmišna 2/B,10380 Sveti Ivan Zelina</item>
    </izvorni_sadrzaj>
    <derivirana_varijabla naziv="DomainObject.Predmet.SudioniciListAdressOIB_1">
      <item>AS - M.M. d.o.o., OIB 12359251934, Sajmišna 2/b,10380 Sveti Ivan Zelina</item>
      <item>FINA Regionalni centar Zagreb, OIB 85821130368, Trg svibanjskih žrtava 1995. 1,10000 Zagreb</item>
      <item>Marinko Stanojević, OIB 04961290634, Sajmišna 2/B,10380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12359251934</item>
      <item>, OIB 85821130368</item>
      <item>, OIB 04961290634</item>
    </izvorni_sadrzaj>
    <derivirana_varijabla naziv="DomainObject.Predmet.SudioniciListNazivOIB_1">
      <item>, OIB 12359251934</item>
      <item>, OIB 85821130368</item>
      <item>, OIB 04961290634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1329</properties:Characters>
  <properties:Lines>48</properties:Lines>
  <properties:Paragraphs>17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2016-01-18T08:03:00Z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