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1d7f" w14:paraId="63f1d7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3AA7" w:rsidP="00E73AA7" w:rsidR="00E73AA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St-350/2017-5.</w:t>
      </w:r>
    </w:p>
    <w:p w:rsidRDefault="00E73AA7" w:rsidP="00E73AA7" w:rsidR="00E73AA7">
      <w:pPr>
        <w:jc w:val="center"/>
        <w:rPr>
          <w:rFonts w:hAnsi="Arial" w:ascii="Arial"/>
          <w:b/>
        </w:rPr>
      </w:pPr>
    </w:p>
    <w:p w:rsidRDefault="00E73AA7" w:rsidP="00E73AA7" w:rsidR="00E73AA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73AA7" w:rsidP="00E73AA7" w:rsidR="00E73AA7">
      <w:pPr>
        <w:jc w:val="center"/>
        <w:rPr>
          <w:rFonts w:hAnsi="Arial" w:ascii="Arial"/>
          <w:b/>
        </w:rPr>
      </w:pPr>
    </w:p>
    <w:p w:rsidRDefault="00E73AA7" w:rsidP="00E73AA7" w:rsidR="00E73AA7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MC LINE j.d.o.o.  za prijevoz tereta iz </w:t>
      </w:r>
      <w:proofErr w:type="spellStart"/>
      <w:r>
        <w:rPr>
          <w:rFonts w:hAnsi="Arial" w:ascii="Arial"/>
        </w:rPr>
        <w:t>Šemovaca</w:t>
      </w:r>
      <w:proofErr w:type="spellEnd"/>
      <w:r>
        <w:rPr>
          <w:rFonts w:hAnsi="Arial" w:ascii="Arial"/>
        </w:rPr>
        <w:t>, Koprivnička 46, OIB 60561361687, dana 11. rujna 2017. godine</w:t>
      </w:r>
    </w:p>
    <w:p w:rsidRDefault="00E73AA7" w:rsidP="00E73AA7" w:rsidR="00E73AA7">
      <w:pPr>
        <w:jc w:val="both"/>
        <w:rPr>
          <w:rFonts w:hAnsi="Arial" w:ascii="Arial"/>
        </w:rPr>
      </w:pPr>
    </w:p>
    <w:p w:rsidRDefault="00E73AA7" w:rsidP="00E73AA7" w:rsidR="00E73AA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73AA7" w:rsidP="00E73AA7" w:rsidR="00E73AA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MC LINE j.d.o.o.  za prijevoz tereta iz </w:t>
      </w:r>
      <w:proofErr w:type="spellStart"/>
      <w:r>
        <w:rPr>
          <w:rFonts w:hAnsi="Arial" w:ascii="Arial"/>
        </w:rPr>
        <w:t>Šemovaca</w:t>
      </w:r>
      <w:proofErr w:type="spellEnd"/>
      <w:r>
        <w:rPr>
          <w:rFonts w:hAnsi="Arial" w:ascii="Arial"/>
        </w:rPr>
        <w:t xml:space="preserve">, Koprivnička 46, OIB 60561361687,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05 540-350-17. </w:t>
      </w:r>
    </w:p>
    <w:p w:rsidRDefault="00E73AA7" w:rsidP="00E73AA7" w:rsidR="00E73AA7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MC LINE j.d.o.o.  za prijevoz tereta iz </w:t>
      </w:r>
      <w:proofErr w:type="spellStart"/>
      <w:r>
        <w:rPr>
          <w:rFonts w:hAnsi="Arial" w:ascii="Arial"/>
        </w:rPr>
        <w:t>Šemovaca</w:t>
      </w:r>
      <w:proofErr w:type="spellEnd"/>
      <w:r>
        <w:rPr>
          <w:rFonts w:hAnsi="Arial" w:ascii="Arial"/>
        </w:rPr>
        <w:t>, Koprivnička 46, OIB 60561361687.</w:t>
      </w:r>
    </w:p>
    <w:p w:rsidRDefault="00E73AA7" w:rsidP="00E73AA7" w:rsidR="00E73AA7">
      <w:pPr>
        <w:jc w:val="both"/>
        <w:rPr>
          <w:rFonts w:hAnsi="Arial" w:ascii="Arial"/>
        </w:rPr>
      </w:pPr>
    </w:p>
    <w:p w:rsidRDefault="00E73AA7" w:rsidP="00E73AA7" w:rsidR="00E73AA7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28.11.2016. godine dužnik u Očevidniku redoslijeda osnova za plaćanje ima evidentirane neizvršene osnove za plaćanje u ukupnom iznosu od 42.653,84 kuna, u neprekinutom razdoblju od 314 dana, te da ima zaposlenog jednog djelatnika, dok drugih podataka o imovini dužnika FINA nema. Predlagatelj FINA jamči da su podaci od danima i iznosima neizvršenih osnova za plaćanje i stanju njihove izvršnosti navedeni u prijedlogu za otvaranje </w:t>
      </w:r>
      <w:r>
        <w:rPr>
          <w:rFonts w:hAnsi="Arial" w:ascii="Arial"/>
        </w:rPr>
        <w:lastRenderedPageBreak/>
        <w:t>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314 dana u ukupnom iznosu od 42.653,84 kuna, koji podatak zakonski zastupnik dužnika nije osporio, sud utvrđuje da je ispunjen razlog nesposobnosti za plaćanje, propisan čl.6.st.2.Stečajnog zakona.</w:t>
      </w:r>
    </w:p>
    <w:p w:rsidRDefault="00E73AA7" w:rsidP="00E73AA7" w:rsidR="00E73AA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E73AA7" w:rsidP="00E73AA7" w:rsidR="00E73AA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E73AA7" w:rsidP="00E73AA7" w:rsidR="00E73AA7">
      <w:pPr>
        <w:jc w:val="both"/>
        <w:rPr>
          <w:rFonts w:hAnsi="Arial" w:ascii="Arial"/>
        </w:rPr>
      </w:pPr>
    </w:p>
    <w:p w:rsidRDefault="00E73AA7" w:rsidP="00E73AA7" w:rsidR="00E73AA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E73AA7" w:rsidP="00E73AA7" w:rsidR="00E73AA7">
      <w:pPr>
        <w:ind w:firstLine="720"/>
        <w:jc w:val="both"/>
        <w:rPr>
          <w:rFonts w:hAnsi="Arial" w:ascii="Arial"/>
        </w:rPr>
      </w:pPr>
    </w:p>
    <w:p w:rsidRDefault="00E73AA7" w:rsidP="00E73AA7" w:rsidR="00E73AA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E73AA7" w:rsidP="00E73AA7" w:rsidR="00E73AA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E73AA7" w:rsidP="00E73AA7" w:rsidR="00E73AA7">
      <w:pPr>
        <w:ind w:firstLine="720"/>
        <w:jc w:val="both"/>
        <w:rPr>
          <w:rFonts w:hAnsi="Arial" w:ascii="Arial"/>
        </w:rPr>
      </w:pP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E73AA7" w:rsidP="00E73AA7" w:rsidR="00E73AA7">
      <w:pPr>
        <w:jc w:val="both"/>
        <w:rPr>
          <w:rFonts w:hAnsi="Arial" w:ascii="Arial"/>
        </w:rPr>
      </w:pPr>
    </w:p>
    <w:p w:rsidRDefault="00E73AA7" w:rsidP="00E73AA7" w:rsidR="00E73AA7">
      <w:pPr>
        <w:jc w:val="both"/>
        <w:rPr>
          <w:rFonts w:hAnsi="Arial" w:ascii="Arial"/>
        </w:rPr>
      </w:pPr>
    </w:p>
    <w:p w:rsidRDefault="00E73AA7" w:rsidP="00E73AA7" w:rsidR="00E73AA7">
      <w:pPr>
        <w:jc w:val="both"/>
        <w:rPr>
          <w:rFonts w:hAnsi="Arial" w:ascii="Arial"/>
        </w:rPr>
      </w:pPr>
    </w:p>
    <w:p w:rsidRDefault="00E73AA7" w:rsidP="00E73AA7" w:rsidR="00E73AA7">
      <w:pPr>
        <w:jc w:val="both"/>
        <w:rPr>
          <w:rFonts w:hAnsi="Arial" w:ascii="Arial"/>
        </w:rPr>
      </w:pPr>
    </w:p>
    <w:p w:rsidRDefault="00E73AA7" w:rsidP="00E73AA7" w:rsidR="00E73AA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E73AA7" w:rsidP="00E73AA7" w:rsidR="00E73AA7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AA7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11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St-350/2017-5</izvorni_sadrzaj>
    <derivirana_varijabla naziv="DomainObject.Oznaka_1">St-350/2017-5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LINE jednostavno društvo s ograničenom odgovornošću za prijevoz tereta zastupanog po punomoćniku Ivan Medvedec</izvorni_sadrzaj>
    <derivirana_varijabla naziv="DomainObject.Predmet.ProtustrankaFormated_1">  MC LINE jednostavno društvo s ograničenom odgovornošću za prijevoz tereta zastupanog po punomoćniku Ivan Medvedec</derivirana_varijabla>
  </DomainObject.Predmet.ProtustrankaFormated>
  <DomainObject.Predmet.ProtustrankaFormatedOIB>
    <izvorni_sadrzaj>  MC LINE jednostavno društvo s ograničenom odgovornošću za prijevoz tereta, OIB 60561361687 zastupanog po punomoćniku Ivan Medvedec</izvorni_sadrzaj>
    <derivirana_varijabla naziv="DomainObject.Predmet.ProtustrankaFormatedOIB_1">  MC LINE jednostavno društvo s ograničenom odgovornošću za prijevoz tereta, OIB 60561361687 zastupanog po punomoćniku Ivan Medvedec</derivirana_varijabla>
  </DomainObject.Predmet.ProtustrankaFormatedOIB>
  <DomainObject.Predmet.ProtustrankaFormatedWithAdress>
    <izvorni_sadrzaj> MC LINE jednostavno društvo s ograničenom odgovornošću za prijevoz tereta, Koprivnička 46, 42202 Šemovec zastupanog po punomoćniku Ivan Medvedec</izvorni_sadrzaj>
    <derivirana_varijabla naziv="DomainObject.Predmet.ProtustrankaFormatedWithAdress_1"> MC LINE jednostavno društvo s ograničenom odgovornošću za prijevoz tereta, Koprivnička 46, 42202 Šemovec zastupanog po punomoćniku Ivan Medvedec</derivirana_varijabla>
  </DomainObject.Predmet.ProtustrankaFormatedWithAdress>
  <DomainObject.Predmet.ProtustrankaFormatedWithAdressOIB>
    <izvorni_sadrzaj> MC LINE jednostavno društvo s ograničenom odgovornošću za prijevoz tereta, OIB 60561361687, Koprivnička 46, 42202 Šemovec zastupanog po punomoćniku Ivan Medvedec</izvorni_sadrzaj>
    <derivirana_varijabla naziv="DomainObject.Predmet.ProtustrankaFormatedWithAdressOIB_1"> MC LINE jednostavno društvo s ograničenom odgovornošću za prijevoz tereta, OIB 60561361687, Koprivnička 46, 42202 Šemovec zastupanog po punomoćniku Ivan Medvedec</derivirana_varijabla>
  </DomainObject.Predmet.ProtustrankaFormatedWithAdressOIB>
  <DomainObject.Predmet.ProtustrankaWithAdress>
    <izvorni_sadrzaj>MC LINE jednostavno društvo s ograničenom odgovornošću za prijevoz tereta Koprivnička 46, 42202 Šemovec</izvorni_sadrzaj>
    <derivirana_varijabla naziv="DomainObject.Predmet.ProtustrankaWithAdress_1">MC LINE jednostavno društvo s ograničenom odgovornošću za prijevoz tereta Koprivnička 46, 42202 Šemovec</derivirana_varijabla>
  </DomainObject.Predmet.ProtustrankaWithAdress>
  <DomainObject.Predmet.ProtustrankaWithAdressOIB>
    <izvorni_sadrzaj>MC LINE jednostavno društvo s ograničenom odgovornošću za prijevoz tereta, OIB 60561361687, Koprivnička 46, 42202 Šemovec</izvorni_sadrzaj>
    <derivirana_varijabla naziv="DomainObject.Predmet.ProtustrankaWithAdressOIB_1">MC LINE jednostavno društvo s ograničenom odgovornošću za prijevoz tereta, OIB 60561361687, Koprivnička 46, 42202 Šemovec</derivirana_varijabla>
  </DomainObject.Predmet.ProtustrankaWithAdressOIB>
  <DomainObject.Predmet.ProtustrankaNazivFormated>
    <izvorni_sadrzaj>MC LINE jednostavno društvo s ograničenom odgovornošću za prijevoz tereta</izvorni_sadrzaj>
    <derivirana_varijabla naziv="DomainObject.Predmet.ProtustrankaNazivFormated_1">MC LINE jednostavno društvo s ograničenom odgovornošću za prijevoz tereta</derivirana_varijabla>
  </DomainObject.Predmet.ProtustrankaNazivFormated>
  <DomainObject.Predmet.ProtustrankaNazivFormatedOIB>
    <izvorni_sadrzaj>MC LINE jednostavno društvo s ograničenom odgovornošću za prijevoz tereta, OIB 60561361687</izvorni_sadrzaj>
    <derivirana_varijabla naziv="DomainObject.Predmet.ProtustrankaNazivFormatedOIB_1">MC LINE jednostavno društvo s ograničenom odgovornošću za prijevoz tereta, OIB 60561361687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MC LINE jednostavno društvo s ograničenom odgovornošću za prijevoz tereta zastupanog po punomoćniku Ivan Medvedec</item>
    </izvorni_sadrzaj>
    <derivirana_varijabla naziv="DomainObject.Predmet.ProtuStrankaListFormated_1">
      <item>MC LINE jednostavno društvo s ograničenom odgovornošću za prijevoz tereta zastupanog po punomoćniku Ivan Medvedec</item>
    </derivirana_varijabla>
  </DomainObject.Predmet.ProtuStrankaListFormated>
  <DomainObject.Predmet.ProtuStrankaListFormatedOIB>
    <izvorni_sadrzaj>
      <item>MC LINE jednostavno društvo s ograničenom odgovornošću za prijevoz tereta, OIB 60561361687 zastupanog po punomoćniku Ivan Medvedec</item>
    </izvorni_sadrzaj>
    <derivirana_varijabla naziv="DomainObject.Predmet.ProtuStrankaListFormatedOIB_1">
      <item>MC LINE jednostavno društvo s ograničenom odgovornošću za prijevoz tereta, OIB 60561361687 zastupanog po punomoćniku Ivan Medvedec</item>
    </derivirana_varijabla>
  </DomainObject.Predmet.ProtuStrankaListFormatedOIB>
  <DomainObject.Predmet.ProtuStrankaListFormatedWithAdress>
    <izvorni_sadrzaj>
      <item>MC LINE jednostavno društvo s ograničenom odgovornošću za prijevoz tereta, Koprivnička 46, 42202 Šemovec zastupanog po punomoćniku Ivan Medvedec</item>
    </izvorni_sadrzaj>
    <derivirana_varijabla naziv="DomainObject.Predmet.ProtuStrankaListFormatedWithAdress_1">
      <item>MC LINE jednostavno društvo s ograničenom odgovornošću za prijevoz tereta, Koprivnička 46, 42202 Šemovec zastupanog po punomoćniku Ivan Medvedec</item>
    </derivirana_varijabla>
  </DomainObject.Predmet.ProtuStrankaListFormatedWithAdress>
  <DomainObject.Predmet.ProtuStrankaListFormatedWithAdressOIB>
    <izvorni_sadrzaj>
      <item>MC LINE jednostavno društvo s ograničenom odgovornošću za prijevoz tereta, OIB 60561361687, Koprivnička 46, 42202 Šemovec zastupanog po punomoćniku Ivan Medvedec</item>
    </izvorni_sadrzaj>
    <derivirana_varijabla naziv="DomainObject.Predmet.ProtuStrankaListFormatedWithAdressOIB_1">
      <item>MC LINE jednostavno društvo s ograničenom odgovornošću za prijevoz tereta, OIB 60561361687, Koprivnička 46, 42202 Šemovec zastupanog po punomoćniku Ivan Medvedec</item>
    </derivirana_varijabla>
  </DomainObject.Predmet.ProtuStrankaListFormatedWithAdressOIB>
  <DomainObject.Predmet.ProtuStrankaListNazivFormated>
    <izvorni_sadrzaj>
      <item>MC LINE jednostavno društvo s ograničenom odgovornošću za prijevoz tereta</item>
    </izvorni_sadrzaj>
    <derivirana_varijabla naziv="DomainObject.Predmet.ProtuStrankaListNazivFormated_1">
      <item>MC LINE jednostavno društvo s ograničenom odgovornošću za prijevoz tereta</item>
    </derivirana_varijabla>
  </DomainObject.Predmet.ProtuStrankaListNazivFormated>
  <DomainObject.Predmet.ProtuStrankaListNazivFormatedOIB>
    <izvorni_sadrzaj>
      <item>MC LINE jednostavno društvo s ograničenom odgovornošću za prijevoz tereta, OIB 60561361687</item>
    </izvorni_sadrzaj>
    <derivirana_varijabla naziv="DomainObject.Predmet.ProtuStrankaListNazivFormatedOIB_1">
      <item>MC LINE jednostavno društvo s ograničenom odgovornošću za prijevoz tereta, OIB 60561361687</item>
    </derivirana_varijabla>
  </DomainObject.Predmet.ProtuStrankaListNazivFormatedOIB>
  <DomainObject.Predmet.OstaliListFormated>
    <izvorni_sadrzaj>
      <item>e-oglasna ploča</item>
      <item>Sudski registar</item>
      <item>Ivan Medvedec punomoćnik sudionika u postupku MC LINE jednostavno društvo s ograničenom odgovornošću za prijevoz tereta</item>
    </izvorni_sadrzaj>
    <derivirana_varijabla naziv="DomainObject.Predmet.OstaliListFormated_1">
      <item>e-oglasna ploča</item>
      <item>Sudski registar</item>
      <item>Ivan Medvedec punomoćnik sudionika u postupku MC LINE jednostavno društvo s ograničenom odgovornošću za prijevoz tereta</item>
    </derivirana_varijabla>
  </DomainObject.Predmet.OstaliListFormated>
  <DomainObject.Predmet.OstaliListFormatedOIB>
    <izvorni_sadrzaj>
      <item>e-oglasna ploča</item>
      <item>Sudski registar</item>
      <item>Ivan Medvedec, OIB 84901283714 punomoćnik sudionika u postupku MC LINE jednostavno društvo s ograničenom odgovornošću za prijevoz tereta</item>
    </izvorni_sadrzaj>
    <derivirana_varijabla naziv="DomainObject.Predmet.OstaliListFormatedOIB_1">
      <item>e-oglasna ploča</item>
      <item>Sudski registar</item>
      <item>Ivan Medvedec, OIB 84901283714 punomoćnik sudionika u postupku MC LINE jednostavno društvo s ograničenom odgovornošću za prijevoz tereta</item>
    </derivirana_varijabla>
  </DomainObject.Predmet.OstaliListFormatedOIB>
  <DomainObject.Predmet.OstaliListFormatedWithAdress>
    <izvorni_sadrzaj>
      <item>e-oglasna ploča</item>
      <item>Sudski registar</item>
      <item>Ivan Medvedec, Koprivnička 46., 42202 Šemovec punomoćnik sudionika u postupku MC LINE jednostavno društvo s ograničenom odgovornošću za prijevoz tereta</item>
    </izvorni_sadrzaj>
    <derivirana_varijabla naziv="DomainObject.Predmet.OstaliListFormatedWithAdress_1">
      <item>e-oglasna ploča</item>
      <item>Sudski registar</item>
      <item>Ivan Medvedec, Koprivnička 46., 42202 Šemovec punomoćnik sudionika u postupku MC LINE jednostavno društvo s ograničenom odgovornošću za prijevoz tereta</item>
    </derivirana_varijabla>
  </DomainObject.Predmet.OstaliListFormatedWithAdress>
  <DomainObject.Predmet.OstaliListFormatedWithAdressOIB>
    <izvorni_sadrzaj>
      <item>e-oglasna ploča</item>
      <item>Sudski registar</item>
      <item>Ivan Medvedec, OIB 84901283714, Koprivnička 46., 42202 Šemovec punomoćnik sudionika u postupku MC LINE jednostavno društvo s ograničenom odgovornošću za prijevoz tereta</item>
    </izvorni_sadrzaj>
    <derivirana_varijabla naziv="DomainObject.Predmet.OstaliListFormatedWithAdressOIB_1">
      <item>e-oglasna ploča</item>
      <item>Sudski registar</item>
      <item>Ivan Medvedec, OIB 84901283714, Koprivnička 46., 42202 Šemovec punomoćnik sudionika u postupku MC LINE jednostavno društvo s ograničenom odgovornošću za prijevoz tereta</item>
    </derivirana_varijabla>
  </DomainObject.Predmet.OstaliListFormatedWithAdressOIB>
  <DomainObject.Predmet.OstaliListNazivFormated>
    <izvorni_sadrzaj>
      <item>e-oglasna ploča</item>
      <item>Sudski registar</item>
      <item>Ivan Medvedec</item>
    </izvorni_sadrzaj>
    <derivirana_varijabla naziv="DomainObject.Predmet.OstaliListNazivFormated_1">
      <item>e-oglasna ploča</item>
      <item>Sudski registar</item>
      <item>Ivan Medvedec</item>
    </derivirana_varijabla>
  </DomainObject.Predmet.OstaliListNazivFormated>
  <DomainObject.Predmet.OstaliListNazivFormatedOIB>
    <izvorni_sadrzaj>
      <item>e-oglasna ploča</item>
      <item>Sudski registar</item>
      <item>Ivan Medvedec, OIB 84901283714</item>
    </izvorni_sadrzaj>
    <derivirana_varijabla naziv="DomainObject.Predmet.OstaliListNazivFormatedOIB_1">
      <item>e-oglasna ploča</item>
      <item>Sudski registar</item>
      <item>Ivan Medvedec, OIB 84901283714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St-350/2017-5</izvorni_sadrzaj>
    <derivirana_varijabla naziv="DomainObject.PoslovniBrojDokumenta_1">St-350/2017-5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MC LINE jednostavno društvo s ograničenom odgovornošću za prijevoz tereta</izvorni_sadrzaj>
    <derivirana_varijabla naziv="DomainObject.Predmet.ProtustrankaIDrugi_1">MC LINE jednostavno društvo s ograničenom odgovornošću za prijevoz tereta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MC LINE jednostavno društvo s ograničenom odgovornošću za prijevoz tereta, OIB 60561361687, Koprivnička 46, 42202 Šemovec</izvorni_sadrzaj>
    <derivirana_varijabla naziv="DomainObject.Predmet.ProtustrankaIDrugiAdressOIB_1">MC LINE jednostavno društvo s ograničenom odgovornošću za prijevoz tereta, OIB 60561361687, Koprivnička 46, 42202 Šemovec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 LINE jednostavno društvo s ograničenom odgovornošću za prijevoz tereta</item>
      <item>Financijska agencija, RC ZAGREB, Podružnica VARAŽDIN</item>
      <item>e-oglasna ploča</item>
      <item>Sudski registar</item>
      <item>Ivan Medvedec</item>
    </izvorni_sadrzaj>
    <derivirana_varijabla naziv="DomainObject.Predmet.SudioniciListNaziv_1">
      <item>MC LINE jednostavno društvo s ograničenom odgovornošću za prijevoz tereta</item>
      <item>Financijska agencija, RC ZAGREB, Podružnica VARAŽDIN</item>
      <item>e-oglasna ploča</item>
      <item>Sudski registar</item>
      <item>Ivan Medvedec</item>
    </derivirana_varijabla>
  </DomainObject.Predmet.SudioniciListNaziv>
  <DomainObject.Predmet.SudioniciListAdressOIB>
    <izvorni_sadrzaj>
      <item>MC LINE jednostavno društvo s ograničenom odgovornošću za prijevoz tereta, OIB 60561361687, Koprivnička 46,42202 Šemovec</item>
      <item>Financijska agencija, RC ZAGREB, Podružnica VARAŽDIN, OIB 85821130368, A. Cesarca 2,42000 Varaždin</item>
      <item>e-oglasna ploča</item>
      <item>Sudski registar</item>
      <item>Ivan Medvedec, OIB 84901283714, Koprivnička 46.,42202 Šemovec</item>
    </izvorni_sadrzaj>
    <derivirana_varijabla naziv="DomainObject.Predmet.SudioniciListAdressOIB_1">
      <item>MC LINE jednostavno društvo s ograničenom odgovornošću za prijevoz tereta, OIB 60561361687, Koprivnička 46,42202 Šemovec</item>
      <item>Financijska agencija, RC ZAGREB, Podružnica VARAŽDIN, OIB 85821130368, A. Cesarca 2,42000 Varaždin</item>
      <item>e-oglasna ploča</item>
      <item>Sudski registar</item>
      <item>Ivan Medvedec, OIB 84901283714, Koprivnička 46.,42202 Šemovec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3171B-2412-4E7D-B39D-29B919385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3725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St-350/2017-5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