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8749" w14:paraId="6b8874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8508C1">
        <w:rPr>
          <w:rFonts w:cs="Times New Roman" w:hAnsi="Times New Roman" w:ascii="Times New Roman"/>
        </w:rPr>
        <w:t>3561/16-3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8508C1" w:rsidRPr="008508C1">
        <w:rPr>
          <w:rFonts w:cs="Times New Roman" w:hAnsi="Times New Roman" w:ascii="Times New Roman"/>
        </w:rPr>
        <w:t>PČELICA MAJA d.o.o.</w:t>
      </w:r>
      <w:r w:rsidR="008508C1">
        <w:rPr>
          <w:rFonts w:cs="Times New Roman" w:hAnsi="Times New Roman" w:ascii="Times New Roman"/>
        </w:rPr>
        <w:t xml:space="preserve">, Zagreb, Ratarska 48 </w:t>
      </w:r>
      <w:r w:rsidR="002F1FFA">
        <w:rPr>
          <w:rFonts w:cs="Times New Roman" w:hAnsi="Times New Roman" w:ascii="Times New Roman"/>
        </w:rPr>
        <w:t>MBS:</w:t>
      </w:r>
      <w:r w:rsidR="00A43BA4" w:rsidRPr="00A43BA4">
        <w:t xml:space="preserve"> </w:t>
      </w:r>
      <w:r w:rsidR="008508C1" w:rsidRPr="008508C1">
        <w:rPr>
          <w:rFonts w:cs="Times New Roman" w:hAnsi="Times New Roman" w:ascii="Times New Roman"/>
        </w:rPr>
        <w:t>080799739</w:t>
      </w:r>
      <w:r w:rsidR="006E2FC3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8508C1" w:rsidRPr="008508C1">
        <w:rPr>
          <w:rFonts w:cs="Times New Roman" w:hAnsi="Times New Roman" w:ascii="Times New Roman"/>
        </w:rPr>
        <w:t>78289759805</w:t>
      </w:r>
      <w:r w:rsidR="00A43BA4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8508C1" w:rsidRPr="008508C1">
        <w:rPr>
          <w:rFonts w:cs="Times New Roman" w:hAnsi="Times New Roman" w:ascii="Times New Roman"/>
        </w:rPr>
        <w:t xml:space="preserve"> PČELICA MAJA d.o.o.</w:t>
      </w:r>
      <w:r w:rsidR="008508C1">
        <w:rPr>
          <w:rFonts w:cs="Times New Roman" w:hAnsi="Times New Roman" w:ascii="Times New Roman"/>
        </w:rPr>
        <w:t>, Zagreb, Ratarska 48 MBS:</w:t>
      </w:r>
      <w:r w:rsidR="008508C1" w:rsidRPr="00A43BA4">
        <w:t xml:space="preserve"> </w:t>
      </w:r>
      <w:r w:rsidR="008508C1" w:rsidRPr="008508C1">
        <w:rPr>
          <w:rFonts w:cs="Times New Roman" w:hAnsi="Times New Roman" w:ascii="Times New Roman"/>
        </w:rPr>
        <w:t>080799739</w:t>
      </w:r>
      <w:r w:rsidR="008508C1">
        <w:rPr>
          <w:rFonts w:cs="Times New Roman" w:hAnsi="Times New Roman" w:ascii="Times New Roman"/>
        </w:rPr>
        <w:t xml:space="preserve"> OIB: </w:t>
      </w:r>
      <w:r w:rsidR="008508C1" w:rsidRPr="008508C1">
        <w:rPr>
          <w:rFonts w:cs="Times New Roman" w:hAnsi="Times New Roman" w:ascii="Times New Roman"/>
        </w:rPr>
        <w:t>78289759805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15629C">
        <w:rPr>
          <w:rFonts w:cs="Times New Roman" w:hAnsi="Times New Roman" w:ascii="Times New Roman"/>
        </w:rPr>
        <w:t>direktor</w:t>
      </w:r>
      <w:r w:rsidR="00946908">
        <w:rPr>
          <w:rFonts w:cs="Times New Roman" w:hAnsi="Times New Roman" w:ascii="Times New Roman"/>
        </w:rPr>
        <w:t>u</w:t>
      </w:r>
      <w:r w:rsidR="000C1640">
        <w:rPr>
          <w:rFonts w:cs="Times New Roman" w:hAnsi="Times New Roman" w:ascii="Times New Roman"/>
        </w:rPr>
        <w:t xml:space="preserve"> dužnika </w:t>
      </w:r>
      <w:r w:rsidR="008508C1">
        <w:rPr>
          <w:rFonts w:cs="Times New Roman" w:hAnsi="Times New Roman" w:ascii="Times New Roman"/>
        </w:rPr>
        <w:t>Abdulahu Džaniću, Zagreb, Ratarska 48</w:t>
      </w:r>
      <w:r w:rsidR="006E2FC3">
        <w:rPr>
          <w:rFonts w:cs="Times New Roman" w:hAnsi="Times New Roman" w:ascii="Times New Roman"/>
        </w:rPr>
        <w:t xml:space="preserve"> </w:t>
      </w:r>
      <w:r w:rsidR="00BC7F4A">
        <w:rPr>
          <w:rFonts w:cs="Times New Roman" w:hAnsi="Times New Roman" w:ascii="Times New Roman"/>
        </w:rPr>
        <w:t xml:space="preserve"> OIB: </w:t>
      </w:r>
      <w:r w:rsidR="008508C1">
        <w:rPr>
          <w:rFonts w:cs="Times New Roman" w:hAnsi="Times New Roman" w:ascii="Times New Roman"/>
        </w:rPr>
        <w:t xml:space="preserve">93955219980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E2FC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8508C1">
        <w:rPr>
          <w:rFonts w:cs="Times New Roman" w:hAnsi="Times New Roman" w:ascii="Times New Roman"/>
        </w:rPr>
        <w:t>09,30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8508C1" w:rsidRPr="008508C1">
        <w:rPr>
          <w:rFonts w:cs="Times New Roman" w:hAnsi="Times New Roman" w:ascii="Times New Roman"/>
        </w:rPr>
        <w:t>PČELICA MAJA d.o.o.</w:t>
      </w:r>
      <w:r w:rsidR="008508C1">
        <w:rPr>
          <w:rFonts w:cs="Times New Roman" w:hAnsi="Times New Roman" w:ascii="Times New Roman"/>
        </w:rPr>
        <w:t>, Zagreb, Ratarska 48 MBS:</w:t>
      </w:r>
      <w:r w:rsidR="008508C1" w:rsidRPr="00A43BA4">
        <w:t xml:space="preserve"> </w:t>
      </w:r>
      <w:r w:rsidR="008508C1" w:rsidRPr="008508C1">
        <w:rPr>
          <w:rFonts w:cs="Times New Roman" w:hAnsi="Times New Roman" w:ascii="Times New Roman"/>
        </w:rPr>
        <w:t>080799739</w:t>
      </w:r>
      <w:r w:rsidR="008508C1">
        <w:rPr>
          <w:rFonts w:cs="Times New Roman" w:hAnsi="Times New Roman" w:ascii="Times New Roman"/>
        </w:rPr>
        <w:t xml:space="preserve"> OIB: </w:t>
      </w:r>
      <w:r w:rsidR="008508C1" w:rsidRPr="008508C1">
        <w:rPr>
          <w:rFonts w:cs="Times New Roman" w:hAnsi="Times New Roman" w:ascii="Times New Roman"/>
        </w:rPr>
        <w:t>78289759805</w:t>
      </w:r>
      <w:r w:rsidR="008508C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8508C1">
        <w:rPr>
          <w:rFonts w:cs="Times New Roman" w:hAnsi="Times New Roman" w:ascii="Times New Roman"/>
        </w:rPr>
        <w:t xml:space="preserve">11. travnja </w:t>
      </w:r>
      <w:r w:rsidR="00EB1CF8">
        <w:rPr>
          <w:rFonts w:cs="Times New Roman" w:hAnsi="Times New Roman" w:ascii="Times New Roman"/>
        </w:rPr>
        <w:t>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9B3219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9B3219" w:rsidR="009B3219" w:rsidRPr="009B321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B3219">
        <w:rPr>
          <w:rFonts w:cs="Times New Roman" w:hAnsi="Times New Roman" w:ascii="Times New Roman"/>
        </w:rPr>
        <w:t>Za točnost otpravka-ovl.službenik</w:t>
      </w:r>
    </w:p>
    <w:p w:rsidRDefault="009B3219" w:rsidP="009B3219" w:rsidR="009B3219" w:rsidRPr="009B3219">
      <w:pPr>
        <w:ind w:firstLine="708" w:left="4956"/>
        <w:rPr>
          <w:rFonts w:cs="Times New Roman" w:hAnsi="Times New Roman" w:ascii="Times New Roman"/>
        </w:rPr>
      </w:pPr>
      <w:r w:rsidRPr="009B3219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2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 w:rsidR="008C27B8">
      <w:rPr>
        <w:rFonts w:cs="Times New Roman" w:hAnsi="Times New Roman" w:ascii="Times New Roman"/>
      </w:rPr>
      <w:t>31-St</w:t>
    </w:r>
    <w:r>
      <w:rPr>
        <w:rFonts w:cs="Times New Roman" w:hAnsi="Times New Roman" w:ascii="Times New Roman"/>
      </w:rPr>
      <w:t>-</w:t>
    </w:r>
    <w:r w:rsidR="008508C1">
      <w:rPr>
        <w:rFonts w:cs="Times New Roman" w:hAnsi="Times New Roman" w:ascii="Times New Roman"/>
      </w:rPr>
      <w:t>3561/16-3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629C"/>
    <w:rsid w:val="00157B93"/>
    <w:rsid w:val="001D2C73"/>
    <w:rsid w:val="001F233D"/>
    <w:rsid w:val="00245FC5"/>
    <w:rsid w:val="002536F1"/>
    <w:rsid w:val="002736EB"/>
    <w:rsid w:val="002F1FFA"/>
    <w:rsid w:val="003054BD"/>
    <w:rsid w:val="00310E11"/>
    <w:rsid w:val="0036711B"/>
    <w:rsid w:val="003827FA"/>
    <w:rsid w:val="003A5889"/>
    <w:rsid w:val="0047664B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76B6B"/>
    <w:rsid w:val="006E2FC3"/>
    <w:rsid w:val="006E60B8"/>
    <w:rsid w:val="006F7797"/>
    <w:rsid w:val="007211FF"/>
    <w:rsid w:val="00775A37"/>
    <w:rsid w:val="007C6337"/>
    <w:rsid w:val="007F7106"/>
    <w:rsid w:val="008508C1"/>
    <w:rsid w:val="008C1603"/>
    <w:rsid w:val="008C27B8"/>
    <w:rsid w:val="008D4645"/>
    <w:rsid w:val="00900D13"/>
    <w:rsid w:val="00946908"/>
    <w:rsid w:val="00947923"/>
    <w:rsid w:val="00961707"/>
    <w:rsid w:val="00987DEC"/>
    <w:rsid w:val="009B3219"/>
    <w:rsid w:val="009F313C"/>
    <w:rsid w:val="00A43BA4"/>
    <w:rsid w:val="00AD0DB4"/>
    <w:rsid w:val="00B002D4"/>
    <w:rsid w:val="00B5185A"/>
    <w:rsid w:val="00B560C9"/>
    <w:rsid w:val="00BC7F4A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21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21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3561</izvorni_sadrzaj>
    <derivirana_varijabla naziv="DomainObject.Predmet.Broj_1">3561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St-3561/2016</izvorni_sadrzaj>
    <derivirana_varijabla naziv="DomainObject.Predmet.OznakaBroj_1">St-3561/2016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PČELICA MAJA d.o.o.</izvorni_sadrzaj>
    <derivirana_varijabla naziv="DomainObject.Predmet.ProtustrankaFormated_1">  PČELICA MAJA d.o.o.</derivirana_varijabla>
  </DomainObject.Predmet.ProtustrankaFormated>
  <DomainObject.Predmet.ProtustrankaFormatedOIB>
    <izvorni_sadrzaj>  PČELICA MAJA d.o.o., OIB 78289759805</izvorni_sadrzaj>
    <derivirana_varijabla naziv="DomainObject.Predmet.ProtustrankaFormatedOIB_1">  PČELICA MAJA d.o.o., OIB 78289759805</derivirana_varijabla>
  </DomainObject.Predmet.ProtustrankaFormatedOIB>
  <DomainObject.Predmet.ProtustrankaFormatedWithAdress>
    <izvorni_sadrzaj> PČELICA MAJA d.o.o., Ratarska 48, 10000 Zagreb</izvorni_sadrzaj>
    <derivirana_varijabla naziv="DomainObject.Predmet.ProtustrankaFormatedWithAdress_1"> PČELICA MAJA d.o.o., Ratarska 48, 10000 Zagreb</derivirana_varijabla>
  </DomainObject.Predmet.ProtustrankaFormatedWithAdress>
  <DomainObject.Predmet.ProtustrankaFormatedWithAdressOIB>
    <izvorni_sadrzaj> PČELICA MAJA d.o.o., OIB 78289759805, Ratarska 48, 10000 Zagreb</izvorni_sadrzaj>
    <derivirana_varijabla naziv="DomainObject.Predmet.ProtustrankaFormatedWithAdressOIB_1"> PČELICA MAJA d.o.o., OIB 78289759805, Ratarska 48, 10000 Zagreb</derivirana_varijabla>
  </DomainObject.Predmet.ProtustrankaFormatedWithAdressOIB>
  <DomainObject.Predmet.ProtustrankaWithAdress>
    <izvorni_sadrzaj>PČELICA MAJA d.o.o. Ratarska 48, 10000 Zagreb</izvorni_sadrzaj>
    <derivirana_varijabla naziv="DomainObject.Predmet.ProtustrankaWithAdress_1">PČELICA MAJA d.o.o. Ratarska 48, 10000 Zagreb</derivirana_varijabla>
  </DomainObject.Predmet.ProtustrankaWithAdress>
  <DomainObject.Predmet.ProtustrankaWithAdressOIB>
    <izvorni_sadrzaj>PČELICA MAJA d.o.o., OIB 78289759805, Ratarska 48, 10000 Zagreb</izvorni_sadrzaj>
    <derivirana_varijabla naziv="DomainObject.Predmet.ProtustrankaWithAdressOIB_1">PČELICA MAJA d.o.o., OIB 78289759805, Ratarska 48, 10000 Zagreb</derivirana_varijabla>
  </DomainObject.Predmet.ProtustrankaWithAdressOIB>
  <DomainObject.Predmet.ProtustrankaNazivFormated>
    <izvorni_sadrzaj>PČELICA MAJA d.o.o.</izvorni_sadrzaj>
    <derivirana_varijabla naziv="DomainObject.Predmet.ProtustrankaNazivFormated_1">PČELICA MAJA d.o.o.</derivirana_varijabla>
  </DomainObject.Predmet.ProtustrankaNazivFormated>
  <DomainObject.Predmet.ProtustrankaNazivFormatedOIB>
    <izvorni_sadrzaj>PČELICA MAJA d.o.o., OIB 78289759805</izvorni_sadrzaj>
    <derivirana_varijabla naziv="DomainObject.Predmet.ProtustrankaNazivFormatedOIB_1">PČELICA MAJA d.o.o., OIB 78289759805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PČELICA MAJA d.o.o.</item>
    </izvorni_sadrzaj>
    <derivirana_varijabla naziv="DomainObject.Predmet.ProtuStrankaListFormated_1">
      <item>PČELICA MAJA d.o.o.</item>
    </derivirana_varijabla>
  </DomainObject.Predmet.ProtuStrankaListFormated>
  <DomainObject.Predmet.ProtuStrankaListFormatedOIB>
    <izvorni_sadrzaj>
      <item>PČELICA MAJA d.o.o., OIB 78289759805</item>
    </izvorni_sadrzaj>
    <derivirana_varijabla naziv="DomainObject.Predmet.ProtuStrankaListFormatedOIB_1">
      <item>PČELICA MAJA d.o.o., OIB 78289759805</item>
    </derivirana_varijabla>
  </DomainObject.Predmet.ProtuStrankaListFormatedOIB>
  <DomainObject.Predmet.ProtuStrankaListFormatedWithAdress>
    <izvorni_sadrzaj>
      <item>PČELICA MAJA d.o.o., Ratarska 48, 10000 Zagreb</item>
    </izvorni_sadrzaj>
    <derivirana_varijabla naziv="DomainObject.Predmet.ProtuStrankaListFormatedWithAdress_1">
      <item>PČELICA MAJA d.o.o., Ratarska 48, 10000 Zagreb</item>
    </derivirana_varijabla>
  </DomainObject.Predmet.ProtuStrankaListFormatedWithAdress>
  <DomainObject.Predmet.ProtuStrankaListFormatedWithAdressOIB>
    <izvorni_sadrzaj>
      <item>PČELICA MAJA d.o.o., OIB 78289759805, Ratarska 48, 10000 Zagreb</item>
    </izvorni_sadrzaj>
    <derivirana_varijabla naziv="DomainObject.Predmet.ProtuStrankaListFormatedWithAdressOIB_1">
      <item>PČELICA MAJA d.o.o., OIB 78289759805, Ratarska 48, 10000 Zagreb</item>
    </derivirana_varijabla>
  </DomainObject.Predmet.ProtuStrankaListFormatedWithAdressOIB>
  <DomainObject.Predmet.ProtuStrankaListNazivFormated>
    <izvorni_sadrzaj>
      <item>PČELICA MAJA d.o.o.</item>
    </izvorni_sadrzaj>
    <derivirana_varijabla naziv="DomainObject.Predmet.ProtuStrankaListNazivFormated_1">
      <item>PČELICA MAJA d.o.o.</item>
    </derivirana_varijabla>
  </DomainObject.Predmet.ProtuStrankaListNazivFormated>
  <DomainObject.Predmet.ProtuStrankaListNazivFormatedOIB>
    <izvorni_sadrzaj>
      <item>PČELICA MAJA d.o.o., OIB 78289759805</item>
    </izvorni_sadrzaj>
    <derivirana_varijabla naziv="DomainObject.Predmet.ProtuStrankaListNazivFormatedOIB_1">
      <item>PČELICA MAJA d.o.o., OIB 78289759805</item>
    </derivirana_varijabla>
  </DomainObject.Predmet.ProtuStrankaListNazivFormatedOIB>
  <DomainObject.Predmet.OstaliListFormated>
    <izvorni_sadrzaj>
      <item>Abdulah Džanić</item>
    </izvorni_sadrzaj>
    <derivirana_varijabla naziv="DomainObject.Predmet.OstaliListFormated_1">
      <item>Abdulah Džanić</item>
    </derivirana_varijabla>
  </DomainObject.Predmet.OstaliListFormated>
  <DomainObject.Predmet.OstaliListFormatedOIB>
    <izvorni_sadrzaj>
      <item>Abdulah Džanić, OIB 93955219980</item>
    </izvorni_sadrzaj>
    <derivirana_varijabla naziv="DomainObject.Predmet.OstaliListFormatedOIB_1">
      <item>Abdulah Džanić, OIB 93955219980</item>
    </derivirana_varijabla>
  </DomainObject.Predmet.OstaliListFormatedOIB>
  <DomainObject.Predmet.OstaliListFormatedWithAdress>
    <izvorni_sadrzaj>
      <item>Abdulah Džanić, Ratarska 48, 10000 Zagreb</item>
    </izvorni_sadrzaj>
    <derivirana_varijabla naziv="DomainObject.Predmet.OstaliListFormatedWithAdress_1">
      <item>Abdulah Džanić, Ratarska 48, 10000 Zagreb</item>
    </derivirana_varijabla>
  </DomainObject.Predmet.OstaliListFormatedWithAdress>
  <DomainObject.Predmet.OstaliListFormatedWithAdressOIB>
    <izvorni_sadrzaj>
      <item>Abdulah Džanić, OIB 93955219980, Ratarska 48, 10000 Zagreb</item>
    </izvorni_sadrzaj>
    <derivirana_varijabla naziv="DomainObject.Predmet.OstaliListFormatedWithAdressOIB_1">
      <item>Abdulah Džanić, OIB 93955219980, Ratarska 48, 10000 Zagreb</item>
    </derivirana_varijabla>
  </DomainObject.Predmet.OstaliListFormatedWithAdressOIB>
  <DomainObject.Predmet.OstaliListNazivFormated>
    <izvorni_sadrzaj>
      <item>Abdulah Džanić</item>
    </izvorni_sadrzaj>
    <derivirana_varijabla naziv="DomainObject.Predmet.OstaliListNazivFormated_1">
      <item>Abdulah Džanić</item>
    </derivirana_varijabla>
  </DomainObject.Predmet.OstaliListNazivFormated>
  <DomainObject.Predmet.OstaliListNazivFormatedOIB>
    <izvorni_sadrzaj>
      <item>Abdulah Džanić, OIB 93955219980</item>
    </izvorni_sadrzaj>
    <derivirana_varijabla naziv="DomainObject.Predmet.OstaliListNazivFormatedOIB_1">
      <item>Abdulah Džanić, OIB 93955219980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PČELICA MAJA d.o.o.</izvorni_sadrzaj>
    <derivirana_varijabla naziv="DomainObject.Predmet.ProtustrankaIDrugi_1">PČELICA MAJA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PČELICA MAJA d.o.o., OIB 78289759805, Ratarska 48, 10000 Zagreb</izvorni_sadrzaj>
    <derivirana_varijabla naziv="DomainObject.Predmet.ProtustrankaIDrugiAdressOIB_1">PČELICA MAJA d.o.o., OIB 78289759805, Ratarska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PČELICA MAJA d.o.o.</item>
      <item>Abdulah Džanić</item>
    </izvorni_sadrzaj>
    <derivirana_varijabla naziv="DomainObject.Predmet.SudioniciListNaziv_1">
      <item>FINA Regionalni centar Zagreb</item>
      <item>PČELICA MAJA d.o.o.</item>
      <item>Abdulah Džanić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PČELICA MAJA d.o.o., OIB 78289759805, Ratarska 48,10000 Zagreb</item>
      <item>Abdulah Džanić, OIB 93955219980, Ratarska 48,10000 Zagreb</item>
    </izvorni_sadrzaj>
    <derivirana_varijabla naziv="DomainObject.Predmet.SudioniciListAdressOIB_1">
      <item>FINA Regionalni centar Zagreb, OIB 85821130368, Trg svibanjskih žrtava 1995. br. 1,10000 Zagreb</item>
      <item>PČELICA MAJA d.o.o., OIB 78289759805, Ratarska 48,10000 Zagreb</item>
      <item>Abdulah Džanić, OIB 93955219980, Ratarska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78289759805</item>
      <item>, OIB 93955219980</item>
    </izvorni_sadrzaj>
    <derivirana_varijabla naziv="DomainObject.Predmet.SudioniciListNazivOIB_1">
      <item>, OIB 85821130368</item>
      <item>, OIB 78289759805</item>
      <item>, OIB 93955219980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F09A2-33F9-4D7A-A6B8-5770B0847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3272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2016-07-28T07:19:00Z</dcterms:created>
  <dc:creator>vmihalincic</dc:creator>
  <cp:lastModifiedBy>Vinka Mihalinčić</cp:lastModifiedBy>
  <cp:lastPrinted>2016-07-27T11:53:00Z</cp:lastPrinted>
  <dcterms:modified xmlns:xsi="http://www.w3.org/2001/XMLSchema-instance" xsi:type="dcterms:W3CDTF">2016-07-28T07:21:00Z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