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9605d" w14:paraId="069605d" w:rsidRDefault="00163C5E" w:rsidP="00163C5E" w:rsidR="00163C5E" w:rsidRPr="00B119E8">
      <w:pPr>
        <w15:collapsed w:val="false"/>
      </w:pPr>
      <w:bookmarkStart w:name="_GoBack" w:id="0"/>
      <w:bookmarkEnd w:id="0"/>
      <w:r w:rsidRPr="00B119E8">
        <w:t xml:space="preserve">                  </w:t>
      </w:r>
      <w:r w:rsidRPr="00B119E8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19E8">
        <w:t xml:space="preserve">                                                           </w:t>
      </w:r>
    </w:p>
    <w:p w:rsidRDefault="00163C5E" w:rsidP="00163C5E" w:rsidR="00163C5E" w:rsidRPr="00B119E8">
      <w:r w:rsidRPr="00B119E8">
        <w:t xml:space="preserve">    REPUBLIKA HRVATSKA </w:t>
      </w:r>
      <w:r w:rsidRPr="00B119E8">
        <w:tab/>
      </w:r>
      <w:r w:rsidRPr="00B119E8">
        <w:tab/>
      </w:r>
      <w:r w:rsidRPr="00B119E8">
        <w:tab/>
      </w:r>
      <w:r w:rsidRPr="00B119E8">
        <w:tab/>
      </w:r>
      <w:r w:rsidRPr="00B119E8">
        <w:tab/>
      </w:r>
    </w:p>
    <w:p w:rsidRDefault="00163C5E" w:rsidP="00163C5E" w:rsidR="00163C5E" w:rsidRPr="00B119E8">
      <w:r w:rsidRPr="00B119E8">
        <w:t>TRGOVAČKI SUD U PAZINU</w:t>
      </w:r>
    </w:p>
    <w:p w:rsidRDefault="00163C5E" w:rsidP="00163C5E" w:rsidR="00163C5E" w:rsidRPr="00B119E8">
      <w:r w:rsidRPr="00B119E8">
        <w:t xml:space="preserve">    52000</w:t>
      </w:r>
      <w:r>
        <w:t xml:space="preserve"> PAZIN, Dršćevka 1 </w:t>
      </w:r>
      <w:r>
        <w:tab/>
      </w:r>
      <w:r>
        <w:tab/>
      </w:r>
      <w:r>
        <w:tab/>
      </w:r>
      <w:r>
        <w:tab/>
      </w:r>
      <w:r>
        <w:tab/>
        <w:t xml:space="preserve">      Posl.br.: 2 St-523</w:t>
      </w:r>
      <w:r w:rsidRPr="00530639">
        <w:t>/</w:t>
      </w:r>
      <w:r w:rsidRPr="00D94B53">
        <w:t>16-</w:t>
      </w:r>
      <w:r>
        <w:t>10</w:t>
      </w:r>
    </w:p>
    <w:p w:rsidRDefault="00163C5E" w:rsidP="00163C5E" w:rsidR="00163C5E" w:rsidRPr="00B119E8">
      <w:pPr>
        <w:jc w:val="both"/>
      </w:pPr>
      <w:r w:rsidRPr="00B119E8">
        <w:tab/>
      </w:r>
    </w:p>
    <w:p w:rsidRDefault="00163C5E" w:rsidP="00163C5E" w:rsidR="00163C5E" w:rsidRPr="00B119E8">
      <w:pPr>
        <w:jc w:val="center"/>
      </w:pPr>
      <w:r w:rsidRPr="00B119E8">
        <w:t>U  I M E  R E P U B L I K E  H R V A T S K E</w:t>
      </w:r>
    </w:p>
    <w:p w:rsidRDefault="00163C5E" w:rsidP="00163C5E" w:rsidR="00163C5E" w:rsidRPr="00B119E8"/>
    <w:p w:rsidRDefault="00163C5E" w:rsidP="00163C5E" w:rsidR="00163C5E" w:rsidRPr="00B119E8">
      <w:pPr>
        <w:jc w:val="center"/>
      </w:pPr>
      <w:r w:rsidRPr="00B119E8">
        <w:t>R J E Š E NJ E</w:t>
      </w:r>
    </w:p>
    <w:p w:rsidRDefault="00163C5E" w:rsidP="00163C5E" w:rsidR="00163C5E" w:rsidRPr="00B119E8"/>
    <w:p w:rsidRDefault="00163C5E" w:rsidP="00163C5E" w:rsidR="00163C5E" w:rsidRPr="00D94B53">
      <w:pPr>
        <w:jc w:val="both"/>
      </w:pPr>
      <w:r w:rsidRPr="00B119E8">
        <w:tab/>
        <w:t xml:space="preserve">Trgovački sud u Pazinu, po sucu Adrijani Labinjan Skok, po prijedlogu radi otvaranja stečajnog postupka nad dužnikom </w:t>
      </w:r>
      <w:r w:rsidRPr="00D93FFC">
        <w:t>AUTO MRGAN d.o.o., Cerovlje, Toncini 13, OIB: 39943733454</w:t>
      </w:r>
      <w:r w:rsidRPr="00D94B53">
        <w:t xml:space="preserve">, </w:t>
      </w:r>
      <w:r>
        <w:t>2. ožujka</w:t>
      </w:r>
      <w:r w:rsidRPr="00D94B53">
        <w:t xml:space="preserve"> 2017. </w:t>
      </w:r>
    </w:p>
    <w:p w:rsidRDefault="00163C5E" w:rsidP="00163C5E" w:rsidR="00163C5E" w:rsidRPr="00B119E8">
      <w:pPr>
        <w:jc w:val="both"/>
      </w:pPr>
    </w:p>
    <w:p w:rsidRDefault="00163C5E" w:rsidP="00163C5E" w:rsidR="00163C5E" w:rsidRPr="00B119E8">
      <w:pPr>
        <w:jc w:val="center"/>
      </w:pPr>
      <w:r w:rsidRPr="00B119E8">
        <w:t>r i j e š i o    j e</w:t>
      </w:r>
    </w:p>
    <w:p w:rsidRDefault="00163C5E" w:rsidP="00163C5E" w:rsidR="00163C5E" w:rsidRPr="00B119E8">
      <w:pPr>
        <w:jc w:val="center"/>
      </w:pPr>
    </w:p>
    <w:p w:rsidRDefault="00163C5E" w:rsidP="00163C5E" w:rsidR="00163C5E" w:rsidRPr="00B119E8">
      <w:pPr>
        <w:ind w:firstLine="720"/>
        <w:jc w:val="both"/>
      </w:pPr>
      <w:r w:rsidRPr="00B119E8">
        <w:t>I.</w:t>
      </w:r>
      <w:r w:rsidRPr="00B119E8">
        <w:tab/>
        <w:t xml:space="preserve">Otvara se stečajni postupak nad </w:t>
      </w:r>
      <w:r w:rsidRPr="00D93FFC">
        <w:t>AUTO MRGAN d.o.o., Cerovlje, Toncini 13, OIB: 39943733454</w:t>
      </w:r>
      <w:r w:rsidRPr="00B119E8">
        <w:t>.</w:t>
      </w:r>
    </w:p>
    <w:p w:rsidRDefault="00163C5E" w:rsidP="00163C5E" w:rsidR="00163C5E" w:rsidRPr="00B119E8">
      <w:pPr>
        <w:ind w:firstLine="720"/>
        <w:jc w:val="both"/>
      </w:pPr>
    </w:p>
    <w:p w:rsidRDefault="00163C5E" w:rsidP="00163C5E" w:rsidR="00163C5E" w:rsidRPr="008533D8">
      <w:pPr>
        <w:ind w:firstLine="720"/>
        <w:jc w:val="both"/>
        <w:rPr>
          <w:color w:val="FF0000"/>
        </w:rPr>
      </w:pPr>
      <w:r w:rsidRPr="008533D8">
        <w:t>II.</w:t>
      </w:r>
      <w:r w:rsidRPr="008533D8">
        <w:tab/>
        <w:t xml:space="preserve">Za stečajnog upravitelja imenuje se </w:t>
      </w:r>
      <w:r w:rsidR="008533D8" w:rsidRPr="008533D8">
        <w:t>Loris Rak, Rijeka, Zagrebačka 18, OIB: 81830822007</w:t>
      </w:r>
      <w:r w:rsidRPr="008533D8">
        <w:rPr>
          <w:color w:val="FF0000"/>
        </w:rPr>
        <w:t>.</w:t>
      </w:r>
    </w:p>
    <w:p w:rsidRDefault="00163C5E" w:rsidP="00163C5E" w:rsidR="00163C5E" w:rsidRPr="00B119E8">
      <w:pPr>
        <w:ind w:firstLine="720"/>
        <w:jc w:val="both"/>
        <w:rPr>
          <w:bCs w:val="false"/>
        </w:rPr>
      </w:pPr>
    </w:p>
    <w:p w:rsidRDefault="00163C5E" w:rsidP="00163C5E" w:rsidR="00163C5E" w:rsidRPr="00B119E8">
      <w:pPr>
        <w:ind w:firstLine="720"/>
        <w:jc w:val="both"/>
      </w:pPr>
      <w:r w:rsidRPr="00B119E8">
        <w:t>III.</w:t>
      </w:r>
      <w:r w:rsidRPr="00B119E8">
        <w:tab/>
        <w:t xml:space="preserve">Zaključuje se stečajni postupak nad </w:t>
      </w:r>
      <w:r w:rsidRPr="00D93FFC">
        <w:t>AUTO MRGAN d.o.o., Cerovlje, Toncini 13, OIB: 39943733454</w:t>
      </w:r>
      <w:r w:rsidRPr="00B119E8">
        <w:t>.</w:t>
      </w:r>
    </w:p>
    <w:p w:rsidRDefault="00163C5E" w:rsidP="00163C5E" w:rsidR="00163C5E" w:rsidRPr="00B119E8">
      <w:pPr>
        <w:ind w:firstLine="720"/>
        <w:jc w:val="both"/>
        <w:rPr>
          <w:bCs w:val="false"/>
        </w:rPr>
      </w:pPr>
    </w:p>
    <w:p w:rsidRDefault="00163C5E" w:rsidP="00163C5E" w:rsidR="00163C5E" w:rsidRPr="00B119E8">
      <w:pPr>
        <w:ind w:firstLine="720"/>
        <w:jc w:val="both"/>
        <w:rPr>
          <w:bCs w:val="false"/>
        </w:rPr>
      </w:pPr>
      <w:r w:rsidRPr="00B119E8">
        <w:t>IV.</w:t>
      </w:r>
      <w:r w:rsidRPr="00B119E8">
        <w:tab/>
        <w:t>Ovo rješenje objaviti će se na mrežnoj stranici e-Oglasna ploča sudova i po pravomoćnosti dostaviti sudskom registru ovog suda radi brisanja dužnika.</w:t>
      </w:r>
    </w:p>
    <w:p w:rsidRDefault="00163C5E" w:rsidP="00163C5E" w:rsidR="00163C5E" w:rsidRPr="00B119E8">
      <w:pPr>
        <w:autoSpaceDE w:val="false"/>
        <w:autoSpaceDN w:val="false"/>
        <w:adjustRightInd w:val="false"/>
        <w:ind w:firstLine="720"/>
        <w:jc w:val="both"/>
      </w:pPr>
    </w:p>
    <w:p w:rsidRDefault="00163C5E" w:rsidP="00163C5E" w:rsidR="00163C5E">
      <w:pPr>
        <w:autoSpaceDE w:val="false"/>
        <w:autoSpaceDN w:val="false"/>
        <w:adjustRightInd w:val="false"/>
        <w:ind w:firstLine="720"/>
        <w:jc w:val="both"/>
      </w:pPr>
      <w:r w:rsidRPr="00B119E8">
        <w:t xml:space="preserve">V. </w:t>
      </w:r>
      <w:r w:rsidRPr="00B119E8">
        <w:tab/>
        <w:t>Stečajni upravitelj može i nakon zaključenja stečajnog postupka u ime stečajnog dužnika, a za račun stečajne mase unovčiti imovinu dužnika i prikupljenim sredstvima postupiti prema odredbi iz čl. 133. st. 1. Stečajnog zakona (NN broj 71/15).</w:t>
      </w:r>
    </w:p>
    <w:p w:rsidRDefault="00163C5E" w:rsidP="00163C5E" w:rsidR="00163C5E">
      <w:pPr>
        <w:autoSpaceDE w:val="false"/>
        <w:autoSpaceDN w:val="false"/>
        <w:adjustRightInd w:val="false"/>
        <w:ind w:firstLine="720"/>
        <w:jc w:val="both"/>
      </w:pPr>
    </w:p>
    <w:p w:rsidRDefault="00163C5E" w:rsidP="00163C5E" w:rsidR="00163C5E" w:rsidRPr="00D94B53">
      <w:pPr>
        <w:ind w:firstLine="708"/>
        <w:jc w:val="both"/>
        <w:rPr>
          <w:szCs w:val="20"/>
        </w:rPr>
      </w:pPr>
      <w:r>
        <w:t>VI.</w:t>
      </w:r>
      <w:r>
        <w:tab/>
        <w:t xml:space="preserve">Nalaže se Financijskoj agenciji da </w:t>
      </w:r>
      <w:r>
        <w:rPr>
          <w:szCs w:val="20"/>
        </w:rPr>
        <w:t>naloži bankama</w:t>
      </w:r>
      <w:r w:rsidRPr="00E54495">
        <w:rPr>
          <w:szCs w:val="20"/>
        </w:rPr>
        <w:t xml:space="preserve"> prijenos </w:t>
      </w:r>
      <w:r>
        <w:rPr>
          <w:szCs w:val="20"/>
        </w:rPr>
        <w:t xml:space="preserve">ukupno </w:t>
      </w:r>
      <w:r w:rsidRPr="00E54495">
        <w:rPr>
          <w:szCs w:val="20"/>
        </w:rPr>
        <w:t xml:space="preserve">zaplijenjenog iznosa predujma </w:t>
      </w:r>
      <w:r>
        <w:rPr>
          <w:szCs w:val="20"/>
        </w:rPr>
        <w:t xml:space="preserve">s računa dužnika </w:t>
      </w:r>
      <w:r w:rsidRPr="00D93FFC">
        <w:t>AUTO MRGAN d.o.o., Cerovlje, Toncini 13, OIB: 39943733454</w:t>
      </w:r>
      <w:r>
        <w:t xml:space="preserve">, </w:t>
      </w:r>
      <w:r w:rsidRPr="00E54495">
        <w:rPr>
          <w:szCs w:val="20"/>
        </w:rPr>
        <w:t>na račun suda, u Fond za namirenje troškova stečajnog postupka, HR 4323900011300029763, poziv na broj 3333-</w:t>
      </w:r>
      <w:r>
        <w:rPr>
          <w:szCs w:val="20"/>
        </w:rPr>
        <w:t>523</w:t>
      </w:r>
      <w:r w:rsidRPr="00E54495">
        <w:rPr>
          <w:szCs w:val="20"/>
        </w:rPr>
        <w:t>-201</w:t>
      </w:r>
      <w:r>
        <w:rPr>
          <w:szCs w:val="20"/>
        </w:rPr>
        <w:t>6</w:t>
      </w:r>
      <w:r w:rsidRPr="00E54495">
        <w:rPr>
          <w:szCs w:val="20"/>
        </w:rPr>
        <w:t>, i da obustavi daljnju pljen</w:t>
      </w:r>
      <w:r>
        <w:rPr>
          <w:szCs w:val="20"/>
        </w:rPr>
        <w:t>idbu do iznosa o</w:t>
      </w:r>
      <w:r w:rsidRPr="00D41387">
        <w:rPr>
          <w:szCs w:val="20"/>
        </w:rPr>
        <w:t>d 5.000,00 kn</w:t>
      </w:r>
      <w:r w:rsidRPr="00E54495">
        <w:rPr>
          <w:szCs w:val="20"/>
        </w:rPr>
        <w:t>.</w:t>
      </w:r>
    </w:p>
    <w:p w:rsidRDefault="00163C5E" w:rsidP="00163C5E" w:rsidR="00163C5E" w:rsidRPr="00B119E8">
      <w:pPr>
        <w:jc w:val="both"/>
        <w:rPr>
          <w:bCs w:val="false"/>
        </w:rPr>
      </w:pPr>
    </w:p>
    <w:p w:rsidRDefault="00163C5E" w:rsidP="00163C5E" w:rsidR="00163C5E" w:rsidRPr="00B119E8">
      <w:pPr>
        <w:jc w:val="center"/>
        <w:rPr>
          <w:bCs w:val="false"/>
        </w:rPr>
      </w:pPr>
      <w:r w:rsidRPr="00B119E8">
        <w:t>Obrazloženje</w:t>
      </w:r>
    </w:p>
    <w:p w:rsidRDefault="00163C5E" w:rsidP="00163C5E" w:rsidR="00163C5E" w:rsidRPr="00B119E8">
      <w:pPr>
        <w:rPr>
          <w:bCs w:val="false"/>
        </w:rPr>
      </w:pPr>
    </w:p>
    <w:p w:rsidRDefault="00163C5E" w:rsidP="00163C5E" w:rsidR="00163C5E" w:rsidRPr="00B119E8">
      <w:pPr>
        <w:ind w:firstLine="708"/>
        <w:jc w:val="both"/>
      </w:pPr>
      <w:r w:rsidRPr="00B119E8">
        <w:t>Rješenjem ovog suda posl.br. 2 St-</w:t>
      </w:r>
      <w:r>
        <w:t>523</w:t>
      </w:r>
      <w:r w:rsidRPr="00B119E8">
        <w:t xml:space="preserve">/16-3 od </w:t>
      </w:r>
      <w:r>
        <w:t>30. ožujka</w:t>
      </w:r>
      <w:r w:rsidRPr="00B119E8">
        <w:t xml:space="preserve"> 2016. pokrenut je prethodni postupak radi utvrđivanja pretpostavki za otvaranje stečajnog postupka nad </w:t>
      </w:r>
      <w:r w:rsidRPr="00D93FFC">
        <w:t>AUTO MRGAN d.o.o., Cerovlje, Toncini 13, OIB: 39943733454</w:t>
      </w:r>
      <w:r w:rsidRPr="00B119E8">
        <w:t>.</w:t>
      </w:r>
    </w:p>
    <w:p w:rsidRDefault="00163C5E" w:rsidP="00163C5E" w:rsidR="00163C5E" w:rsidRPr="008533D8">
      <w:pPr>
        <w:spacing w:lineRule="atLeast" w:line="240"/>
        <w:jc w:val="both"/>
      </w:pPr>
      <w:r w:rsidRPr="00B119E8">
        <w:tab/>
        <w:t xml:space="preserve">Na temelju izjave dane od strane zakonskog zastupnika dužnika u prethodnom </w:t>
      </w:r>
      <w:r w:rsidRPr="00530639">
        <w:t>postupku proiz</w:t>
      </w:r>
      <w:r w:rsidRPr="008533D8">
        <w:t xml:space="preserve">lazi da društvo </w:t>
      </w:r>
      <w:r w:rsidR="008533D8" w:rsidRPr="008533D8">
        <w:t>ima u vlasništvu pokretnine.</w:t>
      </w:r>
    </w:p>
    <w:p w:rsidRDefault="00163C5E" w:rsidP="00163C5E" w:rsidR="00163C5E" w:rsidRPr="00285517">
      <w:pPr>
        <w:ind w:firstLine="708"/>
        <w:jc w:val="both"/>
      </w:pPr>
      <w:r w:rsidRPr="008533D8">
        <w:t>Iz Potvrde FINA-e od 27.1.2017. proizlazi da dužnik i</w:t>
      </w:r>
      <w:r>
        <w:t>ma</w:t>
      </w:r>
      <w:r w:rsidRPr="00285517">
        <w:t xml:space="preserve"> u Očevidniku redoslijeda osnova za plaćanje</w:t>
      </w:r>
      <w:r>
        <w:t xml:space="preserve"> </w:t>
      </w:r>
      <w:r w:rsidRPr="00285517">
        <w:t xml:space="preserve">evidentirane neizvršene osnove za plaćanje u neprekinutom razdoblju od </w:t>
      </w:r>
      <w:r>
        <w:t>1330</w:t>
      </w:r>
      <w:r w:rsidRPr="00285517">
        <w:t xml:space="preserve"> dana. Stoga je utvrđeno da postoji pretpostavka za otvaranje stečajnog postupka nad </w:t>
      </w:r>
      <w:r w:rsidRPr="00285517">
        <w:lastRenderedPageBreak/>
        <w:t>dužnikom – ne</w:t>
      </w:r>
      <w:r>
        <w:t>sposobnost za plaćanje, iz čl. 5. st. 2. i čl. 6. st. 2.t 1</w:t>
      </w:r>
      <w:r w:rsidRPr="00285517">
        <w:t>. Stečajnog zakona (</w:t>
      </w:r>
      <w:r>
        <w:t xml:space="preserve">NN 71/15, </w:t>
      </w:r>
      <w:r w:rsidRPr="00285517">
        <w:t>dalje: SZ).</w:t>
      </w:r>
    </w:p>
    <w:p w:rsidRDefault="00163C5E" w:rsidP="00163C5E" w:rsidR="00163C5E" w:rsidRPr="00B119E8">
      <w:pPr>
        <w:autoSpaceDE w:val="false"/>
        <w:autoSpaceDN w:val="false"/>
        <w:adjustRightInd w:val="false"/>
        <w:ind w:firstLine="708"/>
        <w:jc w:val="both"/>
      </w:pPr>
      <w:r w:rsidRPr="00B119E8">
        <w:t>Prema odredbi čl. 132. st. 1. Stečajnog zakona (NN 71/15, dalje: SZ),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163C5E" w:rsidP="00163C5E" w:rsidR="00163C5E" w:rsidRPr="00B119E8">
      <w:pPr>
        <w:ind w:firstLine="708"/>
        <w:jc w:val="both"/>
      </w:pPr>
      <w:r w:rsidRPr="00B119E8">
        <w:t>Kako sud nije utvrdio da bi dužnik imao likvidnu imovinu iz koje bi se mogli namiriti  troškovi postupka, koji bi se sastojali u troškovima i nagradi stečajnog upravitelja, troškovima izrade pečata i otvaranja žiro računa dužnika, troškovima vođenja knjigovodstva, arhive i dr., t</w:t>
      </w:r>
      <w:r>
        <w:t>o su rješenjem posl.br. 2 St-523</w:t>
      </w:r>
      <w:r w:rsidRPr="00B119E8">
        <w:t>/16-</w:t>
      </w:r>
      <w:r>
        <w:t>9</w:t>
      </w:r>
      <w:r w:rsidRPr="00B119E8">
        <w:t xml:space="preserve"> od </w:t>
      </w:r>
      <w:r>
        <w:t>2. veljače 2017</w:t>
      </w:r>
      <w:r w:rsidRPr="00B119E8">
        <w:t xml:space="preserve">. pozvani vjerovnici dužnika, te druge osobe koje za to imaju interes, da u roku od 15 dana predujme iznos od 10.000,00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t>2. veljače 2017</w:t>
      </w:r>
      <w:r w:rsidRPr="00B119E8">
        <w:t xml:space="preserve">. </w:t>
      </w:r>
    </w:p>
    <w:p w:rsidRDefault="00163C5E" w:rsidP="00163C5E" w:rsidR="00163C5E" w:rsidRPr="00B119E8">
      <w:pPr>
        <w:jc w:val="both"/>
      </w:pPr>
      <w:r w:rsidRPr="00B119E8">
        <w:tab/>
        <w:t>U navedenom roku nitko nije uplatio predujam, pa je temeljem odredbe čl. 132. st. 2. SZ-a donesena odluka kao u točki I. izreke.</w:t>
      </w:r>
    </w:p>
    <w:p w:rsidRDefault="00163C5E" w:rsidP="00163C5E" w:rsidR="00163C5E" w:rsidRPr="00B119E8">
      <w:pPr>
        <w:ind w:firstLine="720"/>
        <w:jc w:val="both"/>
        <w:rPr>
          <w:bCs w:val="false"/>
        </w:rPr>
      </w:pPr>
      <w:r w:rsidRPr="00B119E8">
        <w:t>Stečajni upravitelj može i nakon zaključenja stečajnog postupka u ime stečajnog dužnika, a za račun stečajne mase unovčiti imovinu dužnika i s ostvarenim sredstvima postupiti prema odredbi iz čl. 133. SZ-a, pa je donesena odluka kao u točki II. izreke.</w:t>
      </w:r>
    </w:p>
    <w:p w:rsidRDefault="00163C5E" w:rsidP="00163C5E" w:rsidR="00163C5E">
      <w:pPr>
        <w:jc w:val="both"/>
      </w:pPr>
      <w:r w:rsidRPr="00B119E8">
        <w:tab/>
        <w:t>Izbor stečajnog upravitelja obavljen je metodom slučajnog odabira sukladno odredbi čl. 84. st. 1., čl. 85. st. 1., čl. 132. st. 2. i čl. 432. SZ-a.</w:t>
      </w:r>
    </w:p>
    <w:p w:rsidRDefault="00163C5E" w:rsidP="00163C5E" w:rsidR="00163C5E" w:rsidRPr="00F96C91">
      <w:pPr>
        <w:ind w:firstLine="708"/>
        <w:jc w:val="both"/>
      </w:pPr>
      <w:r>
        <w:t>Prijenos zaplijenjenog iznosa predujma na račun suda, kao u t. VI. izreke rješenja, određen je na temelju čl. 112. st. 6. SZ-a.</w:t>
      </w:r>
    </w:p>
    <w:p w:rsidRDefault="00163C5E" w:rsidP="00163C5E" w:rsidR="00163C5E" w:rsidRPr="00B119E8"/>
    <w:p w:rsidRDefault="00163C5E" w:rsidP="00163C5E" w:rsidR="00163C5E" w:rsidRPr="00BA0889">
      <w:pPr>
        <w:jc w:val="center"/>
        <w:rPr>
          <w:color w:val="FF0000"/>
        </w:rPr>
      </w:pPr>
      <w:r w:rsidRPr="00B119E8">
        <w:t>U Pazi</w:t>
      </w:r>
      <w:r w:rsidRPr="003F4952">
        <w:t xml:space="preserve">nu </w:t>
      </w:r>
      <w:r>
        <w:t>2. ožujka</w:t>
      </w:r>
      <w:r w:rsidRPr="003F4952">
        <w:t xml:space="preserve"> 20</w:t>
      </w:r>
      <w:r w:rsidRPr="00530639">
        <w:t>1</w:t>
      </w:r>
      <w:r>
        <w:t>7.</w:t>
      </w:r>
    </w:p>
    <w:p w:rsidRDefault="00163C5E" w:rsidP="00163C5E" w:rsidR="00163C5E" w:rsidRPr="00B119E8">
      <w:pPr>
        <w:ind w:firstLine="720" w:left="5652"/>
        <w:jc w:val="both"/>
      </w:pPr>
      <w:r w:rsidRPr="00B119E8">
        <w:t xml:space="preserve">      </w:t>
      </w:r>
      <w:r w:rsidRPr="00B119E8">
        <w:tab/>
        <w:t xml:space="preserve">Stečajni sudac </w:t>
      </w:r>
    </w:p>
    <w:p w:rsidRDefault="00163C5E" w:rsidP="00163C5E" w:rsidR="00163C5E">
      <w:pPr>
        <w:ind w:left="5712"/>
        <w:jc w:val="both"/>
      </w:pPr>
      <w:r w:rsidRPr="00B119E8">
        <w:t xml:space="preserve">          Adrijana Labinjan Skok, v.r.</w:t>
      </w:r>
    </w:p>
    <w:p w:rsidRDefault="00163C5E" w:rsidP="00163C5E" w:rsidR="00163C5E" w:rsidRPr="00B119E8">
      <w:pPr>
        <w:jc w:val="both"/>
      </w:pPr>
    </w:p>
    <w:p w:rsidRDefault="00163C5E" w:rsidP="00163C5E" w:rsidR="00163C5E" w:rsidRPr="00530639">
      <w:r w:rsidRPr="00530639">
        <w:t xml:space="preserve">UPUTA O PRAVNOM LIJEKU: </w:t>
      </w:r>
    </w:p>
    <w:p w:rsidRDefault="00163C5E" w:rsidP="00163C5E" w:rsidR="00163C5E">
      <w:pPr>
        <w:jc w:val="both"/>
      </w:pPr>
      <w:r w:rsidRPr="00530639">
        <w:t xml:space="preserve">Protiv rješenja o otvaranju stečajnog postupka žalbu može podnijeti osoba ovlaštena za zastupanje dužnika po zakonu do dana nastupanja pravnih posljedica otvaranja stečajnog postupka i dužnik pojedinac, a protiv rješenja o odbijanju prijedloga za otvaranje stečajnog postupka pravo na žalbu ima podnositelj prijedloga (čl. 128. st. 8. SZ), dok u preostalom dijelu pravo na žalbu ima nezadovoljna strana. Žalba se podnosi ovom sudu u dva primjerka u roku od 8 dana od dana dostave iste a dostava se smatra obavljenom istekom osmog dana od dana objave rješenja na mrežnoj stranici e-Oglasna ploča sudova (čl. 12. st. 1. i 2. SZ-a), a o žalbi odlučuje Visoki trgovački sud Republike Hrvatske. </w:t>
      </w:r>
    </w:p>
    <w:p w:rsidRDefault="00163C5E" w:rsidP="00163C5E" w:rsidR="00163C5E" w:rsidRPr="00B119E8">
      <w:pPr>
        <w:jc w:val="both"/>
      </w:pPr>
    </w:p>
    <w:p w:rsidRDefault="00163C5E" w:rsidP="00163C5E" w:rsidR="00163C5E" w:rsidRPr="008533D8">
      <w:pPr>
        <w:jc w:val="both"/>
        <w:rPr>
          <w:sz w:val="22"/>
          <w:szCs w:val="22"/>
        </w:rPr>
      </w:pPr>
      <w:r w:rsidRPr="008533D8">
        <w:rPr>
          <w:sz w:val="22"/>
          <w:szCs w:val="22"/>
        </w:rPr>
        <w:t>DNA:</w:t>
      </w:r>
    </w:p>
    <w:p w:rsidRDefault="00163C5E" w:rsidP="00163C5E" w:rsidR="00163C5E" w:rsidRPr="008533D8">
      <w:pPr>
        <w:jc w:val="both"/>
        <w:rPr>
          <w:sz w:val="22"/>
          <w:szCs w:val="22"/>
        </w:rPr>
      </w:pPr>
      <w:r w:rsidRPr="008533D8">
        <w:rPr>
          <w:sz w:val="22"/>
          <w:szCs w:val="22"/>
        </w:rPr>
        <w:t>- AUTO MRGAN d.o.o., Cerovlje, Toncini 13</w:t>
      </w:r>
    </w:p>
    <w:p w:rsidRDefault="00163C5E" w:rsidP="00163C5E" w:rsidR="00163C5E" w:rsidRPr="008533D8">
      <w:pPr>
        <w:jc w:val="both"/>
        <w:rPr>
          <w:sz w:val="22"/>
          <w:szCs w:val="22"/>
        </w:rPr>
      </w:pPr>
      <w:r w:rsidRPr="008533D8">
        <w:rPr>
          <w:sz w:val="22"/>
          <w:szCs w:val="22"/>
        </w:rPr>
        <w:t xml:space="preserve">- stečajni upravitelj </w:t>
      </w:r>
      <w:r w:rsidR="008533D8" w:rsidRPr="008533D8">
        <w:rPr>
          <w:sz w:val="22"/>
          <w:szCs w:val="22"/>
        </w:rPr>
        <w:t>Loris Rak, Rijeka, Zagrebačka 18</w:t>
      </w:r>
    </w:p>
    <w:p w:rsidRDefault="00163C5E" w:rsidP="00163C5E" w:rsidR="00163C5E" w:rsidRPr="008533D8">
      <w:pPr>
        <w:jc w:val="both"/>
        <w:rPr>
          <w:sz w:val="22"/>
          <w:szCs w:val="22"/>
        </w:rPr>
      </w:pPr>
      <w:r w:rsidRPr="008533D8">
        <w:rPr>
          <w:sz w:val="22"/>
          <w:szCs w:val="22"/>
        </w:rPr>
        <w:t xml:space="preserve">- Porezna uprava – Područni ured Istra, Primorje, Lika, Pazin, M. B. Rašana 2/4, p.p. 60  </w:t>
      </w:r>
    </w:p>
    <w:p w:rsidRDefault="00163C5E" w:rsidP="00163C5E" w:rsidR="00163C5E" w:rsidRPr="008533D8">
      <w:pPr>
        <w:jc w:val="both"/>
        <w:rPr>
          <w:sz w:val="22"/>
          <w:szCs w:val="22"/>
        </w:rPr>
      </w:pPr>
      <w:r w:rsidRPr="008533D8">
        <w:rPr>
          <w:sz w:val="22"/>
          <w:szCs w:val="22"/>
        </w:rPr>
        <w:t xml:space="preserve">- FINA, Regionalni centar Rijeka, Rijeka, F. Kurelca 8 </w:t>
      </w:r>
    </w:p>
    <w:p w:rsidRDefault="00163C5E" w:rsidP="00163C5E" w:rsidR="00163C5E" w:rsidRPr="008533D8">
      <w:pPr>
        <w:jc w:val="both"/>
        <w:rPr>
          <w:sz w:val="22"/>
          <w:szCs w:val="22"/>
        </w:rPr>
      </w:pPr>
      <w:r w:rsidRPr="008533D8">
        <w:rPr>
          <w:sz w:val="22"/>
          <w:szCs w:val="22"/>
        </w:rPr>
        <w:t>- ŽDO Pula, Pula, Rovinjska ul. 2</w:t>
      </w:r>
    </w:p>
    <w:p w:rsidRDefault="00163C5E" w:rsidP="00163C5E" w:rsidR="00163C5E" w:rsidRPr="008533D8">
      <w:pPr>
        <w:jc w:val="both"/>
        <w:rPr>
          <w:sz w:val="22"/>
          <w:szCs w:val="22"/>
        </w:rPr>
      </w:pPr>
      <w:r w:rsidRPr="008533D8">
        <w:rPr>
          <w:sz w:val="22"/>
          <w:szCs w:val="22"/>
        </w:rPr>
        <w:t>- mrežna stranica e-Oglasna ploča sudova – 8 dana</w:t>
      </w:r>
    </w:p>
    <w:p w:rsidRDefault="00163C5E" w:rsidP="00163C5E" w:rsidR="00163C5E" w:rsidRPr="008533D8">
      <w:pPr>
        <w:jc w:val="both"/>
        <w:rPr>
          <w:sz w:val="22"/>
          <w:szCs w:val="22"/>
        </w:rPr>
      </w:pPr>
      <w:r w:rsidRPr="008533D8">
        <w:rPr>
          <w:sz w:val="22"/>
          <w:szCs w:val="22"/>
        </w:rPr>
        <w:t>- sudski registar elektronskim putem radi zabilježbe otvaranja stečajnog postupka</w:t>
      </w:r>
    </w:p>
    <w:p w:rsidRDefault="00163C5E" w:rsidP="00163C5E" w:rsidR="00163C5E" w:rsidRPr="008533D8">
      <w:pPr>
        <w:jc w:val="both"/>
        <w:rPr>
          <w:sz w:val="22"/>
          <w:szCs w:val="22"/>
        </w:rPr>
      </w:pPr>
      <w:r w:rsidRPr="008533D8">
        <w:rPr>
          <w:sz w:val="22"/>
          <w:szCs w:val="22"/>
        </w:rPr>
        <w:t>Po pravomoćnosti:</w:t>
      </w:r>
    </w:p>
    <w:p w:rsidRDefault="00163C5E" w:rsidP="008533D8" w:rsidR="00500701">
      <w:pPr>
        <w:jc w:val="both"/>
      </w:pPr>
      <w:r w:rsidRPr="00BA0889">
        <w:rPr>
          <w:sz w:val="22"/>
          <w:szCs w:val="22"/>
        </w:rPr>
        <w:t>- s</w:t>
      </w:r>
      <w:r w:rsidRPr="00BA0889">
        <w:rPr>
          <w:bCs w:val="false"/>
          <w:sz w:val="22"/>
          <w:szCs w:val="22"/>
        </w:rPr>
        <w:t>udski registar – (</w:t>
      </w:r>
      <w:r w:rsidRPr="00BA0889">
        <w:rPr>
          <w:bCs w:val="false"/>
          <w:sz w:val="22"/>
          <w:szCs w:val="22"/>
          <w:u w:val="single"/>
        </w:rPr>
        <w:t>elektronskim putem i fizički</w:t>
      </w:r>
      <w:r w:rsidRPr="00BA0889">
        <w:rPr>
          <w:bCs w:val="false"/>
          <w:sz w:val="22"/>
          <w:szCs w:val="22"/>
        </w:rPr>
        <w:t xml:space="preserve">) - </w:t>
      </w:r>
      <w:r w:rsidRPr="00BA0889">
        <w:rPr>
          <w:sz w:val="22"/>
          <w:szCs w:val="22"/>
        </w:rPr>
        <w:t xml:space="preserve">radi brisanja dužnika iz sudskog registra </w:t>
      </w:r>
    </w:p>
    <w:sectPr w:rsidSect="00BA0889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3C5E" w:rsidP="00163C5E" w:rsidR="00163C5E">
      <w:r>
        <w:separator/>
      </w:r>
    </w:p>
  </w:endnote>
  <w:endnote w:id="0" w:type="continuationSeparator">
    <w:p w:rsidRDefault="00163C5E" w:rsidP="00163C5E" w:rsidR="00163C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3C5E" w:rsidP="00163C5E" w:rsidR="00163C5E">
      <w:r>
        <w:separator/>
      </w:r>
    </w:p>
  </w:footnote>
  <w:footnote w:id="0" w:type="continuationSeparator">
    <w:p w:rsidRDefault="00163C5E" w:rsidP="00163C5E" w:rsidR="00163C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8533D8" w:rsidP="00163C5E" w:rsidR="00ED131D" w:rsidRPr="009C46FF">
        <w:r>
          <w:tab/>
        </w:r>
        <w:r w:rsidR="00163C5E">
          <w:tab/>
        </w:r>
        <w:r w:rsidR="00163C5E">
          <w:tab/>
        </w:r>
        <w:r w:rsidR="00163C5E">
          <w:tab/>
        </w:r>
        <w:r w:rsidR="00163C5E">
          <w:tab/>
        </w:r>
        <w:r w:rsidR="00163C5E">
          <w:tab/>
          <w:t xml:space="preserve">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91C33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</w:t>
        </w:r>
        <w:r w:rsidR="00163C5E">
          <w:rPr>
            <w:sz w:val="23"/>
            <w:szCs w:val="23"/>
          </w:rPr>
          <w:tab/>
        </w:r>
        <w:r w:rsidR="00163C5E">
          <w:rPr>
            <w:sz w:val="23"/>
            <w:szCs w:val="23"/>
          </w:rPr>
          <w:tab/>
          <w:t xml:space="preserve">      </w:t>
        </w:r>
        <w:r w:rsidR="00163C5E">
          <w:t>Posl.br.: 2 St-523</w:t>
        </w:r>
        <w:r w:rsidR="00163C5E" w:rsidRPr="00530639">
          <w:t>/</w:t>
        </w:r>
        <w:r w:rsidR="00163C5E" w:rsidRPr="00D94B53">
          <w:t>16-</w:t>
        </w:r>
        <w:r w:rsidR="00163C5E">
          <w:t>10</w:t>
        </w:r>
      </w:p>
    </w:sdtContent>
  </w:sdt>
  <w:p w:rsidRDefault="00991C33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33D8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3C5E"/>
    <w:rsid w:val="00163C5E"/>
    <w:rsid w:val="00554328"/>
    <w:rsid w:val="008533D8"/>
    <w:rsid w:val="00985388"/>
    <w:rsid w:val="00991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3C5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63C5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63C5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3C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3C5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3C5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3C5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1C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1C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1C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1C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1C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3C5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63C5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63C5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3C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3C5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3C5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3C5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1C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1C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1C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1C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1C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St-523/2016</izvorni_sadrzaj>
    <derivirana_varijabla naziv="DomainObject.Predmet.OznakaBroj_1">St-523/2016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MRGAN d.o.o. CEROVLJE</izvorni_sadrzaj>
    <derivirana_varijabla naziv="DomainObject.Predmet.ProtustrankaFormated_1">  AUTO MRGAN d.o.o. CEROVLJE</derivirana_varijabla>
  </DomainObject.Predmet.ProtustrankaFormated>
  <DomainObject.Predmet.ProtustrankaFormatedOIB>
    <izvorni_sadrzaj>  AUTO MRGAN d.o.o. CEROVLJE, OIB 39943733454</izvorni_sadrzaj>
    <derivirana_varijabla naziv="DomainObject.Predmet.ProtustrankaFormatedOIB_1">  AUTO MRGAN d.o.o. CEROVLJE, OIB 39943733454</derivirana_varijabla>
  </DomainObject.Predmet.ProtustrankaFormatedOIB>
  <DomainObject.Predmet.ProtustrankaFormatedWithAdress>
    <izvorni_sadrzaj> AUTO MRGAN d.o.o. CEROVLJE, Toncini 13, 52402 Cerovlje</izvorni_sadrzaj>
    <derivirana_varijabla naziv="DomainObject.Predmet.ProtustrankaFormatedWithAdress_1"> AUTO MRGAN d.o.o. CEROVLJE, Toncini 13, 52402 Cerovlje</derivirana_varijabla>
  </DomainObject.Predmet.ProtustrankaFormatedWithAdress>
  <DomainObject.Predmet.ProtustrankaFormatedWithAdressOIB>
    <izvorni_sadrzaj> AUTO MRGAN d.o.o. CEROVLJE, OIB 39943733454, Toncini 13, 52402 Cerovlje</izvorni_sadrzaj>
    <derivirana_varijabla naziv="DomainObject.Predmet.ProtustrankaFormatedWithAdressOIB_1"> AUTO MRGAN d.o.o. CEROVLJE, OIB 39943733454, Toncini 13, 52402 Cerovlje</derivirana_varijabla>
  </DomainObject.Predmet.ProtustrankaFormatedWithAdressOIB>
  <DomainObject.Predmet.ProtustrankaWithAdress>
    <izvorni_sadrzaj>AUTO MRGAN d.o.o. CEROVLJE Toncini 13, 52402 Cerovlje</izvorni_sadrzaj>
    <derivirana_varijabla naziv="DomainObject.Predmet.ProtustrankaWithAdress_1">AUTO MRGAN d.o.o. CEROVLJE Toncini 13, 52402 Cerovlje</derivirana_varijabla>
  </DomainObject.Predmet.ProtustrankaWithAdress>
  <DomainObject.Predmet.ProtustrankaWithAdressOIB>
    <izvorni_sadrzaj>AUTO MRGAN d.o.o. CEROVLJE, OIB 39943733454, Toncini 13, 52402 Cerovlje</izvorni_sadrzaj>
    <derivirana_varijabla naziv="DomainObject.Predmet.ProtustrankaWithAdressOIB_1">AUTO MRGAN d.o.o. CEROVLJE, OIB 39943733454, Toncini 13, 52402 Cerovlje</derivirana_varijabla>
  </DomainObject.Predmet.ProtustrankaWithAdressOIB>
  <DomainObject.Predmet.ProtustrankaNazivFormated>
    <izvorni_sadrzaj>AUTO MRGAN d.o.o. CEROVLJE</izvorni_sadrzaj>
    <derivirana_varijabla naziv="DomainObject.Predmet.ProtustrankaNazivFormated_1">AUTO MRGAN d.o.o. CEROVLJE</derivirana_varijabla>
  </DomainObject.Predmet.ProtustrankaNazivFormated>
  <DomainObject.Predmet.ProtustrankaNazivFormatedOIB>
    <izvorni_sadrzaj>AUTO MRGAN d.o.o. CEROVLJE, OIB 39943733454</izvorni_sadrzaj>
    <derivirana_varijabla naziv="DomainObject.Predmet.ProtustrankaNazivFormatedOIB_1">AUTO MRGAN d.o.o. CEROVLJE, OIB 39943733454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485695.58</izvorni_sadrzaj>
    <derivirana_varijabla naziv="DomainObject.Predmet.TrenutnaVrijednost_1">485695.58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AUTO MRGAN d.o.o. CEROVLJE</item>
    </izvorni_sadrzaj>
    <derivirana_varijabla naziv="DomainObject.Predmet.ProtuStrankaListFormated_1">
      <item>AUTO MRGAN d.o.o. CEROVLJE</item>
    </derivirana_varijabla>
  </DomainObject.Predmet.ProtuStrankaListFormated>
  <DomainObject.Predmet.ProtuStrankaListFormatedOIB>
    <izvorni_sadrzaj>
      <item>AUTO MRGAN d.o.o. CEROVLJE, OIB 39943733454</item>
    </izvorni_sadrzaj>
    <derivirana_varijabla naziv="DomainObject.Predmet.ProtuStrankaListFormatedOIB_1">
      <item>AUTO MRGAN d.o.o. CEROVLJE, OIB 39943733454</item>
    </derivirana_varijabla>
  </DomainObject.Predmet.ProtuStrankaListFormatedOIB>
  <DomainObject.Predmet.ProtuStrankaListFormatedWithAdress>
    <izvorni_sadrzaj>
      <item>AUTO MRGAN d.o.o. CEROVLJE, Toncini 13, 52402 Cerovlje</item>
    </izvorni_sadrzaj>
    <derivirana_varijabla naziv="DomainObject.Predmet.ProtuStrankaListFormatedWithAdress_1">
      <item>AUTO MRGAN d.o.o. CEROVLJE, Toncini 13, 52402 Cerovlje</item>
    </derivirana_varijabla>
  </DomainObject.Predmet.ProtuStrankaListFormatedWithAdress>
  <DomainObject.Predmet.ProtuStrankaListFormatedWithAdressOIB>
    <izvorni_sadrzaj>
      <item>AUTO MRGAN d.o.o. CEROVLJE, OIB 39943733454, Toncini 13, 52402 Cerovlje</item>
    </izvorni_sadrzaj>
    <derivirana_varijabla naziv="DomainObject.Predmet.ProtuStrankaListFormatedWithAdressOIB_1">
      <item>AUTO MRGAN d.o.o. CEROVLJE, OIB 39943733454, Toncini 13, 52402 Cerovlje</item>
    </derivirana_varijabla>
  </DomainObject.Predmet.ProtuStrankaListFormatedWithAdressOIB>
  <DomainObject.Predmet.ProtuStrankaListNazivFormated>
    <izvorni_sadrzaj>
      <item>AUTO MRGAN d.o.o. CEROVLJE</item>
    </izvorni_sadrzaj>
    <derivirana_varijabla naziv="DomainObject.Predmet.ProtuStrankaListNazivFormated_1">
      <item>AUTO MRGAN d.o.o. CEROVLJE</item>
    </derivirana_varijabla>
  </DomainObject.Predmet.ProtuStrankaListNazivFormated>
  <DomainObject.Predmet.ProtuStrankaListNazivFormatedOIB>
    <izvorni_sadrzaj>
      <item>AUTO MRGAN d.o.o. CEROVLJE, OIB 39943733454</item>
    </izvorni_sadrzaj>
    <derivirana_varijabla naziv="DomainObject.Predmet.ProtuStrankaListNazivFormatedOIB_1">
      <item>AUTO MRGAN d.o.o. CEROVLJE, OIB 39943733454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AUTO MRGAN d.o.o. CEROVLJE</izvorni_sadrzaj>
    <derivirana_varijabla naziv="DomainObject.Predmet.ProtustrankaIDrugi_1">AUTO MRGAN d.o.o. CEROVLJE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AUTO MRGAN d.o.o. CEROVLJE, OIB 39943733454, Toncini 13, 52402 Cerovlje</izvorni_sadrzaj>
    <derivirana_varijabla naziv="DomainObject.Predmet.ProtustrankaIDrugiAdressOIB_1">AUTO MRGAN d.o.o. CEROVLJE, OIB 39943733454, Toncini 13, 52402 Cerovlje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AUTO MRGAN d.o.o. CEROVLJE</item>
    </izvorni_sadrzaj>
    <derivirana_varijabla naziv="DomainObject.Predmet.SudioniciListNaziv_1">
      <item>FINANCIJSKA AGENCIJA, RC RIJEKA, PODRUŽNICA PULA, PULA</item>
      <item>AUTO MRGAN d.o.o. CEROVLJE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AUTO MRGAN d.o.o. CEROVLJE, OIB 39943733454, Toncini 13,52402 Cerovlje</item>
    </izvorni_sadrzaj>
    <derivirana_varijabla naziv="DomainObject.Predmet.SudioniciListAdressOIB_1">
      <item>FINANCIJSKA AGENCIJA, RC RIJEKA, PODRUŽNICA PULA, PULA, OIB 85821130368, Giardini 5,52100 Pula</item>
      <item>AUTO MRGAN d.o.o. CEROVLJE, OIB 39943733454, Toncini 13,52402 Cerovlje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39943733454</item>
    </izvorni_sadrzaj>
    <derivirana_varijabla naziv="DomainObject.Predmet.SudioniciListNazivOIB_1">
      <item>, OIB 85821130368</item>
      <item>, OIB 39943733454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866</properties:Words>
  <properties:Characters>4583</properties:Characters>
  <properties:Lines>99</properties:Lines>
  <properties:Paragraphs>38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2017-03-02T06:32:00Z</dcterms:created>
  <dc:creator>Jasmina Matika</dc:creator>
  <cp:lastModifiedBy>Jasmina Matika</cp:lastModifiedBy>
  <dcterms:modified xmlns:xsi="http://www.w3.org/2001/XMLSchema-instance" xsi:type="dcterms:W3CDTF">2017-03-02T06:55:00Z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