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739734a" w14:paraId="739734a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947D19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 w:rsidR="00947D19">
              <w:rPr>
                <w:rFonts w:cs="Times New Roman" w:eastAsia="Times New Roman"/>
                <w:lang w:eastAsia="hr-HR"/>
              </w:rPr>
              <w:t>314/2018-4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>v dužnika</w:t>
      </w:r>
      <w:r w:rsidR="00947D19">
        <w:t xml:space="preserve"> </w:t>
      </w:r>
      <w:r w:rsidR="00947D19">
        <w:rPr>
          <w:rFonts w:cs="Times New Roman"/>
        </w:rPr>
        <w:t>BORAL j.d.o.o., Josipa Kozarca 26/B, Varaždin, OIB: 24969412170</w:t>
      </w:r>
      <w:r w:rsidR="004E39B1">
        <w:rPr>
          <w:rFonts w:cs="Times New Roman"/>
        </w:rPr>
        <w:t xml:space="preserve">, </w:t>
      </w:r>
      <w:r w:rsidR="00947D19">
        <w:rPr>
          <w:rFonts w:cs="Times New Roman"/>
        </w:rPr>
        <w:t>9. siječnja 2019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947D19">
        <w:t xml:space="preserve"> BORAL j.d.o.o., Josipa Kozarca 26/B, Varaždin, OIB: 24969412170</w:t>
      </w:r>
      <w:r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Za stečajnog upravitelja imenuje se</w:t>
      </w:r>
      <w:r w:rsidR="00947D19">
        <w:t xml:space="preserve"> Davorin Kapustić, Ak. Mirka Maleza 4, Ivanec, OIB: 58634265045</w:t>
      </w:r>
      <w:r w:rsidR="001A6732"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AF14DB" w:rsidR="00AF14DB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27944" w:rsidP="00AF14DB" w:rsidR="00D27944">
      <w:pPr>
        <w:jc w:val="center"/>
        <w:rPr>
          <w:rFonts w:cs="Times New Roman"/>
        </w:rPr>
      </w:pP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947D19">
        <w:rPr>
          <w:rFonts w:cs="Times New Roman"/>
        </w:rPr>
        <w:t xml:space="preserve">22. kolovoza </w:t>
      </w:r>
      <w:r w:rsidR="00820B02">
        <w:rPr>
          <w:rFonts w:cs="Times New Roman"/>
        </w:rPr>
        <w:t>2018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</w:t>
      </w:r>
      <w:r w:rsidR="00947D19">
        <w:rPr>
          <w:rFonts w:cs="Times New Roman"/>
        </w:rPr>
        <w:t>4. rujna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>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B35BF4" w:rsidR="00B35BF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9942BA" w:rsidP="00B35BF4" w:rsidR="009942B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Potrebno je navesti da na dan </w:t>
      </w:r>
      <w:r w:rsidR="00947D19">
        <w:rPr>
          <w:rFonts w:cs="Times New Roman"/>
        </w:rPr>
        <w:t>8. siječnja 2019</w:t>
      </w:r>
      <w:r>
        <w:rPr>
          <w:rFonts w:cs="Times New Roman"/>
        </w:rPr>
        <w:t xml:space="preserve">. dužnik u Očevidniku o redoslijedu plaćanja ima zaveden iznos od </w:t>
      </w:r>
      <w:r w:rsidR="00947D19">
        <w:rPr>
          <w:rFonts w:cs="Times New Roman"/>
        </w:rPr>
        <w:t>55.709,00</w:t>
      </w:r>
      <w:r>
        <w:rPr>
          <w:rFonts w:cs="Times New Roman"/>
        </w:rPr>
        <w:t xml:space="preserve"> kn za čiju naplatu nema novčanih sredstava. </w:t>
      </w:r>
    </w:p>
    <w:p w:rsidRDefault="009942BA" w:rsidP="00B35BF4" w:rsidR="009942BA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947D19">
        <w:rPr>
          <w:rFonts w:cs="Times New Roman"/>
        </w:rPr>
        <w:t>9. siječnja 2019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5879B6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2C58" w:rsidP="00084862" w:rsidR="00084862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2A2C58" w:rsidP="00084862" w:rsidR="002A2C58">
      <w:pPr>
        <w:jc w:val="both"/>
      </w:pP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</w:t>
      </w:r>
      <w:r w:rsidR="00084862" w:rsidRPr="00084862">
        <w:rPr>
          <w:rFonts w:cs="Times New Roman" w:eastAsia="Times New Roman"/>
          <w:lang w:eastAsia="hr-HR"/>
        </w:rPr>
        <w:t>, Financijska agencija, Regionalni centar Zagreb, Podružnica Varaždin, A. Cesarca 2,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Ministarstvo financija, Porezna uprava, Područni ured </w:t>
      </w:r>
      <w:r w:rsidR="00947D19">
        <w:rPr>
          <w:rFonts w:cs="Times New Roman"/>
        </w:rPr>
        <w:t>Varaždin, Graberje 1, Varaždin,</w:t>
      </w:r>
    </w:p>
    <w:p w:rsidRDefault="004E39B1" w:rsidP="004E39B1" w:rsidR="004E39B1" w:rsidRPr="004E39B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Sudski registar, odmah i nakon pravomoćnosti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820B02" w:rsidP="00084862" w:rsidR="00084862" w:rsidRPr="00820B0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</w:t>
      </w:r>
      <w:r w:rsidR="00084862" w:rsidRPr="00084862">
        <w:rPr>
          <w:rFonts w:cs="Times New Roman" w:eastAsia="Times New Roman"/>
          <w:lang w:eastAsia="hr-HR"/>
        </w:rPr>
        <w:t xml:space="preserve">, </w:t>
      </w:r>
      <w:r w:rsidR="00947D19">
        <w:rPr>
          <w:rFonts w:cs="Times New Roman"/>
        </w:rPr>
        <w:t xml:space="preserve">BORAL j.d.o.o., Josipa Kozarca 26/B, Varaždin, </w:t>
      </w:r>
    </w:p>
    <w:p w:rsidRDefault="00820B02" w:rsidP="00820B02" w:rsidR="00820B02" w:rsidRPr="00820B0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Pr="00084862">
        <w:rPr>
          <w:rFonts w:cs="Times New Roman"/>
        </w:rPr>
        <w:t xml:space="preserve"> dužnika, </w:t>
      </w:r>
      <w:r w:rsidR="00947D19">
        <w:rPr>
          <w:rFonts w:cs="Times New Roman"/>
        </w:rPr>
        <w:t>Alan Borovec, Josipa Kozarca 26/B, Varaždin,</w:t>
      </w: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upravitelj</w:t>
      </w:r>
      <w:r w:rsidR="004E39B1">
        <w:rPr>
          <w:rFonts w:cs="Times New Roman" w:eastAsia="Times New Roman"/>
          <w:lang w:eastAsia="hr-HR"/>
        </w:rPr>
        <w:t>,</w:t>
      </w:r>
      <w:r w:rsidR="001A6732" w:rsidRPr="001A6732">
        <w:t xml:space="preserve"> </w:t>
      </w:r>
      <w:r w:rsidR="00947D19">
        <w:t>Davorin Kapustić, Ak. Mirka Maleza 4, Ivanec,</w:t>
      </w:r>
    </w:p>
    <w:p w:rsidRDefault="00820B02" w:rsidP="00F42C21" w:rsidR="005879B6" w:rsidRPr="00F42C2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</w:t>
      </w:r>
      <w:r w:rsidR="00084862" w:rsidRPr="00084862">
        <w:rPr>
          <w:rFonts w:cs="Times New Roman"/>
        </w:rPr>
        <w:t xml:space="preserve"> odvj</w:t>
      </w:r>
      <w:r>
        <w:rPr>
          <w:rFonts w:cs="Times New Roman"/>
        </w:rPr>
        <w:t>etništvo</w:t>
      </w:r>
      <w:r w:rsidR="00084862" w:rsidRPr="00084862">
        <w:rPr>
          <w:rFonts w:cs="Times New Roman"/>
        </w:rPr>
        <w:t xml:space="preserve"> u Varaždinu, Građansko upravni odjel, Varaždin, B. Radić 2,</w:t>
      </w:r>
    </w:p>
    <w:sectPr w:rsidSect="005879B6" w:rsidR="005879B6" w:rsidRPr="00F42C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238" w:rsidP="005879B6" w:rsidR="00A36238">
      <w:pPr>
        <w:spacing w:after="0"/>
      </w:pPr>
      <w:r>
        <w:separator/>
      </w:r>
    </w:p>
  </w:endnote>
  <w:endnote w:id="0" w:type="continuationSeparator">
    <w:p w:rsidRDefault="00A36238" w:rsidP="005879B6" w:rsidR="00A362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238" w:rsidP="005879B6" w:rsidR="00A36238">
      <w:pPr>
        <w:spacing w:after="0"/>
      </w:pPr>
      <w:r>
        <w:separator/>
      </w:r>
    </w:p>
  </w:footnote>
  <w:footnote w:id="0" w:type="continuationSeparator">
    <w:p w:rsidRDefault="00A36238" w:rsidP="005879B6" w:rsidR="00A3623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738">
          <w:rPr>
            <w:noProof/>
          </w:rPr>
          <w:t>2</w:t>
        </w:r>
        <w:r>
          <w:fldChar w:fldCharType="end"/>
        </w:r>
      </w:p>
    </w:sdtContent>
  </w:sdt>
  <w:p w:rsidRDefault="005879B6" w:rsidR="00A10F4C">
    <w:pPr>
      <w:pStyle w:val="Zaglavlje"/>
    </w:pPr>
    <w:r>
      <w:tab/>
    </w:r>
    <w:r>
      <w:tab/>
      <w:t>Poslovni broj: 5 St-</w:t>
    </w:r>
    <w:r w:rsidR="00947D19">
      <w:t>314/2018-4</w:t>
    </w:r>
  </w:p>
  <w:p w:rsidRDefault="00820B02" w:rsidR="00820B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84862"/>
    <w:rsid w:val="000F71F6"/>
    <w:rsid w:val="00153EB0"/>
    <w:rsid w:val="001A6732"/>
    <w:rsid w:val="002A2C58"/>
    <w:rsid w:val="004451ED"/>
    <w:rsid w:val="004E39B1"/>
    <w:rsid w:val="005879B6"/>
    <w:rsid w:val="00620B61"/>
    <w:rsid w:val="00640559"/>
    <w:rsid w:val="006C6D13"/>
    <w:rsid w:val="00791E15"/>
    <w:rsid w:val="00820B02"/>
    <w:rsid w:val="00826138"/>
    <w:rsid w:val="0083032A"/>
    <w:rsid w:val="00866E23"/>
    <w:rsid w:val="00947D19"/>
    <w:rsid w:val="00954519"/>
    <w:rsid w:val="00955B19"/>
    <w:rsid w:val="009942BA"/>
    <w:rsid w:val="009B580F"/>
    <w:rsid w:val="00A10F4C"/>
    <w:rsid w:val="00A36238"/>
    <w:rsid w:val="00AE7738"/>
    <w:rsid w:val="00AF14DB"/>
    <w:rsid w:val="00B35BF4"/>
    <w:rsid w:val="00BB217C"/>
    <w:rsid w:val="00C16C2A"/>
    <w:rsid w:val="00C660EF"/>
    <w:rsid w:val="00C81C41"/>
    <w:rsid w:val="00CA4ADC"/>
    <w:rsid w:val="00CB2122"/>
    <w:rsid w:val="00D26B8A"/>
    <w:rsid w:val="00D27944"/>
    <w:rsid w:val="00D534D4"/>
    <w:rsid w:val="00E726C6"/>
    <w:rsid w:val="00E96C2B"/>
    <w:rsid w:val="00F05325"/>
    <w:rsid w:val="00F13AB2"/>
    <w:rsid w:val="00F36D28"/>
    <w:rsid w:val="00F42C21"/>
    <w:rsid w:val="00FE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7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73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773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773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773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7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73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773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773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773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BORAL  jednostavno društvo s ograničenom odgovornošću za trgovinu i zastupanje</izvorni_sadrzaj>
    <derivirana_varijabla naziv="DomainObject.Predmet.ProtustrankaFormated_1">  BORAL  jednostavno društvo s ograničenom odgovornošću za trgovinu i zastupanje</derivirana_varijabla>
  </DomainObject.Predmet.ProtustrankaFormated>
  <DomainObject.Predmet.ProtustrankaFormatedOIB>
    <izvorni_sadrzaj>  BORAL  jednostavno društvo s ograničenom odgovornošću za trgovinu i zastupanje, OIB 24969412170</izvorni_sadrzaj>
    <derivirana_varijabla naziv="DomainObject.Predmet.ProtustrankaFormatedOIB_1">  BORAL  jednostavno društvo s ograničenom odgovornošću za trgovinu i zastupanje, OIB 24969412170</derivirana_varijabla>
  </DomainObject.Predmet.ProtustrankaFormatedOIB>
  <DomainObject.Predmet.ProtustrankaFormatedWithAdress>
    <izvorni_sadrzaj> BORAL  jednostavno društvo s ograničenom odgovornošću za trgovinu i zastupanje, Josipa Kozarca 26/B, 42000 Varaždin</izvorni_sadrzaj>
    <derivirana_varijabla naziv="DomainObject.Predmet.ProtustrankaFormatedWithAdress_1"> BORAL  jednostavno društvo s ograničenom odgovornošću za trgovinu i zastupanje, Josipa Kozarca 26/B, 42000 Varaždin</derivirana_varijabla>
  </DomainObject.Predmet.ProtustrankaFormatedWithAdress>
  <DomainObject.Predmet.ProtustrankaFormatedWithAdressOIB>
    <izvorni_sadrzaj> BORAL  jednostavno društvo s ograničenom odgovornošću za trgovinu i zastupanje, OIB 24969412170, Josipa Kozarca 26/B, 42000 Varaždin</izvorni_sadrzaj>
    <derivirana_varijabla naziv="DomainObject.Predmet.ProtustrankaFormatedWithAdressOIB_1"> BORAL  jednostavno društvo s ograničenom odgovornošću za trgovinu i zastupanje, OIB 24969412170, Josipa Kozarca 26/B, 42000 Varaždin</derivirana_varijabla>
  </DomainObject.Predmet.ProtustrankaFormatedWithAdressOIB>
  <DomainObject.Predmet.ProtustrankaWithAdress>
    <izvorni_sadrzaj>BORAL  jednostavno društvo s ograničenom odgovornošću za trgovinu i zastupanje Josipa Kozarca 26/B, 42000 Varaždin</izvorni_sadrzaj>
    <derivirana_varijabla naziv="DomainObject.Predmet.ProtustrankaWithAdress_1">BORAL  jednostavno društvo s ograničenom odgovornošću za trgovinu i zastupanje Josipa Kozarca 26/B, 42000 Varaždin</derivirana_varijabla>
  </DomainObject.Predmet.ProtustrankaWithAdress>
  <DomainObject.Predmet.ProtustrankaWithAdressOIB>
    <izvorni_sadrzaj>BORAL  jednostavno društvo s ograničenom odgovornošću za trgovinu i zastupanje, OIB 24969412170, Josipa Kozarca 26/B, 42000 Varaždin</izvorni_sadrzaj>
    <derivirana_varijabla naziv="DomainObject.Predmet.ProtustrankaWithAdressOIB_1">BORAL  jednostavno društvo s ograničenom odgovornošću za trgovinu i zastupanje, OIB 24969412170, Josipa Kozarca 26/B, 42000 Varaždin</derivirana_varijabla>
  </DomainObject.Predmet.ProtustrankaWithAdressOIB>
  <DomainObject.Predmet.ProtustrankaNazivFormated>
    <izvorni_sadrzaj>BORAL  jednostavno društvo s ograničenom odgovornošću za trgovinu i zastupanje</izvorni_sadrzaj>
    <derivirana_varijabla naziv="DomainObject.Predmet.ProtustrankaNazivFormated_1">BORAL  jednostavno društvo s ograničenom odgovornošću za trgovinu i zastupanje</derivirana_varijabla>
  </DomainObject.Predmet.ProtustrankaNazivFormated>
  <DomainObject.Predmet.ProtustrankaNazivFormatedOIB>
    <izvorni_sadrzaj>BORAL  jednostavno društvo s ograničenom odgovornošću za trgovinu i zastupanje, OIB 24969412170</izvorni_sadrzaj>
    <derivirana_varijabla naziv="DomainObject.Predmet.ProtustrankaNazivFormatedOIB_1">BORAL  jednostavno društvo s ograničenom odgovornošću za trgovinu i zastupanje, OIB 24969412170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42784.46</izvorni_sadrzaj>
    <derivirana_varijabla naziv="DomainObject.Predmet.TrenutnaVrijednost_1">42784.46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BORAL  jednostavno društvo s ograničenom odgovornošću za trgovinu i zastupanje</item>
    </izvorni_sadrzaj>
    <derivirana_varijabla naziv="DomainObject.Predmet.ProtuStrankaListFormated_1">
      <item>BORAL  jednostavno društvo s ograničenom odgovornošću za trgovinu i zastupanje</item>
    </derivirana_varijabla>
  </DomainObject.Predmet.ProtuStrankaListFormated>
  <DomainObject.Predmet.ProtuStrankaListFormatedOIB>
    <izvorni_sadrzaj>
      <item>BORAL  jednostavno društvo s ograničenom odgovornošću za trgovinu i zastupanje, OIB 24969412170</item>
    </izvorni_sadrzaj>
    <derivirana_varijabla naziv="DomainObject.Predmet.ProtuStrankaListFormatedOIB_1">
      <item>BORAL  jednostavno društvo s ograničenom odgovornošću za trgovinu i zastupanje, OIB 24969412170</item>
    </derivirana_varijabla>
  </DomainObject.Predmet.ProtuStrankaListFormatedOIB>
  <DomainObject.Predmet.ProtuStrankaListFormatedWithAdress>
    <izvorni_sadrzaj>
      <item>BORAL  jednostavno društvo s ograničenom odgovornošću za trgovinu i zastupanje, Josipa Kozarca 26/B, 42000 Varaždin</item>
    </izvorni_sadrzaj>
    <derivirana_varijabla naziv="DomainObject.Predmet.ProtuStrankaListFormatedWithAdress_1">
      <item>BORAL  jednostavno društvo s ograničenom odgovornošću za trgovinu i zastupanje, Josipa Kozarca 26/B, 42000 Varaždin</item>
    </derivirana_varijabla>
  </DomainObject.Predmet.ProtuStrankaListFormatedWithAdress>
  <DomainObject.Predmet.ProtuStrankaListFormatedWithAdressOIB>
    <izvorni_sadrzaj>
      <item>BORAL  jednostavno društvo s ograničenom odgovornošću za trgovinu i zastupanje, OIB 24969412170, Josipa Kozarca 26/B, 42000 Varaždin</item>
    </izvorni_sadrzaj>
    <derivirana_varijabla naziv="DomainObject.Predmet.ProtuStrankaListFormatedWithAdressOIB_1">
      <item>BORAL  jednostavno društvo s ograničenom odgovornošću za trgovinu i zastupanje, OIB 24969412170, Josipa Kozarca 26/B, 42000 Varaždin</item>
    </derivirana_varijabla>
  </DomainObject.Predmet.ProtuStrankaListFormatedWithAdressOIB>
  <DomainObject.Predmet.ProtuStrankaListNazivFormated>
    <izvorni_sadrzaj>
      <item>BORAL  jednostavno društvo s ograničenom odgovornošću za trgovinu i zastupanje</item>
    </izvorni_sadrzaj>
    <derivirana_varijabla naziv="DomainObject.Predmet.ProtuStrankaListNazivFormated_1">
      <item>BORAL  jednostavno društvo s ograničenom odgovornošću za trgovinu i zastupanje</item>
    </derivirana_varijabla>
  </DomainObject.Predmet.ProtuStrankaListNazivFormated>
  <DomainObject.Predmet.ProtuStrankaListNazivFormatedOIB>
    <izvorni_sadrzaj>
      <item>BORAL  jednostavno društvo s ograničenom odgovornošću za trgovinu i zastupanje, OIB 24969412170</item>
    </izvorni_sadrzaj>
    <derivirana_varijabla naziv="DomainObject.Predmet.ProtuStrankaListNazivFormatedOIB_1">
      <item>BORAL  jednostavno društvo s ograničenom odgovornošću za trgovinu i zastupanje, OIB 24969412170</item>
    </derivirana_varijabla>
  </DomainObject.Predmet.ProtuStrankaListNazivFormatedOIB>
  <DomainObject.Predmet.OstaliListFormated>
    <izvorni_sadrzaj>
      <item>Alan Borovec</item>
      <item>Sudski registar Trgovačkog suda u Varaždinu</item>
      <item>e-Oglasna</item>
    </izvorni_sadrzaj>
    <derivirana_varijabla naziv="DomainObject.Predmet.OstaliListFormated_1">
      <item>Alan Borovec</item>
      <item>Sudski registar Trgovačkog suda u Varaždinu</item>
      <item>e-Oglasna</item>
    </derivirana_varijabla>
  </DomainObject.Predmet.OstaliListFormated>
  <DomainObject.Predmet.OstaliListFormatedOIB>
    <izvorni_sadrzaj>
      <item>Alan Borovec, OIB 44687273635</item>
      <item>Sudski registar Trgovačkog suda u Varaždinu</item>
      <item>e-Oglasna</item>
    </izvorni_sadrzaj>
    <derivirana_varijabla naziv="DomainObject.Predmet.OstaliListFormatedOIB_1">
      <item>Alan Borovec, OIB 44687273635</item>
      <item>Sudski registar Trgovačkog suda u Varaždinu</item>
      <item>e-Oglasna</item>
    </derivirana_varijabla>
  </DomainObject.Predmet.OstaliListFormatedOIB>
  <DomainObject.Predmet.OstaliListFormatedWithAdress>
    <izvorni_sadrzaj>
      <item>Alan Borovec, Josipa Kozarca 26b, 42000 Varaždin</item>
      <item>Sudski registar Trgovačkog suda u Varaždinu, B.Radića 2, 42000 Varaždin</item>
      <item>e-Oglasna</item>
    </izvorni_sadrzaj>
    <derivirana_varijabla naziv="DomainObject.Predmet.OstaliListFormatedWithAdress_1">
      <item>Alan Borovec, Josipa Kozarca 26b, 42000 Varaždin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Alan Borovec, OIB 44687273635, Josipa Kozarca 26b, 42000 Varaždin</item>
      <item>Sudski registar Trgovačkog suda u Varaždinu, B.Radića 2, 42000 Varaždin</item>
      <item>e-Oglasna</item>
    </izvorni_sadrzaj>
    <derivirana_varijabla naziv="DomainObject.Predmet.OstaliListFormatedWithAdressOIB_1">
      <item>Alan Borovec, OIB 44687273635, Josipa Kozarca 26b, 42000 Varaždin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Alan Borovec</item>
      <item>Sudski registar Trgovačkog suda u Varaždinu</item>
      <item>e-Oglasna</item>
    </izvorni_sadrzaj>
    <derivirana_varijabla naziv="DomainObject.Predmet.OstaliListNazivFormated_1">
      <item>Alan Borovec</item>
      <item>Sudski registar Trgovačkog suda u Varaždinu</item>
      <item>e-Oglasna</item>
    </derivirana_varijabla>
  </DomainObject.Predmet.OstaliListNazivFormated>
  <DomainObject.Predmet.OstaliListNazivFormatedOIB>
    <izvorni_sadrzaj>
      <item>Alan Borovec, OIB 44687273635</item>
      <item>Sudski registar Trgovačkog suda u Varaždinu</item>
      <item>e-Oglasna</item>
    </izvorni_sadrzaj>
    <derivirana_varijabla naziv="DomainObject.Predmet.OstaliListNazivFormatedOIB_1">
      <item>Alan Borovec, OIB 44687273635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BORAL  jednostavno društvo s ograničenom odgovornošću za trgovinu i zastupanje</izvorni_sadrzaj>
    <derivirana_varijabla naziv="DomainObject.Predmet.ProtustrankaIDrugi_1">BORAL  jednostavno društvo s ograničenom odgovornošću za trgovinu i zastupanje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BORAL  jednostavno društvo s ograničenom odgovornošću za trgovinu i zastupanje, OIB 24969412170, Josipa Kozarca 26/B, 42000 Varaždin</izvorni_sadrzaj>
    <derivirana_varijabla naziv="DomainObject.Predmet.ProtustrankaIDrugiAdressOIB_1">BORAL  jednostavno društvo s ograničenom odgovornošću za trgovinu i zastupanje, OIB 24969412170, Josipa Kozarca 26/B,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BORAL  jednostavno društvo s ograničenom odgovornošću za trgovinu i zastupanje</item>
      <item>Alan Borovec</item>
      <item>Sudski registar Trgovačkog suda u Varaždinu</item>
      <item>e-Oglasna</item>
    </izvorni_sadrzaj>
    <derivirana_varijabla naziv="DomainObject.Predmet.SudioniciListNaziv_1">
      <item>Financijska agencija</item>
      <item>BORAL  jednostavno društvo s ograničenom odgovornošću za trgovinu i zastupanje</item>
      <item>Alan Borovec</item>
      <item>Sudski registar Trgovačkog suda u Varaždinu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BORAL  jednostavno društvo s ograničenom odgovornošću za trgovinu i zastupanje, OIB 24969412170, Josipa Kozarca 26/B,42000 Varaždin</item>
      <item>Alan Borovec, OIB 44687273635, Josipa Kozarca 26b,42000 Varaždin</item>
      <item>Sudski registar Trgovačkog suda u Varaždinu, B.Radića 2,42000 Varaždin</item>
      <item>e-Oglasna</item>
    </izvorni_sadrzaj>
    <derivirana_varijabla naziv="DomainObject.Predmet.SudioniciListAdressOIB_1">
      <item>Financijska agencija, OIB 85821130368, Ulica grada Vukovara 70,10000 Zagreb</item>
      <item>BORAL  jednostavno društvo s ograničenom odgovornošću za trgovinu i zastupanje, OIB 24969412170, Josipa Kozarca 26/B,42000 Varaždin</item>
      <item>Alan Borovec, OIB 44687273635, Josipa Kozarca 26b,42000 Varaždin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24969412170</item>
      <item>, OIB 44687273635</item>
      <item>, OIB null</item>
      <item>, OIB null</item>
    </izvorni_sadrzaj>
    <derivirana_varijabla naziv="DomainObject.Predmet.SudioniciListNazivOIB_1">
      <item>, OIB 85821130368</item>
      <item>, OIB 24969412170</item>
      <item>, OIB 44687273635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3078</properties:Characters>
  <properties:Lines>83</properties:Lines>
  <properties:Paragraphs>32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2019-01-09T09:06:00Z</cp:lastPrinted>
  <dcterms:modified xmlns:xsi="http://www.w3.org/2001/XMLSchema-instance" xsi:type="dcterms:W3CDTF">2019-01-09T09:07:00Z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(ST-314-18-4 OTVARANJE I ZAKLJUČENJE skraćeni 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