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8c87b" w14:paraId="988c87b" w:rsidRDefault="00871153" w:rsidP="004C444E" w:rsidR="00871153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71153" w:rsidP="004C444E" w:rsidR="00871153">
      <w:pPr>
        <w:pStyle w:val="Bezproreda"/>
      </w:pPr>
    </w:p>
    <w:p w:rsidRDefault="00871153" w:rsidP="004C444E" w:rsidR="00871153">
      <w:pPr>
        <w:pStyle w:val="Bezproreda"/>
      </w:pPr>
    </w:p>
    <w:p w:rsidRDefault="00871153" w:rsidP="004C444E" w:rsidR="00871153">
      <w:pPr>
        <w:pStyle w:val="Bezproreda"/>
      </w:pPr>
      <w:r>
        <w:t xml:space="preserve">               REPUBLIKA HRVATSKA</w:t>
      </w:r>
    </w:p>
    <w:p w:rsidRDefault="00871153" w:rsidP="004C444E" w:rsidR="00871153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871153" w:rsidP="004C444E" w:rsidR="00871153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871153" w:rsidP="00871153" w:rsidR="00871153"/>
    <w:p w:rsidRDefault="00411347" w:rsidP="00871153" w:rsidR="00871153">
      <w:pPr>
        <w:jc w:val="right"/>
        <w:rPr>
          <w:bCs/>
        </w:rPr>
      </w:pPr>
      <w:r>
        <w:rPr>
          <w:bCs/>
        </w:rPr>
        <w:t xml:space="preserve">Poslovni broj: 40 </w:t>
      </w:r>
      <w:proofErr w:type="spellStart"/>
      <w:r>
        <w:rPr>
          <w:bCs/>
        </w:rPr>
        <w:t>Sp</w:t>
      </w:r>
      <w:proofErr w:type="spellEnd"/>
      <w:r>
        <w:rPr>
          <w:bCs/>
        </w:rPr>
        <w:t>-6</w:t>
      </w:r>
      <w:r w:rsidR="002A21FB">
        <w:rPr>
          <w:bCs/>
        </w:rPr>
        <w:t>/16-2</w:t>
      </w:r>
    </w:p>
    <w:p w:rsidRDefault="00871153" w:rsidP="00871153" w:rsidR="00871153">
      <w:pPr>
        <w:jc w:val="right"/>
      </w:pPr>
    </w:p>
    <w:p w:rsidRDefault="00871153" w:rsidP="00871153" w:rsidR="00871153">
      <w:pPr>
        <w:jc w:val="right"/>
      </w:pPr>
    </w:p>
    <w:p w:rsidRDefault="00871153" w:rsidP="00871153" w:rsidR="00871153">
      <w:pPr>
        <w:jc w:val="center"/>
      </w:pPr>
      <w:r>
        <w:t>U  I M E  R E P U B L I K E  H R V A T S K E</w:t>
      </w:r>
    </w:p>
    <w:p w:rsidRDefault="00871153" w:rsidP="00871153" w:rsidR="00871153">
      <w:pPr>
        <w:jc w:val="center"/>
        <w:rPr>
          <w:bCs/>
        </w:rPr>
      </w:pPr>
      <w:r>
        <w:rPr>
          <w:bCs/>
        </w:rPr>
        <w:t xml:space="preserve">R J E Š E N J E </w:t>
      </w:r>
    </w:p>
    <w:p w:rsidRDefault="00871153" w:rsidP="00871153" w:rsidR="00871153">
      <w:pPr>
        <w:jc w:val="center"/>
        <w:rPr>
          <w:b/>
          <w:bCs/>
        </w:rPr>
      </w:pPr>
    </w:p>
    <w:p w:rsidRDefault="00871153" w:rsidP="00871153" w:rsidR="00871153">
      <w:pPr>
        <w:rPr>
          <w:b/>
          <w:bCs/>
        </w:rPr>
      </w:pPr>
    </w:p>
    <w:p w:rsidRDefault="00871153" w:rsidP="00871153" w:rsidR="00871153">
      <w:pPr>
        <w:pStyle w:val="Tijeloteksta"/>
      </w:pPr>
      <w:r>
        <w:tab/>
        <w:t xml:space="preserve">Općinski građanski sud u Zagrebu po sucu tog suda  Jasni Gažić Ferenčina, kao  sucu pojedincu, u </w:t>
      </w:r>
      <w:r w:rsidR="002A21FB">
        <w:t>izvanparničnom postupku stečaja potrošača nad imovinom potrošača</w:t>
      </w:r>
      <w:r w:rsidR="00411347">
        <w:t xml:space="preserve"> Antuna </w:t>
      </w:r>
      <w:proofErr w:type="spellStart"/>
      <w:r w:rsidR="00411347">
        <w:t>Labaš</w:t>
      </w:r>
      <w:proofErr w:type="spellEnd"/>
      <w:r w:rsidR="00411347">
        <w:t xml:space="preserve"> iz Novske, Potočna 14</w:t>
      </w:r>
      <w:r w:rsidR="00E74E0F">
        <w:t>, OIB:</w:t>
      </w:r>
      <w:r w:rsidR="00411347">
        <w:t xml:space="preserve"> 12776180066</w:t>
      </w:r>
      <w:r w:rsidR="00E74E0F">
        <w:t xml:space="preserve">, </w:t>
      </w:r>
      <w:r>
        <w:t xml:space="preserve">dana </w:t>
      </w:r>
      <w:r w:rsidR="002A21FB">
        <w:t xml:space="preserve">23. kolovoza </w:t>
      </w:r>
      <w:r>
        <w:t>2016.</w:t>
      </w:r>
    </w:p>
    <w:p w:rsidRDefault="00871153" w:rsidP="00871153" w:rsidR="00871153">
      <w:pPr>
        <w:jc w:val="both"/>
      </w:pPr>
    </w:p>
    <w:p w:rsidRDefault="00871153" w:rsidP="00871153" w:rsidR="00871153">
      <w:pPr>
        <w:jc w:val="center"/>
        <w:rPr>
          <w:bCs/>
        </w:rPr>
      </w:pPr>
      <w:r>
        <w:rPr>
          <w:bCs/>
        </w:rPr>
        <w:t xml:space="preserve">r i j e š i o   j e </w:t>
      </w:r>
    </w:p>
    <w:p w:rsidRDefault="00871153" w:rsidP="00871153" w:rsidR="00871153">
      <w:pPr>
        <w:jc w:val="center"/>
        <w:rPr>
          <w:b/>
          <w:bCs/>
        </w:rPr>
      </w:pPr>
    </w:p>
    <w:p w:rsidRDefault="00871153" w:rsidP="002A21FB" w:rsidR="00871153">
      <w:pPr>
        <w:pStyle w:val="Tijeloteksta"/>
      </w:pPr>
      <w:r>
        <w:tab/>
        <w:t>I/ Ovaj sud se oglašava mjesno nenadležnim.</w:t>
      </w:r>
    </w:p>
    <w:p w:rsidRDefault="00871153" w:rsidP="00871153" w:rsidR="00871153">
      <w:pPr>
        <w:jc w:val="both"/>
      </w:pPr>
      <w:r>
        <w:tab/>
        <w:t>II/ Po pravomoćnosti ovog rješenja predmet će se ustupiti nadležnom Općinskom sudu u</w:t>
      </w:r>
      <w:r w:rsidR="00411347">
        <w:t xml:space="preserve"> Sisku</w:t>
      </w:r>
      <w:r w:rsidR="00E74E0F">
        <w:t>.</w:t>
      </w:r>
    </w:p>
    <w:p w:rsidRDefault="00871153" w:rsidP="00871153" w:rsidR="00871153">
      <w:pPr>
        <w:jc w:val="both"/>
      </w:pPr>
    </w:p>
    <w:p w:rsidRDefault="00871153" w:rsidP="002A21FB" w:rsidR="00871153" w:rsidRPr="002A21FB">
      <w:pPr>
        <w:pStyle w:val="Naslov1"/>
        <w:rPr>
          <w:b w:val="false"/>
        </w:rPr>
      </w:pPr>
      <w:r>
        <w:rPr>
          <w:b w:val="false"/>
        </w:rPr>
        <w:t xml:space="preserve">Obrazloženje </w:t>
      </w:r>
    </w:p>
    <w:p w:rsidRDefault="00871153" w:rsidP="00871153" w:rsidR="00871153"/>
    <w:p w:rsidRDefault="00871153" w:rsidP="00871153" w:rsidR="002A21FB">
      <w:pPr>
        <w:jc w:val="both"/>
      </w:pPr>
      <w:r>
        <w:tab/>
      </w:r>
      <w:r w:rsidR="00E74E0F">
        <w:t xml:space="preserve">Dana </w:t>
      </w:r>
      <w:r w:rsidR="00411347">
        <w:t xml:space="preserve">24. lipnja </w:t>
      </w:r>
      <w:r w:rsidR="002A21FB">
        <w:t xml:space="preserve">2016. potrošač </w:t>
      </w:r>
      <w:r w:rsidR="00411347">
        <w:t xml:space="preserve">Antun </w:t>
      </w:r>
      <w:proofErr w:type="spellStart"/>
      <w:r w:rsidR="00411347">
        <w:t>Labaš</w:t>
      </w:r>
      <w:proofErr w:type="spellEnd"/>
      <w:r w:rsidR="00411347">
        <w:t xml:space="preserve"> podnio</w:t>
      </w:r>
      <w:r w:rsidR="002A21FB">
        <w:t xml:space="preserve"> je prijedlog za pokretanje postupka proglašenja osobnog stečaja potrošača</w:t>
      </w:r>
      <w:r w:rsidR="00411347">
        <w:t>. I</w:t>
      </w:r>
      <w:r w:rsidR="002A21FB">
        <w:t xml:space="preserve">z </w:t>
      </w:r>
      <w:r w:rsidR="00411347">
        <w:t xml:space="preserve">podataka u e-spisu </w:t>
      </w:r>
      <w:r w:rsidR="002A21FB">
        <w:t>proizlazi da je prijavljeno prebivalište potrošača na adresi:</w:t>
      </w:r>
      <w:r w:rsidR="00411347">
        <w:t xml:space="preserve"> Novska, Potočna 14.</w:t>
      </w:r>
    </w:p>
    <w:p w:rsidRDefault="002A21FB" w:rsidP="002A21FB" w:rsidR="00871153">
      <w:pPr>
        <w:jc w:val="both"/>
      </w:pPr>
      <w:r>
        <w:tab/>
        <w:t>Sukladno čl. 21. Zakona o stečaju potrošača (NN 100/15), u postupku stečaja potrošača isključivo je stvarno i mjesno nadležan općinski sud na čijem području potrošač ima prebivalište, a to je u konk</w:t>
      </w:r>
      <w:r w:rsidR="00E74E0F">
        <w:t>retnom predmetu Općinski sud u</w:t>
      </w:r>
      <w:r w:rsidR="00411347">
        <w:t xml:space="preserve"> Sisku</w:t>
      </w:r>
      <w:r>
        <w:t>,</w:t>
      </w:r>
      <w:r w:rsidR="00EF77A5">
        <w:t xml:space="preserve"> slijedom čega je valjalo </w:t>
      </w:r>
      <w:r w:rsidR="00871153">
        <w:t>riješiti kao u izreci.</w:t>
      </w:r>
    </w:p>
    <w:p w:rsidRDefault="00871153" w:rsidP="00871153" w:rsidR="00871153">
      <w:pPr>
        <w:pStyle w:val="Tijeloteksta"/>
        <w:jc w:val="center"/>
        <w:rPr>
          <w:bCs/>
        </w:rPr>
      </w:pPr>
      <w:r>
        <w:rPr>
          <w:bCs/>
        </w:rPr>
        <w:t xml:space="preserve">U Zagrebu, </w:t>
      </w:r>
      <w:r w:rsidR="002A21FB">
        <w:rPr>
          <w:bCs/>
        </w:rPr>
        <w:t xml:space="preserve">23. kolovoza </w:t>
      </w:r>
      <w:r>
        <w:rPr>
          <w:bCs/>
        </w:rPr>
        <w:t xml:space="preserve">2016. </w:t>
      </w:r>
    </w:p>
    <w:p w:rsidRDefault="00871153" w:rsidP="00871153" w:rsidR="00871153">
      <w:pPr>
        <w:pStyle w:val="Tijeloteksta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871153" w:rsidP="00871153" w:rsidR="00871153">
      <w:pPr>
        <w:pStyle w:val="Tijeloteksta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ab/>
      </w:r>
      <w:r w:rsidR="002A21FB">
        <w:rPr>
          <w:bCs/>
        </w:rPr>
        <w:tab/>
      </w:r>
      <w:r>
        <w:rPr>
          <w:bCs/>
        </w:rPr>
        <w:t>Sudac:</w:t>
      </w:r>
    </w:p>
    <w:p w:rsidRDefault="00871153" w:rsidP="00871153" w:rsidR="00871153">
      <w:pPr>
        <w:pStyle w:val="Tijeloteksta"/>
      </w:pPr>
    </w:p>
    <w:p w:rsidRDefault="00871153" w:rsidP="00871153" w:rsidR="008711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A21FB">
        <w:tab/>
      </w:r>
      <w:r>
        <w:t>Jasna Gažić Ferenčina</w:t>
      </w:r>
      <w:r w:rsidR="00411347">
        <w:t xml:space="preserve"> v. r.</w:t>
      </w:r>
      <w:r w:rsidR="002A21FB">
        <w:t xml:space="preserve"> </w:t>
      </w:r>
    </w:p>
    <w:p w:rsidRDefault="00871153" w:rsidP="00871153" w:rsidR="00871153">
      <w:pPr>
        <w:pStyle w:val="Tijeloteksta"/>
        <w:rPr>
          <w:bCs/>
        </w:rPr>
      </w:pPr>
    </w:p>
    <w:p w:rsidRDefault="00871153" w:rsidP="00871153" w:rsidR="00871153" w:rsidRPr="002A21FB">
      <w:pPr>
        <w:jc w:val="both"/>
        <w:rPr>
          <w:bCs/>
        </w:rPr>
      </w:pPr>
      <w:r>
        <w:rPr>
          <w:bCs/>
        </w:rPr>
        <w:t>UPUTA O PRAVNOM LIJEKU:</w:t>
      </w:r>
    </w:p>
    <w:p w:rsidRDefault="00871153" w:rsidP="00E74E0F" w:rsidR="00871153">
      <w:pPr>
        <w:pStyle w:val="Tijeloteksta"/>
        <w:ind w:firstLine="708"/>
      </w:pPr>
      <w:r>
        <w:t>Protiv ovog rješenja dopuštena je žalba u roku od 15 dana od dana dostave prijepisa istog. Žalba se podnosi putem ovog suda u četiri primjerka na županijski sud.</w:t>
      </w:r>
    </w:p>
    <w:p w:rsidRDefault="00871153" w:rsidP="00871153" w:rsidR="00871153" w:rsidRPr="00871153">
      <w:pPr>
        <w:pStyle w:val="Tijeloteksta"/>
        <w:rPr>
          <w:bCs/>
        </w:rPr>
      </w:pPr>
      <w:r>
        <w:rPr>
          <w:bCs/>
        </w:rPr>
        <w:t>DN-a:</w:t>
      </w:r>
    </w:p>
    <w:p w:rsidRDefault="00871153" w:rsidP="00871153" w:rsidR="00871153">
      <w:pPr>
        <w:pStyle w:val="Tijeloteksta"/>
        <w:rPr>
          <w:bCs/>
        </w:rPr>
      </w:pPr>
      <w:r>
        <w:t>1.</w:t>
      </w:r>
      <w:r>
        <w:rPr>
          <w:b/>
          <w:bCs/>
        </w:rPr>
        <w:t xml:space="preserve"> </w:t>
      </w:r>
      <w:r w:rsidR="00411347">
        <w:rPr>
          <w:bCs/>
        </w:rPr>
        <w:t>Potrošaču na adresu: Zagreb, Trešanja 36e.</w:t>
      </w:r>
    </w:p>
    <w:p w:rsidRDefault="00871153" w:rsidP="00871153" w:rsidR="00871153">
      <w:pPr>
        <w:pStyle w:val="Tijeloteksta"/>
        <w:rPr>
          <w:bCs/>
        </w:rPr>
      </w:pPr>
      <w:r>
        <w:rPr>
          <w:bCs/>
        </w:rPr>
        <w:t xml:space="preserve">2. </w:t>
      </w:r>
      <w:r w:rsidR="002A21FB">
        <w:rPr>
          <w:bCs/>
        </w:rPr>
        <w:t>e-OPS - 8 dana.</w:t>
      </w:r>
    </w:p>
    <w:p w:rsidRDefault="002A21FB" w:rsidP="00871153" w:rsidR="002A21FB">
      <w:pPr>
        <w:pStyle w:val="Tijeloteksta"/>
      </w:pPr>
    </w:p>
    <w:p w:rsidRDefault="00411347" w:rsidP="00871153" w:rsidR="00E74E0F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- ovlaštena službenica:</w:t>
      </w:r>
    </w:p>
    <w:p w:rsidRDefault="00E74E0F" w:rsidP="00871153" w:rsidR="00E74E0F">
      <w:pPr>
        <w:pStyle w:val="Tijeloteksta"/>
      </w:pPr>
    </w:p>
    <w:p w:rsidRDefault="00BC0FE7" w:rsidP="00871153" w:rsidR="00871153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Veronika </w:t>
      </w:r>
      <w:proofErr w:type="spellStart"/>
      <w:r>
        <w:t>Kolačko</w:t>
      </w:r>
      <w:proofErr w:type="spellEnd"/>
    </w:p>
    <w:p w:rsidRDefault="00896E51" w:rsidR="00896E51"/>
    <w:sectPr w:rsidSect="00871153" w:rsidR="00896E5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6298" w:rsidP="00871153" w:rsidR="005D6298">
      <w:r>
        <w:separator/>
      </w:r>
    </w:p>
  </w:endnote>
  <w:endnote w:id="0" w:type="continuationSeparator">
    <w:p w:rsidRDefault="005D6298" w:rsidP="00871153" w:rsidR="005D6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6298" w:rsidP="00871153" w:rsidR="005D6298">
      <w:r>
        <w:separator/>
      </w:r>
    </w:p>
  </w:footnote>
  <w:footnote w:id="0" w:type="continuationSeparator">
    <w:p w:rsidRDefault="005D6298" w:rsidP="00871153" w:rsidR="005D62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8438445"/>
      <w:docPartObj>
        <w:docPartGallery w:val="Page Numbers (Top of Page)"/>
        <w:docPartUnique/>
      </w:docPartObj>
    </w:sdtPr>
    <w:sdtEndPr/>
    <w:sdtContent>
      <w:p w:rsidRDefault="00871153" w:rsidR="0087115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0FE7">
          <w:rPr>
            <w:noProof/>
          </w:rPr>
          <w:t>2</w:t>
        </w:r>
        <w:r>
          <w:fldChar w:fldCharType="end"/>
        </w:r>
      </w:p>
    </w:sdtContent>
  </w:sdt>
  <w:p w:rsidRDefault="00871153" w:rsidP="00871153" w:rsidR="00871153">
    <w:pPr>
      <w:jc w:val="right"/>
      <w:rPr>
        <w:bCs/>
      </w:rPr>
    </w:pPr>
    <w:r>
      <w:tab/>
    </w:r>
    <w:r>
      <w:tab/>
    </w:r>
    <w:r>
      <w:rPr>
        <w:bCs/>
      </w:rPr>
      <w:t>Poslovni broj:</w:t>
    </w:r>
    <w:r w:rsidR="002A21FB" w:rsidRPr="002A21FB">
      <w:rPr>
        <w:bCs/>
      </w:rPr>
      <w:t xml:space="preserve"> </w:t>
    </w:r>
    <w:r w:rsidR="00E74E0F">
      <w:rPr>
        <w:bCs/>
      </w:rPr>
      <w:t xml:space="preserve">40 </w:t>
    </w:r>
    <w:proofErr w:type="spellStart"/>
    <w:r w:rsidR="00E74E0F">
      <w:rPr>
        <w:bCs/>
      </w:rPr>
      <w:t>Sp</w:t>
    </w:r>
    <w:proofErr w:type="spellEnd"/>
    <w:r w:rsidR="00E74E0F">
      <w:rPr>
        <w:bCs/>
      </w:rPr>
      <w:t>-</w:t>
    </w:r>
    <w:r w:rsidR="00411347">
      <w:rPr>
        <w:bCs/>
      </w:rPr>
      <w:t>6</w:t>
    </w:r>
    <w:r w:rsidR="00E74E0F">
      <w:rPr>
        <w:bCs/>
      </w:rPr>
      <w:t>/</w:t>
    </w:r>
    <w:r w:rsidR="002A21FB">
      <w:rPr>
        <w:bCs/>
      </w:rPr>
      <w:t>16-2</w:t>
    </w:r>
    <w:r>
      <w:rPr>
        <w:bCs/>
      </w:rPr>
      <w:t xml:space="preserve"> </w:t>
    </w:r>
  </w:p>
  <w:p w:rsidRDefault="00871153" w:rsidR="0087115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1D97"/>
    <w:rsid w:val="002A21FB"/>
    <w:rsid w:val="00411347"/>
    <w:rsid w:val="004B3529"/>
    <w:rsid w:val="00514EC4"/>
    <w:rsid w:val="005D6298"/>
    <w:rsid w:val="006D7C84"/>
    <w:rsid w:val="00701D97"/>
    <w:rsid w:val="00706A94"/>
    <w:rsid w:val="00871153"/>
    <w:rsid w:val="00896E51"/>
    <w:rsid w:val="00A66052"/>
    <w:rsid w:val="00BC0FE7"/>
    <w:rsid w:val="00DF2B22"/>
    <w:rsid w:val="00E74E0F"/>
    <w:rsid w:val="00EF77A5"/>
    <w:rsid w:val="00F0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1153"/>
    <w:pPr>
      <w:spacing w:after="0"/>
    </w:pPr>
    <w:rPr>
      <w:rFonts w:cs="Times New Roman"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71153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71153"/>
    <w:rPr>
      <w:rFonts w:cs="Times New Roman"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87115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871153"/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871153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1153"/>
    <w:rPr>
      <w:rFonts w:cs="Times New Roman"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1153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0F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F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F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F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F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1153"/>
    <w:pPr>
      <w:spacing w:after="0"/>
    </w:pPr>
    <w:rPr>
      <w:rFonts w:cs="Times New Roman"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71153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71153"/>
    <w:rPr>
      <w:rFonts w:cs="Times New Roman"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87115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871153"/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871153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1153"/>
    <w:rPr>
      <w:rFonts w:cs="Times New Roman"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1153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0F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F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F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F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F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0080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Sp-6/2016</izvorni_sadrzaj>
    <derivirana_varijabla naziv="DomainObject.Predmet.OznakaBroj_1">Sp-6/2016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Antun Labaš</izvorni_sadrzaj>
    <derivirana_varijabla naziv="DomainObject.Predmet.StrankaFormated_1">  Antun Labaš</derivirana_varijabla>
  </DomainObject.Predmet.StrankaFormated>
  <DomainObject.Predmet.StrankaFormatedOIB>
    <izvorni_sadrzaj>  Antun Labaš, OIB 40493783842</izvorni_sadrzaj>
    <derivirana_varijabla naziv="DomainObject.Predmet.StrankaFormatedOIB_1">  Antun Labaš, OIB 40493783842</derivirana_varijabla>
  </DomainObject.Predmet.StrankaFormatedOIB>
  <DomainObject.Predmet.StrankaFormatedWithAdress>
    <izvorni_sadrzaj> Antun Labaš, Potočna 14, 44330 Novska</izvorni_sadrzaj>
    <derivirana_varijabla naziv="DomainObject.Predmet.StrankaFormatedWithAdress_1"> Antun Labaš, Potočna 14, 44330 Novska</derivirana_varijabla>
  </DomainObject.Predmet.StrankaFormatedWithAdress>
  <DomainObject.Predmet.StrankaFormatedWithAdressOIB>
    <izvorni_sadrzaj> Antun Labaš, OIB 40493783842, Potočna 14, 44330 Novska</izvorni_sadrzaj>
    <derivirana_varijabla naziv="DomainObject.Predmet.StrankaFormatedWithAdressOIB_1"> Antun Labaš, OIB 40493783842, Potočna 14, 44330 Novska</derivirana_varijabla>
  </DomainObject.Predmet.StrankaFormatedWithAdressOIB>
  <DomainObject.Predmet.StrankaWithAdress>
    <izvorni_sadrzaj>Antun Labaš Potočna 14,44330 Novska</izvorni_sadrzaj>
    <derivirana_varijabla naziv="DomainObject.Predmet.StrankaWithAdress_1">Antun Labaš Potočna 14,44330 Novska</derivirana_varijabla>
  </DomainObject.Predmet.StrankaWithAdress>
  <DomainObject.Predmet.StrankaWithAdressOIB>
    <izvorni_sadrzaj>Antun Labaš, OIB 40493783842, Potočna 14,44330 Novska</izvorni_sadrzaj>
    <derivirana_varijabla naziv="DomainObject.Predmet.StrankaWithAdressOIB_1">Antun Labaš, OIB 40493783842, Potočna 14,44330 Novska</derivirana_varijabla>
  </DomainObject.Predmet.StrankaWithAdressOIB>
  <DomainObject.Predmet.StrankaNazivFormated>
    <izvorni_sadrzaj>Antun Labaš</izvorni_sadrzaj>
    <derivirana_varijabla naziv="DomainObject.Predmet.StrankaNazivFormated_1">Antun Labaš</derivirana_varijabla>
  </DomainObject.Predmet.StrankaNazivFormated>
  <DomainObject.Predmet.StrankaNazivFormatedOIB>
    <izvorni_sadrzaj>Antun Labaš, OIB 40493783842</izvorni_sadrzaj>
    <derivirana_varijabla naziv="DomainObject.Predmet.StrankaNazivFormatedOIB_1">Antun Labaš, OIB 40493783842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Antun Labaš</item>
    </izvorni_sadrzaj>
    <derivirana_varijabla naziv="DomainObject.Predmet.StrankaListFormated_1">
      <item>Antun Labaš</item>
    </derivirana_varijabla>
  </DomainObject.Predmet.StrankaListFormated>
  <DomainObject.Predmet.StrankaListFormatedOIB>
    <izvorni_sadrzaj>
      <item>Antun Labaš, OIB 40493783842</item>
    </izvorni_sadrzaj>
    <derivirana_varijabla naziv="DomainObject.Predmet.StrankaListFormatedOIB_1">
      <item>Antun Labaš, OIB 40493783842</item>
    </derivirana_varijabla>
  </DomainObject.Predmet.StrankaListFormatedOIB>
  <DomainObject.Predmet.StrankaListFormatedWithAdress>
    <izvorni_sadrzaj>
      <item>Antun Labaš, Potočna 14, 44330 Novska</item>
    </izvorni_sadrzaj>
    <derivirana_varijabla naziv="DomainObject.Predmet.StrankaListFormatedWithAdress_1">
      <item>Antun Labaš, Potočna 14, 44330 Novska</item>
    </derivirana_varijabla>
  </DomainObject.Predmet.StrankaListFormatedWithAdress>
  <DomainObject.Predmet.StrankaListFormatedWithAdressOIB>
    <izvorni_sadrzaj>
      <item>Antun Labaš, OIB 40493783842, Potočna 14, 44330 Novska</item>
    </izvorni_sadrzaj>
    <derivirana_varijabla naziv="DomainObject.Predmet.StrankaListFormatedWithAdressOIB_1">
      <item>Antun Labaš, OIB 40493783842, Potočna 14, 44330 Novska</item>
    </derivirana_varijabla>
  </DomainObject.Predmet.StrankaListFormatedWithAdressOIB>
  <DomainObject.Predmet.StrankaListNazivFormated>
    <izvorni_sadrzaj>
      <item>Antun Labaš</item>
    </izvorni_sadrzaj>
    <derivirana_varijabla naziv="DomainObject.Predmet.StrankaListNazivFormated_1">
      <item>Antun Labaš</item>
    </derivirana_varijabla>
  </DomainObject.Predmet.StrankaListNazivFormated>
  <DomainObject.Predmet.StrankaListNazivFormatedOIB>
    <izvorni_sadrzaj>
      <item>Antun Labaš, OIB 40493783842</item>
    </izvorni_sadrzaj>
    <derivirana_varijabla naziv="DomainObject.Predmet.StrankaListNazivFormatedOIB_1">
      <item>Antun Labaš, OIB 40493783842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Antun Labaš</izvorni_sadrzaj>
    <derivirana_varijabla naziv="DomainObject.Predmet.StrankaIDrugi_1">Antun Labaš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Antun Labaš, OIB 40493783842, Potočna 14, 44330 Novska</izvorni_sadrzaj>
    <derivirana_varijabla naziv="DomainObject.Predmet.StrankaIDrugiAdressOIB_1">Antun Labaš, OIB 40493783842, Potočna 14, 44330 Novska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 Labaš</item>
    </izvorni_sadrzaj>
    <derivirana_varijabla naziv="DomainObject.Predmet.SudioniciListNaziv_1">
      <item>Antun Labaš</item>
    </derivirana_varijabla>
  </DomainObject.Predmet.SudioniciListNaziv>
  <DomainObject.Predmet.SudioniciListAdressOIB>
    <izvorni_sadrzaj>
      <item>Antun Labaš, OIB 40493783842, Potočna 14,44330 Novska</item>
    </izvorni_sadrzaj>
    <derivirana_varijabla naziv="DomainObject.Predmet.SudioniciListAdressOIB_1">
      <item>Antun Labaš, OIB 40493783842, Potočna 14,44330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40493783842</item>
    </izvorni_sadrzaj>
    <derivirana_varijabla naziv="DomainObject.Predmet.SudioniciListNazivOIB_1">
      <item>, OIB 40493783842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1212</properties:Characters>
  <properties:Lines>49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2016-08-23T08:32:00Z</dcterms:created>
  <dc:creator>Veronika Kolačko</dc:creator>
  <cp:lastModifiedBy>Veronika Kolačko</cp:lastModifiedBy>
  <cp:lastPrinted>2016-08-23T08:32:00Z</cp:lastPrinted>
  <dcterms:modified xmlns:xsi="http://www.w3.org/2001/XMLSchema-instance" xsi:type="dcterms:W3CDTF">2016-08-24T13:10:00Z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