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a03a" w14:paraId="872a03a" w:rsidRDefault="00F24C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4C53" w:rsidP="00F24C53" w:rsidR="00AE649C">
      <w:pPr>
        <w:pStyle w:val="NormaleSPIS"/>
        <w:spacing w:after="0"/>
      </w:pPr>
      <w:r>
        <w:t xml:space="preserve">        Republika Hrvatska</w:t>
      </w:r>
    </w:p>
    <w:p w:rsidRDefault="00F24C53" w:rsidP="00F24C53" w:rsidR="00F24C53">
      <w:pPr>
        <w:pStyle w:val="NormaleSPIS"/>
        <w:spacing w:after="0"/>
      </w:pPr>
      <w:r>
        <w:t xml:space="preserve">     Trgovački sud u Bjelovaru</w:t>
      </w:r>
    </w:p>
    <w:p w:rsidRDefault="00F24C53" w:rsidP="00F24C53" w:rsidR="00F24C53">
      <w:pPr>
        <w:pStyle w:val="NormaleSPIS"/>
        <w:spacing w:after="0"/>
      </w:pPr>
      <w:r>
        <w:t>Bjelovar, Šetalište dr.I.Lebovića 42.</w:t>
      </w:r>
    </w:p>
    <w:p w:rsidRDefault="00F24C53" w:rsidP="00F24C53" w:rsidR="00F24C53">
      <w:pPr>
        <w:pStyle w:val="NormaleSPIS"/>
        <w:jc w:val="right"/>
      </w:pPr>
      <w:r>
        <w:t>Poslovni broj:7 St-405/2017-160</w:t>
      </w:r>
    </w:p>
    <w:p w:rsidRDefault="00F24C53" w:rsidP="00F24C53" w:rsidR="00F24C53">
      <w:pPr>
        <w:pStyle w:val="NormaleSPIS"/>
        <w:spacing w:after="0"/>
        <w:jc w:val="right"/>
      </w:pPr>
      <w:bookmarkStart w:name="_GoBack" w:id="0"/>
      <w:bookmarkEnd w:id="0"/>
    </w:p>
    <w:p w:rsidRDefault="00F24C53" w:rsidP="00F24C53" w:rsidR="00F24C53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ELEKTROMETAL d.d. za izvođenje instalatersko – montažerskih radova, proizvodnju vatrootpornih elemenata, distribuciju pline te inženjering za izgradnju investicijskih objekata u stečaju iz Bjelovara, Ferde Rusana 21, OIB 45669853088, 20. prosinca 2018., donio je slijedeći</w:t>
      </w:r>
    </w:p>
    <w:p w:rsidRDefault="00F24C53" w:rsidP="00F24C53" w:rsidR="00F24C53">
      <w:pPr>
        <w:jc w:val="center"/>
      </w:pPr>
      <w:r>
        <w:t>Z A K L J U Č A K</w:t>
      </w:r>
    </w:p>
    <w:p w:rsidRDefault="00F24C53" w:rsidP="00F24C53" w:rsidR="00F24C53">
      <w:pPr>
        <w:spacing w:after="0"/>
        <w:ind w:firstLine="708" w:right="-425"/>
        <w:jc w:val="both"/>
      </w:pPr>
      <w:r>
        <w:tab/>
        <w:t xml:space="preserve">Nalaže se Općinskom sudu u Bjelovaru, Zemljišno knjižnom odjelu u Bjelovaru, brisanje zabilježbe otvaranja stečajnog postupka pod poslovnim brojem Z-14695/2017 i brisanje zabilježbe otvaranja </w:t>
      </w:r>
      <w:proofErr w:type="spellStart"/>
      <w:r>
        <w:t>predstečajnog</w:t>
      </w:r>
      <w:proofErr w:type="spellEnd"/>
      <w:r>
        <w:t xml:space="preserve"> postupka pod poslovnim brojem Z-2254/2013, i to na nekretnini koja dolazi upisana u zk.ul.br.6064, k.o.Grad Bjelovar, čkbr.472/4, oznake zemljišta voćnjak u Cvjetnoj ulici, površine 142m2, a koja je u stečajnom postupku nad stečajnim dužnikom ELEKTROMETAL d.d. za izvođenje instalatersko – montažerskih radova, proizvodnju vatrootpornih elemenata, distribuciju pline te inženjering za izgradnju investicijskih objekata u stečaju iz Bjelovara, Ferde Rusana 21, OIB 45669853088, prodana kupcu, a sada novom vlasniku ELEKTROMETAL-DISTRIBUCIJA PLINA d.o.o. iz Bjelovara, Ferde Rusana 21, OIB 72439215688.</w:t>
      </w:r>
    </w:p>
    <w:p w:rsidRDefault="00F24C53" w:rsidP="00F24C53" w:rsidR="00F24C53" w:rsidRPr="00F24C53">
      <w:pPr>
        <w:spacing w:after="0"/>
        <w:ind w:firstLine="708" w:right="-425"/>
      </w:pPr>
      <w:r>
        <w:t xml:space="preserve">                                                     </w:t>
      </w:r>
      <w:r w:rsidRPr="00F24C53">
        <w:t>Obrazloženje</w:t>
      </w:r>
    </w:p>
    <w:p w:rsidRDefault="00F24C53" w:rsidP="00F24C53" w:rsidR="00F24C53">
      <w:pPr>
        <w:ind w:firstLine="708" w:right="-425"/>
        <w:jc w:val="both"/>
      </w:pPr>
    </w:p>
    <w:p w:rsidRDefault="00F24C53" w:rsidP="00F24C53" w:rsidR="00F24C53">
      <w:pPr>
        <w:ind w:firstLine="708" w:right="-425"/>
        <w:jc w:val="both"/>
      </w:pPr>
      <w:r>
        <w:tab/>
        <w:t xml:space="preserve">Rješenjem Trgovačkog suda u Bjelovaru pod poslovnim brojem 7 St-405/2017-10 od 19. rujna 2017. godine otvoren je stečajni postupak nad dužnikom ELEKTROMETAL d.d. za izvođenje instalatersko – montažerskih radova, proizvodnju vatrootpornih elemenata, distribuciju pline te inženjering za izgradnju investicijskih objekata u stečaju iz Bjelovara, Ferde Rusana 21, OIB 45669853088, a u kojem je postupku prodana nekretnina navedena u izreci ovog zaključka sada novom vlasniku ELEKTROMETAL-DISTRIBUCIJA PLINA d.o.o. iz Bjelovara, Ferde Rusana 21, OIB 72439215688, zbog čega je odlučeno kao u izreci ovog zaključka.  </w:t>
      </w:r>
      <w:r>
        <w:tab/>
      </w:r>
    </w:p>
    <w:p w:rsidRDefault="00F24C53" w:rsidP="00F24C53" w:rsidR="00F24C53">
      <w:pPr>
        <w:ind w:firstLine="720"/>
        <w:jc w:val="center"/>
      </w:pPr>
      <w:r>
        <w:t>Bjelovar 20. prosinca 2018.</w:t>
      </w:r>
    </w:p>
    <w:p w:rsidRDefault="00F24C53" w:rsidP="00F24C53" w:rsidR="00F24C5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F24C53" w:rsidP="00F24C53" w:rsidR="00F24C5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</w:p>
    <w:p w:rsidRDefault="00F24C53" w:rsidP="00F24C53" w:rsidR="00F24C5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24C53" w:rsidP="00F24C53" w:rsidR="00F24C53">
      <w:pPr>
        <w:jc w:val="both"/>
      </w:pPr>
      <w:r>
        <w:t>POUKA O PRAVNOM LIJEKU: Protiv ovog zaključka nije dopušten pravni lijek (čl.11.st.5.OZ-a.)</w:t>
      </w:r>
    </w:p>
    <w:sectPr w:rsidSect="0032366B" w:rsidR="00F24C5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C53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636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St-405/2017-160</izvorni_sadrzaj>
    <derivirana_varijabla naziv="DomainObject.Oznaka_1">St-405/2017-160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St-405/2017-160</izvorni_sadrzaj>
    <derivirana_varijabla naziv="DomainObject.PoslovniBrojDokumenta_1">St-405/2017-160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34710-C208-4122-8C99-0D164E428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1804</properties:Characters>
  <properties:Lines>37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2018-12-20T08:31:00Z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St-405/2017-160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