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9761" w14:paraId="a3b9761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9F0F31">
        <w:t>1551</w:t>
      </w:r>
      <w:r w:rsidR="00F018CA">
        <w:t>/17-</w:t>
      </w:r>
      <w:r w:rsidR="009F0F31">
        <w:t>18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F0F31" w:rsidRPr="009F0F31">
        <w:rPr>
          <w:b/>
        </w:rPr>
        <w:t>MAT-OIL društvo s ograničenom odgovornošću za trgovinu i usluge Zagreb, I. Resnik 114a, MBS: 080910477, OIB: 93413601899</w:t>
      </w:r>
      <w:r w:rsidR="006139EC">
        <w:t xml:space="preserve">, </w:t>
      </w:r>
      <w:r w:rsidR="003B4C28">
        <w:t xml:space="preserve">dana </w:t>
      </w:r>
      <w:r w:rsidR="009F0F31">
        <w:t>1. ožujka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9F0F31" w:rsidR="00BB2037">
      <w:pPr>
        <w:pStyle w:val="Standard"/>
        <w:numPr>
          <w:ilvl w:val="0"/>
          <w:numId w:val="8"/>
        </w:numPr>
        <w:ind w:firstLine="709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F0F31" w:rsidRPr="009F0F31">
        <w:rPr>
          <w:b/>
        </w:rPr>
        <w:t>MAT-OIL društvo s ograničenom odgovornošću za trgovinu i usluge Zagreb, I. Resnik 114a, MBS: 080910477, OIB: 93413601899</w:t>
      </w:r>
      <w:r w:rsidR="009F0F31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F0F31">
        <w:rPr>
          <w:b/>
        </w:rPr>
        <w:t>1551</w:t>
      </w:r>
      <w:r w:rsidR="00F018CA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018CA">
        <w:rPr>
          <w:b/>
        </w:rPr>
        <w:t>25.000,00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sastoji od:</w:t>
      </w:r>
      <w:r w:rsidR="00F018CA">
        <w:t xml:space="preserve"> </w:t>
      </w:r>
      <w:r w:rsidR="009F0F31">
        <w:t xml:space="preserve">(nagrada stečajnoj upraviteljici u prethodnom  i stečajnom postupku 15.000,00 kn, ažuriranje i vođenje poslovnih  knjiga u stečaju predvidivo za godinu dana 8.000,00 kn, troškovi arhiviranja 1.500,00 kn, izrada pečata i ostali materijalni  troškovi 500,00 kn)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 xml:space="preserve">FINA RC </w:t>
      </w:r>
      <w:r w:rsidR="009F0F31">
        <w:t>Zagreb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F0F31">
        <w:t>9.3.</w:t>
      </w:r>
      <w:r w:rsidR="00503C1F">
        <w:t>2017</w:t>
      </w:r>
      <w:r w:rsidR="000C72EB">
        <w:t>.</w:t>
      </w:r>
      <w:r w:rsidR="00C43FA3">
        <w:t xml:space="preserve"> g.</w:t>
      </w:r>
      <w:r w:rsidRPr="00DD2365">
        <w:t xml:space="preserve"> </w:t>
      </w:r>
      <w:r w:rsidR="009F0F31">
        <w:t xml:space="preserve">zahtjev za provedbu skraćenog </w:t>
      </w:r>
      <w:r w:rsidRPr="00DD2365">
        <w:t xml:space="preserve">stečajnog postupka nad dužnikom </w:t>
      </w:r>
      <w:r w:rsidR="009F0F31" w:rsidRPr="009F0F31">
        <w:rPr>
          <w:b/>
        </w:rPr>
        <w:t>MAT-OIL društvo s ograničenom odgovornošću za trgovinu i usluge Zagreb, I. Resnik 114a, MBS: 080910477, OIB: 93413601899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F018CA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9F0F31">
        <w:t>1551/17</w:t>
      </w:r>
      <w:r w:rsidR="00F018CA">
        <w:t xml:space="preserve"> od </w:t>
      </w:r>
      <w:r w:rsidR="009F0F31">
        <w:t>12. siječnja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9F0F31">
        <w:t>28. veljače 2018. g. raz</w:t>
      </w:r>
      <w:r>
        <w:t xml:space="preserve">vidno je da su  kod  stečajnog dužnika ostvareni stečajni razlozi predviđeni člankom 5. Stečajnog zakona - dužnik je nesposoban za plaćanje i prezadužen. Sukladno materijalnoj dokumentaciji u spisu dužnik  je nesposoban za plaćanje i prezadužen, ne </w:t>
      </w:r>
    </w:p>
    <w:p w:rsidRDefault="00640623" w:rsidP="00640623" w:rsidR="00640623">
      <w:pPr>
        <w:jc w:val="right"/>
      </w:pPr>
      <w:r>
        <w:lastRenderedPageBreak/>
        <w:t>Broj: 6 St-1551/17-18</w:t>
      </w:r>
    </w:p>
    <w:p w:rsidRDefault="00F018CA" w:rsidP="00F018CA" w:rsidR="00F018CA">
      <w:pPr>
        <w:jc w:val="both"/>
      </w:pPr>
    </w:p>
    <w:p w:rsidRDefault="00F018CA" w:rsidP="00F018CA" w:rsidR="00F018CA">
      <w:pPr>
        <w:jc w:val="both"/>
      </w:pPr>
    </w:p>
    <w:p w:rsidRDefault="00F018CA" w:rsidP="00F018CA" w:rsidR="00F018CA">
      <w:pPr>
        <w:jc w:val="both"/>
      </w:pPr>
    </w:p>
    <w:p w:rsidRDefault="00C43FA3" w:rsidP="00F018CA" w:rsidR="00C43FA3">
      <w:pPr>
        <w:jc w:val="both"/>
      </w:pPr>
      <w:r>
        <w:t xml:space="preserve">posjeduje nikakvu imovinu, niti financijsku, niti materijalnu. Predvidivi troškovi stečajnog postupka prema ocijeni privremenog stečajnog upravitelja iznosili bi </w:t>
      </w:r>
      <w:r w:rsidR="00F018CA">
        <w:t>25.000,00</w:t>
      </w:r>
      <w:r>
        <w:t xml:space="preserve"> kn </w:t>
      </w:r>
      <w:r w:rsidR="009F0F31">
        <w:t>kako je to u izreci ovoga Rješenja navedeno.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018CA" w:rsidP="00681535" w:rsidR="00F018CA">
      <w:pPr>
        <w:ind w:firstLine="720"/>
        <w:jc w:val="both"/>
      </w:pPr>
    </w:p>
    <w:p w:rsidRDefault="00F018CA" w:rsidP="00681535" w:rsidR="00F018CA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40623">
        <w:t>1. ožujka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40623">
        <w:t>8.4.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C43" w:rsidR="000C2C43">
      <w:r>
        <w:separator/>
      </w:r>
    </w:p>
  </w:endnote>
  <w:endnote w:id="0" w:type="continuationSeparator">
    <w:p w:rsidRDefault="000C2C43" w:rsidR="000C2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C43" w:rsidR="000C2C43">
      <w:r>
        <w:separator/>
      </w:r>
    </w:p>
  </w:footnote>
  <w:footnote w:id="0" w:type="continuationSeparator">
    <w:p w:rsidRDefault="000C2C43" w:rsidR="000C2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6608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3537A33"/>
    <w:multiLevelType w:val="hybridMultilevel"/>
    <w:tmpl w:val="E508E582"/>
    <w:lvl w:tplc="17904F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2C43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B6608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062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5737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F0F31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018C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696F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F018CA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1B6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6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F018CA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1B6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6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St-1551/2017-18</izvorni_sadrzaj>
    <derivirana_varijabla naziv="DomainObject.Oznaka_1">St-1551/2017-18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St-1551/2017</izvorni_sadrzaj>
    <derivirana_varijabla naziv="DomainObject.Predmet.OznakaBroj_1">St-1551/2017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MAT-OIL društvo s ograničenom odgovornošću za trgovinu i usluge</izvorni_sadrzaj>
    <derivirana_varijabla naziv="DomainObject.Predmet.ProtustrankaFormated_1">  MAT-OIL društvo s ograničenom odgovornošću za trgovinu i usluge</derivirana_varijabla>
  </DomainObject.Predmet.ProtustrankaFormated>
  <DomainObject.Predmet.ProtustrankaFormatedOIB>
    <izvorni_sadrzaj>  MAT-OIL društvo s ograničenom odgovornošću za trgovinu i usluge, OIB 93413601899</izvorni_sadrzaj>
    <derivirana_varijabla naziv="DomainObject.Predmet.ProtustrankaFormatedOIB_1">  MAT-OIL društvo s ograničenom odgovornošću za trgovinu i usluge, OIB 93413601899</derivirana_varijabla>
  </DomainObject.Predmet.ProtustrankaFormatedOIB>
  <DomainObject.Predmet.ProtustrankaFormatedWithAdress>
    <izvorni_sadrzaj> MAT-OIL društvo s ograničenom odgovornošću za trgovinu i usluge, I. Resnik 114 a , 10000 Zagreb</izvorni_sadrzaj>
    <derivirana_varijabla naziv="DomainObject.Predmet.ProtustrankaFormatedWithAdress_1"> MAT-OIL društvo s ograničenom odgovornošću za trgovinu i usluge, I. Resnik 114 a , 10000 Zagreb</derivirana_varijabla>
  </DomainObject.Predmet.ProtustrankaFormatedWithAdress>
  <DomainObject.Predmet.ProtustrankaFormatedWithAdressOIB>
    <izvorni_sadrzaj> MAT-OIL društvo s ograničenom odgovornošću za trgovinu i usluge, OIB 93413601899, I. Resnik 114 a , 10000 Zagreb</izvorni_sadrzaj>
    <derivirana_varijabla naziv="DomainObject.Predmet.ProtustrankaFormatedWithAdressOIB_1"> MAT-OIL društvo s ograničenom odgovornošću za trgovinu i usluge, OIB 93413601899, I. Resnik 114 a , 10000 Zagreb</derivirana_varijabla>
  </DomainObject.Predmet.ProtustrankaFormatedWithAdressOIB>
  <DomainObject.Predmet.ProtustrankaWithAdress>
    <izvorni_sadrzaj>MAT-OIL društvo s ograničenom odgovornošću za trgovinu i usluge I. Resnik 114 a , 10000 Zagreb</izvorni_sadrzaj>
    <derivirana_varijabla naziv="DomainObject.Predmet.ProtustrankaWithAdress_1">MAT-OIL društvo s ograničenom odgovornošću za trgovinu i usluge I. Resnik 114 a , 10000 Zagreb</derivirana_varijabla>
  </DomainObject.Predmet.ProtustrankaWithAdress>
  <DomainObject.Predmet.ProtustrankaWithAdressOIB>
    <izvorni_sadrzaj>MAT-OIL društvo s ograničenom odgovornošću za trgovinu i usluge, OIB 93413601899, I. Resnik 114 a , 10000 Zagreb</izvorni_sadrzaj>
    <derivirana_varijabla naziv="DomainObject.Predmet.ProtustrankaWithAdressOIB_1">MAT-OIL društvo s ograničenom odgovornošću za trgovinu i usluge, OIB 93413601899, I. Resnik 114 a , 10000 Zagreb</derivirana_varijabla>
  </DomainObject.Predmet.ProtustrankaWithAdressOIB>
  <DomainObject.Predmet.ProtustrankaNazivFormated>
    <izvorni_sadrzaj>MAT-OIL društvo s ograničenom odgovornošću za trgovinu i usluge</izvorni_sadrzaj>
    <derivirana_varijabla naziv="DomainObject.Predmet.ProtustrankaNazivFormated_1">MAT-OIL društvo s ograničenom odgovornošću za trgovinu i usluge</derivirana_varijabla>
  </DomainObject.Predmet.ProtustrankaNazivFormated>
  <DomainObject.Predmet.ProtustrankaNazivFormatedOIB>
    <izvorni_sadrzaj>MAT-OIL društvo s ograničenom odgovornošću za trgovinu i usluge, OIB 93413601899</izvorni_sadrzaj>
    <derivirana_varijabla naziv="DomainObject.Predmet.ProtustrankaNazivFormatedOIB_1">MAT-OIL društvo s ograničenom odgovornošću za trgovinu i usluge, OIB 93413601899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</izvorni_sadrzaj>
    <derivirana_varijabla naziv="DomainObject.Predmet.StrankaFormated_1">  RH MF Carinska uprava</derivirana_varijabla>
  </DomainObject.Predmet.StrankaFormated>
  <DomainObject.Predmet.StrankaFormatedOIB>
    <izvorni_sadrzaj>  RH MF Carinska uprava, OIB 18683136487</izvorni_sadrzaj>
    <derivirana_varijabla naziv="DomainObject.Predmet.StrankaFormatedOIB_1">  RH MF Carinska uprava, OIB 18683136487</derivirana_varijabla>
  </DomainObject.Predmet.StrankaFormatedOIB>
  <DomainObject.Predmet.StrankaFormatedWithAdress>
    <izvorni_sadrzaj> RH MF Carinska uprava</izvorni_sadrzaj>
    <derivirana_varijabla naziv="DomainObject.Predmet.StrankaFormatedWithAdress_1"> RH MF Carinska uprava</derivirana_varijabla>
  </DomainObject.Predmet.StrankaFormatedWithAdress>
  <DomainObject.Predmet.StrankaFormatedWithAdressOIB>
    <izvorni_sadrzaj> RH MF Carinska uprava, OIB 18683136487</izvorni_sadrzaj>
    <derivirana_varijabla naziv="DomainObject.Predmet.StrankaFormatedWithAdressOIB_1"> RH MF Carinska uprava, OIB 18683136487</derivirana_varijabla>
  </DomainObject.Predmet.StrankaFormatedWithAdressOIB>
  <DomainObject.Predmet.StrankaWithAdress>
    <izvorni_sadrzaj>RH MF Carinska uprava </izvorni_sadrzaj>
    <derivirana_varijabla naziv="DomainObject.Predmet.StrankaWithAdress_1">RH MF Carinska uprava </derivirana_varijabla>
  </DomainObject.Predmet.StrankaWithAdress>
  <DomainObject.Predmet.StrankaWithAdressOIB>
    <izvorni_sadrzaj>RH MF Carinska uprava, OIB 18683136487</izvorni_sadrzaj>
    <derivirana_varijabla naziv="DomainObject.Predmet.StrankaWithAdressOIB_1">RH MF Carinska uprava, OIB 18683136487</derivirana_varijabla>
  </DomainObject.Predmet.StrankaWithAdressOIB>
  <DomainObject.Predmet.StrankaNazivFormated>
    <izvorni_sadrzaj>RH MF Carinska uprava</izvorni_sadrzaj>
    <derivirana_varijabla naziv="DomainObject.Predmet.StrankaNazivFormated_1">RH MF Carinska uprava</derivirana_varijabla>
  </DomainObject.Predmet.StrankaNazivFormated>
  <DomainObject.Predmet.StrankaNazivFormatedOIB>
    <izvorni_sadrzaj>RH MF Carinska uprava, OIB 18683136487</izvorni_sadrzaj>
    <derivirana_varijabla naziv="DomainObject.Predmet.StrankaNazivFormatedOIB_1">RH MF Carinska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Carinska uprava</item>
    </izvorni_sadrzaj>
    <derivirana_varijabla naziv="DomainObject.Predmet.StrankaListFormated_1">
      <item>RH MF Carinska uprava</item>
    </derivirana_varijabla>
  </DomainObject.Predmet.StrankaListFormated>
  <DomainObject.Predmet.StrankaListFormatedOIB>
    <izvorni_sadrzaj>
      <item>RH MF Carinska uprava, OIB 18683136487</item>
    </izvorni_sadrzaj>
    <derivirana_varijabla naziv="DomainObject.Predmet.StrankaListFormatedOIB_1">
      <item>RH MF Carinska uprava, OIB 18683136487</item>
    </derivirana_varijabla>
  </DomainObject.Predmet.StrankaListFormatedOIB>
  <DomainObject.Predmet.StrankaListFormatedWithAdress>
    <izvorni_sadrzaj>
      <item>RH MF Carinska uprava</item>
    </izvorni_sadrzaj>
    <derivirana_varijabla naziv="DomainObject.Predmet.StrankaListFormatedWithAdress_1">
      <item>RH MF Carinska uprava</item>
    </derivirana_varijabla>
  </DomainObject.Predmet.StrankaListFormatedWithAdress>
  <DomainObject.Predmet.StrankaListFormatedWithAdressOIB>
    <izvorni_sadrzaj>
      <item>RH MF Carinska uprava, OIB 18683136487</item>
    </izvorni_sadrzaj>
    <derivirana_varijabla naziv="DomainObject.Predmet.StrankaListFormatedWithAdressOIB_1">
      <item>RH MF Carinska uprava, OIB 18683136487</item>
    </derivirana_varijabla>
  </DomainObject.Predmet.StrankaListFormatedWithAdressOIB>
  <DomainObject.Predmet.StrankaListNazivFormated>
    <izvorni_sadrzaj>
      <item>RH MF Carinska uprava</item>
    </izvorni_sadrzaj>
    <derivirana_varijabla naziv="DomainObject.Predmet.StrankaListNazivFormated_1">
      <item>RH MF Carinska uprava</item>
    </derivirana_varijabla>
  </DomainObject.Predmet.StrankaListNazivFormated>
  <DomainObject.Predmet.StrankaListNazivFormatedOIB>
    <izvorni_sadrzaj>
      <item>RH MF Carinska uprava, OIB 18683136487</item>
    </izvorni_sadrzaj>
    <derivirana_varijabla naziv="DomainObject.Predmet.StrankaListNazivFormatedOIB_1">
      <item>RH MF Carinska uprava, OIB 18683136487</item>
    </derivirana_varijabla>
  </DomainObject.Predmet.StrankaListNazivFormatedOIB>
  <DomainObject.Predmet.ProtuStrankaListFormated>
    <izvorni_sadrzaj>
      <item>MAT-OIL društvo s ograničenom odgovornošću za trgovinu i usluge</item>
    </izvorni_sadrzaj>
    <derivirana_varijabla naziv="DomainObject.Predmet.ProtuStrankaListFormated_1">
      <item>MAT-OIL društvo s ograničenom odgovornošću za trgovinu i usluge</item>
    </derivirana_varijabla>
  </DomainObject.Predmet.ProtuStrankaListFormated>
  <DomainObject.Predmet.ProtuStrankaListFormatedOIB>
    <izvorni_sadrzaj>
      <item>MAT-OIL društvo s ograničenom odgovornošću za trgovinu i usluge, OIB 93413601899</item>
    </izvorni_sadrzaj>
    <derivirana_varijabla naziv="DomainObject.Predmet.ProtuStrankaListFormatedOIB_1">
      <item>MAT-OIL društvo s ograničenom odgovornošću za trgovinu i usluge, OIB 93413601899</item>
    </derivirana_varijabla>
  </DomainObject.Predmet.ProtuStrankaListFormatedOIB>
  <DomainObject.Predmet.ProtuStrankaListFormatedWithAdress>
    <izvorni_sadrzaj>
      <item>MAT-OIL društvo s ograničenom odgovornošću za trgovinu i usluge, I. Resnik 114 a , 10000 Zagreb</item>
    </izvorni_sadrzaj>
    <derivirana_varijabla naziv="DomainObject.Predmet.ProtuStrankaListFormatedWithAdress_1">
      <item>MAT-OIL društvo s ograničenom odgovornošću za trgovinu i usluge, I. Resnik 114 a , 10000 Zagreb</item>
    </derivirana_varijabla>
  </DomainObject.Predmet.ProtuStrankaListFormatedWithAdress>
  <DomainObject.Predmet.ProtuStrankaListFormatedWithAdressOIB>
    <izvorni_sadrzaj>
      <item>MAT-OIL društvo s ograničenom odgovornošću za trgovinu i usluge, OIB 93413601899, I. Resnik 114 a , 10000 Zagreb</item>
    </izvorni_sadrzaj>
    <derivirana_varijabla naziv="DomainObject.Predmet.ProtuStrankaListFormatedWithAdressOIB_1">
      <item>MAT-OIL društvo s ograničenom odgovornošću za trgovinu i usluge, OIB 93413601899, I. Resnik 114 a , 10000 Zagreb</item>
    </derivirana_varijabla>
  </DomainObject.Predmet.ProtuStrankaListFormatedWithAdressOIB>
  <DomainObject.Predmet.ProtuStrankaListNazivFormated>
    <izvorni_sadrzaj>
      <item>MAT-OIL društvo s ograničenom odgovornošću za trgovinu i usluge</item>
    </izvorni_sadrzaj>
    <derivirana_varijabla naziv="DomainObject.Predmet.ProtuStrankaListNazivFormated_1">
      <item>MAT-OIL društvo s ograničenom odgovornošću za trgovinu i usluge</item>
    </derivirana_varijabla>
  </DomainObject.Predmet.ProtuStrankaListNazivFormated>
  <DomainObject.Predmet.ProtuStrankaListNazivFormatedOIB>
    <izvorni_sadrzaj>
      <item>MAT-OIL društvo s ograničenom odgovornošću za trgovinu i usluge, OIB 93413601899</item>
    </izvorni_sadrzaj>
    <derivirana_varijabla naziv="DomainObject.Predmet.ProtuStrankaListNazivFormatedOIB_1">
      <item>MAT-OIL društvo s ograničenom odgovornošću za trgovinu i usluge, OIB 93413601899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St-1551/2017-18</izvorni_sadrzaj>
    <derivirana_varijabla naziv="DomainObject.PoslovniBrojDokumenta_1">St-1551/2017-18</derivirana_varijabla>
  </DomainObject.PoslovniBrojDokumenta>
  <DomainObject.Predmet.StrankaIDrugi>
    <izvorni_sadrzaj>RH MF Carinska uprava</izvorni_sadrzaj>
    <derivirana_varijabla naziv="DomainObject.Predmet.StrankaIDrugi_1">RH MF Carinska uprava</derivirana_varijabla>
  </DomainObject.Predmet.StrankaIDrugi>
  <DomainObject.Predmet.ProtustrankaIDrugi>
    <izvorni_sadrzaj>MAT-OIL društvo s ograničenom odgovornošću za trgovinu i usluge</izvorni_sadrzaj>
    <derivirana_varijabla naziv="DomainObject.Predmet.ProtustrankaIDrugi_1">MAT-OIL društvo s ograničenom odgovornošću za trgovinu i usluge</derivirana_varijabla>
  </DomainObject.Predmet.ProtustrankaIDrugi>
  <DomainObject.Predmet.StrankaIDrugiAdressOIB>
    <izvorni_sadrzaj>RH MF Carinska uprava, OIB 18683136487</izvorni_sadrzaj>
    <derivirana_varijabla naziv="DomainObject.Predmet.StrankaIDrugiAdressOIB_1">RH MF Carinska uprava, OIB 18683136487</derivirana_varijabla>
  </DomainObject.Predmet.StrankaIDrugiAdressOIB>
  <DomainObject.Predmet.ProtustrankaIDrugiAdressOIB>
    <izvorni_sadrzaj>MAT-OIL društvo s ograničenom odgovornošću za trgovinu i usluge, OIB 93413601899, I. Resnik 114 a , 10000 Zagreb</izvorni_sadrzaj>
    <derivirana_varijabla naziv="DomainObject.Predmet.ProtustrankaIDrugiAdressOIB_1">MAT-OIL društvo s ograničenom odgovornošću za trgovinu i usluge, OIB 93413601899, I. Resnik 114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MAT-OIL društvo s ograničenom odgovornošću za trgovinu i usluge</item>
      <item>RH MF Carinska uprava</item>
    </izvorni_sadrzaj>
    <derivirana_varijabla naziv="DomainObject.Predmet.SudioniciListNaziv_1">
      <item>MAT-OIL društvo s ograničenom odgovornošću za trgovinu i usluge</item>
      <item>RH MF Carinska uprava</item>
    </derivirana_varijabla>
  </DomainObject.Predmet.SudioniciListNaziv>
  <DomainObject.Predmet.SudioniciListAdressOIB>
    <izvorni_sadrzaj>
      <item>MAT-OIL društvo s ograničenom odgovornošću za trgovinu i usluge, OIB 93413601899, I. Resnik 114 a ,10000 Zagreb</item>
      <item>RH MF Carinska uprava, OIB 18683136487</item>
    </izvorni_sadrzaj>
    <derivirana_varijabla naziv="DomainObject.Predmet.SudioniciListAdressOIB_1">
      <item>MAT-OIL društvo s ograničenom odgovornošću za trgovinu i usluge, OIB 93413601899, I. Resnik 114 a ,10000 Zagreb</item>
      <item>RH MF Carinska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93413601899</item>
      <item>, OIB 18683136487</item>
    </izvorni_sadrzaj>
    <derivirana_varijabla naziv="DomainObject.Predmet.SudioniciListNazivOIB_1">
      <item>, OIB 93413601899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D1635-816B-4C3F-9985-266287748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2527</properties:Characters>
  <properties:Lines>92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2017-11-08T12:08:00Z</dcterms:created>
  <dc:creator>hermanj</dc:creator>
  <cp:lastModifiedBy>Danijela Sekulić</cp:lastModifiedBy>
  <cp:lastPrinted>2018-03-01T08:09:00Z</cp:lastPrinted>
  <dcterms:modified xmlns:xsi="http://www.w3.org/2001/XMLSchema-instance" xsi:type="dcterms:W3CDTF">2018-03-01T11:30:00Z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St-1551/2017-18 / Odluka - Rješenje (NAKON ROČIŠTA - GAGRO.docx)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