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db29" w14:paraId="ffddb29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6B46F1">
        <w:rPr>
          <w:rFonts w:hAnsi="Times New Roman" w:ascii="Times New Roman"/>
          <w:szCs w:val="24"/>
          <w:lang w:val="hr-HR"/>
        </w:rPr>
        <w:t>5769/16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E00DCE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Trgovački sud u Zagrebu, po sucu pojedincu Luciji Butigan </w:t>
      </w:r>
      <w:r w:rsidR="006B46F1" w:rsidRPr="006B46F1">
        <w:rPr>
          <w:rFonts w:hAnsi="Times New Roman" w:ascii="Times New Roman"/>
          <w:sz w:val="24"/>
          <w:szCs w:val="24"/>
        </w:rPr>
        <w:t>u stečajnom postupku povodom prijedloga predlagatelja MIRNA Poslovni svijet za ulov, preradu i promet ribom i ribljim prerađevinama, d.d., Rovinj, G. Paliaga 8, OIB 15761637292, za otvaranje stečajnog postupka nad dužnikom MIRNA RIBOLOV, Rovinj, G. Paliaga 8, OIB: 75327807611</w:t>
      </w:r>
      <w:r w:rsidR="006B46F1">
        <w:rPr>
          <w:rFonts w:hAnsi="Times New Roman" w:ascii="Times New Roman"/>
          <w:sz w:val="24"/>
          <w:szCs w:val="24"/>
        </w:rPr>
        <w:t xml:space="preserve">, dana </w:t>
      </w:r>
      <w:r w:rsidR="008D45F6" w:rsidRPr="00E00DCE">
        <w:rPr>
          <w:rFonts w:hAnsi="Times New Roman" w:ascii="Times New Roman"/>
          <w:sz w:val="24"/>
          <w:szCs w:val="24"/>
        </w:rPr>
        <w:t>21</w:t>
      </w:r>
      <w:r w:rsidRPr="00E00DCE">
        <w:rPr>
          <w:rFonts w:hAnsi="Times New Roman" w:ascii="Times New Roman"/>
          <w:sz w:val="24"/>
          <w:szCs w:val="24"/>
        </w:rPr>
        <w:t xml:space="preserve">. </w:t>
      </w:r>
      <w:r w:rsidR="008D45F6" w:rsidRPr="00E00DCE">
        <w:rPr>
          <w:rFonts w:hAnsi="Times New Roman" w:ascii="Times New Roman"/>
          <w:sz w:val="24"/>
          <w:szCs w:val="24"/>
        </w:rPr>
        <w:t>veljače</w:t>
      </w:r>
      <w:r w:rsidR="006B46F1" w:rsidRPr="00E00DCE">
        <w:rPr>
          <w:rFonts w:hAnsi="Times New Roman" w:ascii="Times New Roman"/>
          <w:sz w:val="24"/>
          <w:szCs w:val="24"/>
        </w:rPr>
        <w:t xml:space="preserve"> 2018</w:t>
      </w:r>
      <w:r w:rsidRPr="00E00DCE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8D45F6" w:rsidP="006B46F1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I. </w:t>
      </w:r>
      <w:r w:rsidR="000B59EA">
        <w:rPr>
          <w:rFonts w:hAnsi="Times New Roman" w:ascii="Times New Roman"/>
          <w:szCs w:val="24"/>
          <w:lang w:val="hr-HR"/>
        </w:rPr>
        <w:t>U prethodnom stečajnom postupku pod posl. br. St-</w:t>
      </w:r>
      <w:r w:rsidR="006B46F1">
        <w:rPr>
          <w:rFonts w:hAnsi="Times New Roman" w:ascii="Times New Roman"/>
          <w:szCs w:val="24"/>
          <w:lang w:val="hr-HR"/>
        </w:rPr>
        <w:t xml:space="preserve">5769/16 </w:t>
      </w:r>
      <w:r w:rsidR="00C329F3">
        <w:rPr>
          <w:rFonts w:hAnsi="Times New Roman" w:ascii="Times New Roman"/>
          <w:szCs w:val="24"/>
          <w:lang w:val="hr-HR"/>
        </w:rPr>
        <w:t xml:space="preserve">(prethodno posl. br. St-34/15 Trgovački sud u Pazinu) </w:t>
      </w:r>
      <w:r w:rsidR="006B46F1">
        <w:rPr>
          <w:rFonts w:hAnsi="Times New Roman" w:ascii="Times New Roman"/>
          <w:szCs w:val="24"/>
          <w:lang w:val="hr-HR"/>
        </w:rPr>
        <w:t xml:space="preserve">nad dužnikom </w:t>
      </w:r>
      <w:r w:rsidR="006B46F1">
        <w:rPr>
          <w:rFonts w:hAnsi="Times New Roman" w:ascii="Times New Roman"/>
          <w:szCs w:val="24"/>
        </w:rPr>
        <w:t xml:space="preserve">MIRNA </w:t>
      </w:r>
      <w:r w:rsidR="006B46F1" w:rsidRPr="006B46F1">
        <w:rPr>
          <w:rFonts w:hAnsi="Times New Roman" w:ascii="Times New Roman"/>
          <w:szCs w:val="24"/>
        </w:rPr>
        <w:t>RIBOLOV, Rovinj, G. Paliaga 8, OIB: 75327807611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0B59EA">
        <w:rPr>
          <w:rFonts w:hAnsi="Times New Roman" w:ascii="Times New Roman"/>
          <w:szCs w:val="24"/>
          <w:lang w:val="hr-HR"/>
        </w:rPr>
        <w:t>pr</w:t>
      </w:r>
      <w:r w:rsidR="002A0001">
        <w:rPr>
          <w:rFonts w:hAnsi="Times New Roman" w:ascii="Times New Roman"/>
          <w:szCs w:val="24"/>
          <w:lang w:val="hr-HR"/>
        </w:rPr>
        <w:t>ivremenoj stečajnoj upraviteljici</w:t>
      </w:r>
      <w:r w:rsidR="006B46F1">
        <w:rPr>
          <w:rFonts w:hAnsi="Times New Roman" w:ascii="Times New Roman"/>
          <w:szCs w:val="24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>Vlasta Majstorović, Pula, Koparska 37, OIB 78258328195</w:t>
      </w:r>
      <w:r w:rsidR="000B59EA">
        <w:rPr>
          <w:rFonts w:hAnsi="Times New Roman" w:ascii="Times New Roman"/>
          <w:szCs w:val="24"/>
          <w:lang w:val="hr-HR"/>
        </w:rPr>
        <w:t xml:space="preserve"> određuje se nagrada u b</w:t>
      </w:r>
      <w:r w:rsidR="003760FA">
        <w:rPr>
          <w:rFonts w:hAnsi="Times New Roman" w:ascii="Times New Roman"/>
          <w:szCs w:val="24"/>
          <w:lang w:val="hr-HR"/>
        </w:rPr>
        <w:t xml:space="preserve">ruto  iznosu od </w:t>
      </w:r>
      <w:r w:rsidR="00845EF0">
        <w:rPr>
          <w:rFonts w:hAnsi="Times New Roman" w:ascii="Times New Roman"/>
          <w:szCs w:val="24"/>
          <w:lang w:val="hr-HR"/>
        </w:rPr>
        <w:t>6.000,00</w:t>
      </w:r>
      <w:r w:rsidR="006B46F1">
        <w:rPr>
          <w:rFonts w:hAnsi="Times New Roman" w:ascii="Times New Roman"/>
          <w:szCs w:val="24"/>
          <w:lang w:val="hr-HR"/>
        </w:rPr>
        <w:t xml:space="preserve"> 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iz uplaćenih sredstava u ime </w:t>
      </w:r>
      <w:r>
        <w:rPr>
          <w:rFonts w:hAnsi="Times New Roman" w:ascii="Times New Roman"/>
          <w:szCs w:val="24"/>
          <w:lang w:val="hr-HR"/>
        </w:rPr>
        <w:t xml:space="preserve">predujme za </w:t>
      </w:r>
      <w:r w:rsidR="00845EF0">
        <w:rPr>
          <w:rFonts w:hAnsi="Times New Roman" w:ascii="Times New Roman"/>
          <w:szCs w:val="24"/>
          <w:lang w:val="hr-HR"/>
        </w:rPr>
        <w:t>troš</w:t>
      </w:r>
      <w:r>
        <w:rPr>
          <w:rFonts w:hAnsi="Times New Roman" w:ascii="Times New Roman"/>
          <w:szCs w:val="24"/>
          <w:lang w:val="hr-HR"/>
        </w:rPr>
        <w:t>kove prethodnog</w:t>
      </w:r>
      <w:r w:rsidR="00845EF0">
        <w:rPr>
          <w:rFonts w:hAnsi="Times New Roman" w:ascii="Times New Roman"/>
          <w:szCs w:val="24"/>
          <w:lang w:val="hr-HR"/>
        </w:rPr>
        <w:t xml:space="preserve"> postupka.</w:t>
      </w:r>
    </w:p>
    <w:p w:rsidRDefault="008D45F6" w:rsidP="006B46F1" w:rsidR="008D45F6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D45F6" w:rsidP="006B46F1" w:rsidR="008D45F6" w:rsidRPr="006B46F1">
      <w:pPr>
        <w:ind w:firstLine="708"/>
        <w:jc w:val="both"/>
        <w:rPr>
          <w:rFonts w:hAnsi="Times New Roman" w:ascii="Times New Roman"/>
          <w:szCs w:val="24"/>
        </w:rPr>
      </w:pPr>
      <w:r w:rsidRPr="008D45F6">
        <w:rPr>
          <w:rFonts w:hAnsi="Times New Roman" w:ascii="Times New Roman"/>
          <w:szCs w:val="24"/>
          <w:lang w:val="hr-HR"/>
        </w:rPr>
        <w:t xml:space="preserve">II. Nalaže se računovodstvu ovog suda da s depozitnog računa Trgovačkog suda u Zagrebu, iz uplaćenog predujma za troškove provedbe stečajnog postupka, privremenoj stečajnoj upraviteljici Vlasta Majstorović, Pula, Koparska 37, OIB 78258328195, izvrši  isplatu iznosa od </w:t>
      </w:r>
      <w:r>
        <w:rPr>
          <w:rFonts w:hAnsi="Times New Roman" w:ascii="Times New Roman"/>
          <w:szCs w:val="24"/>
          <w:lang w:val="hr-HR"/>
        </w:rPr>
        <w:t>6.000,00</w:t>
      </w:r>
      <w:r w:rsidRPr="008D45F6">
        <w:rPr>
          <w:rFonts w:hAnsi="Times New Roman" w:ascii="Times New Roman"/>
          <w:szCs w:val="24"/>
          <w:lang w:val="hr-HR"/>
        </w:rPr>
        <w:t xml:space="preserve"> kn</w:t>
      </w:r>
      <w:r>
        <w:rPr>
          <w:rFonts w:hAnsi="Times New Roman" w:ascii="Times New Roman"/>
          <w:szCs w:val="24"/>
          <w:lang w:val="hr-HR"/>
        </w:rPr>
        <w:t>,</w:t>
      </w:r>
      <w:r w:rsidRPr="008D45F6">
        <w:rPr>
          <w:rFonts w:hAnsi="Times New Roman" w:ascii="Times New Roman"/>
          <w:szCs w:val="24"/>
          <w:lang w:val="hr-HR"/>
        </w:rPr>
        <w:t xml:space="preserve"> na žiro račun br. IBAN HR 6923600003111389364, otvoren kod Zagrebačka banka d.d. Zagreb.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 stečajnom predmetu St-</w:t>
      </w:r>
      <w:r w:rsidR="006A5945">
        <w:rPr>
          <w:rFonts w:hAnsi="Times New Roman" w:ascii="Times New Roman"/>
          <w:szCs w:val="24"/>
          <w:lang w:val="hr-HR"/>
        </w:rPr>
        <w:t>5769/16 (prethodno posl. br. St-34/15 Trgovački sud u Pazinu)</w:t>
      </w:r>
      <w:r>
        <w:rPr>
          <w:rFonts w:hAnsi="Times New Roman" w:ascii="Times New Roman"/>
          <w:szCs w:val="24"/>
          <w:lang w:val="hr-HR"/>
        </w:rPr>
        <w:t xml:space="preserve"> nad dužnikom </w:t>
      </w:r>
      <w:r w:rsidR="006A5945" w:rsidRPr="006B46F1">
        <w:rPr>
          <w:rFonts w:hAnsi="Times New Roman" w:ascii="Times New Roman"/>
          <w:szCs w:val="24"/>
        </w:rPr>
        <w:t>MIRNA RIBOLOV, Rovinj, G. Paliaga 8, OIB: 75327807611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>Trgovačkog suda u Pazinu br. St-34/15 od 18. rujna 2015.g. za privremenu stečajnu upraviteljicu imenovana je gore navedena stečajna upraviteljica.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993807">
        <w:rPr>
          <w:rFonts w:hAnsi="Times New Roman" w:ascii="Times New Roman"/>
          <w:szCs w:val="24"/>
          <w:lang w:val="hr-HR"/>
        </w:rPr>
        <w:t>im rješenjem privremena stečajna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993807">
        <w:rPr>
          <w:rFonts w:hAnsi="Times New Roman" w:ascii="Times New Roman"/>
          <w:szCs w:val="24"/>
          <w:lang w:val="hr-HR"/>
        </w:rPr>
        <w:t>ica dobila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993807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>
        <w:rPr>
          <w:rFonts w:hAnsi="Times New Roman" w:ascii="Times New Roman"/>
          <w:szCs w:val="24"/>
          <w:lang w:val="hr-HR"/>
        </w:rPr>
        <w:t>im je izvješće usmeno obrazložila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 provođenje stečajnog postupka. 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13439">
        <w:rPr>
          <w:rFonts w:hAnsi="Times New Roman" w:ascii="Times New Roman"/>
          <w:szCs w:val="24"/>
          <w:lang w:val="hr-HR"/>
        </w:rPr>
        <w:t xml:space="preserve">Nakon prethodno obavljenih radnji, stečajni predmet je dostavljen Trgovačkom sudu </w:t>
      </w:r>
      <w:r w:rsidR="00F77BE8">
        <w:rPr>
          <w:rFonts w:hAnsi="Times New Roman" w:ascii="Times New Roman"/>
          <w:szCs w:val="24"/>
          <w:lang w:val="hr-HR"/>
        </w:rPr>
        <w:t>u Zagrebu na daljnje postupanje, a nakon čega je u ovosudnom pre</w:t>
      </w:r>
      <w:r w:rsidR="008D45F6">
        <w:rPr>
          <w:rFonts w:hAnsi="Times New Roman" w:ascii="Times New Roman"/>
          <w:szCs w:val="24"/>
          <w:lang w:val="hr-HR"/>
        </w:rPr>
        <w:t>d</w:t>
      </w:r>
      <w:r w:rsidR="00F77BE8">
        <w:rPr>
          <w:rFonts w:hAnsi="Times New Roman" w:ascii="Times New Roman"/>
          <w:szCs w:val="24"/>
          <w:lang w:val="hr-HR"/>
        </w:rPr>
        <w:t xml:space="preserve">metu pod posl. br. St-5769/16 od 2. listopada 2017.g. prijedlog za otvaranjem stečajnog postupka odbačen, a koje rješenje je postalo pravomoćno dana </w:t>
      </w:r>
      <w:r w:rsidR="008D45F6">
        <w:rPr>
          <w:rFonts w:hAnsi="Times New Roman" w:ascii="Times New Roman"/>
          <w:szCs w:val="24"/>
          <w:lang w:val="hr-HR"/>
        </w:rPr>
        <w:t>18. listopada 2017.g.</w:t>
      </w:r>
    </w:p>
    <w:p w:rsidRDefault="00713439" w:rsidP="000B59EA" w:rsidR="00713439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0025D7">
        <w:rPr>
          <w:rFonts w:hAnsi="Times New Roman" w:ascii="Times New Roman"/>
          <w:szCs w:val="24"/>
          <w:lang w:val="hr-HR"/>
        </w:rPr>
        <w:t>podneskom privremena stečajna upraviteljica dostavila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upraviteljskog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 w:rsidRPr="001C1DF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</w:t>
      </w:r>
      <w:r w:rsidR="00492A77">
        <w:rPr>
          <w:rFonts w:hAnsi="Times New Roman" w:ascii="Times New Roman"/>
          <w:szCs w:val="24"/>
          <w:lang w:val="hr-HR"/>
        </w:rPr>
        <w:t xml:space="preserve"> od 3.000,00 kn do 20.000,00 kn.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195BEB">
        <w:rPr>
          <w:rFonts w:hAnsi="Times New Roman" w:ascii="Times New Roman"/>
          <w:szCs w:val="24"/>
          <w:lang w:val="hr-HR"/>
        </w:rPr>
        <w:t>bzir obavljeni posao privremene stečajne upraviteljice</w:t>
      </w:r>
      <w:r>
        <w:rPr>
          <w:rFonts w:hAnsi="Times New Roman" w:ascii="Times New Roman"/>
          <w:szCs w:val="24"/>
          <w:lang w:val="hr-HR"/>
        </w:rPr>
        <w:t xml:space="preserve">, sud je ocijenio da je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 xml:space="preserve">nagrada primjerena obavljenom, pa je na temelju prethodno citiranih zakonskih odredbi doneseno gornje rješenje. </w:t>
      </w:r>
    </w:p>
    <w:p w:rsidRDefault="000B59EA" w:rsidP="000B59E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A956A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Isplata nagrade privremenoj</w:t>
      </w:r>
      <w:r w:rsidR="00A956A4">
        <w:rPr>
          <w:rFonts w:hAnsi="Times New Roman" w:ascii="Times New Roman"/>
          <w:szCs w:val="24"/>
          <w:lang w:val="hr-HR"/>
        </w:rPr>
        <w:t xml:space="preserve"> stečajnoj upraviteljici isplatiti će se iz uplaćenog predujma za troškove prethodnog postupka, a koji je uplaćen u Trgovačkom sudu u Pazinu</w:t>
      </w:r>
      <w:r w:rsidR="002F3667">
        <w:rPr>
          <w:rFonts w:hAnsi="Times New Roman" w:ascii="Times New Roman"/>
          <w:szCs w:val="24"/>
          <w:lang w:val="hr-HR"/>
        </w:rPr>
        <w:t>,</w:t>
      </w:r>
      <w:r w:rsidR="00A956A4">
        <w:rPr>
          <w:rFonts w:hAnsi="Times New Roman" w:ascii="Times New Roman"/>
          <w:szCs w:val="24"/>
          <w:lang w:val="hr-HR"/>
        </w:rPr>
        <w:t xml:space="preserve"> te zatim </w:t>
      </w:r>
      <w:r w:rsidR="001F6B2B">
        <w:rPr>
          <w:rFonts w:hAnsi="Times New Roman" w:ascii="Times New Roman"/>
          <w:szCs w:val="24"/>
          <w:lang w:val="hr-HR"/>
        </w:rPr>
        <w:t>uplaćen</w:t>
      </w:r>
      <w:r w:rsidR="00166324">
        <w:rPr>
          <w:rFonts w:hAnsi="Times New Roman" w:ascii="Times New Roman"/>
          <w:szCs w:val="24"/>
          <w:lang w:val="hr-HR"/>
        </w:rPr>
        <w:t xml:space="preserve"> na depozitni račun Trgovačkog suda u Zagrebu.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8D45F6" w:rsidRPr="008D45F6">
        <w:rPr>
          <w:rFonts w:hAnsi="Times New Roman" w:ascii="Times New Roman"/>
          <w:szCs w:val="24"/>
          <w:lang w:val="hr-HR"/>
        </w:rPr>
        <w:t>21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8D45F6" w:rsidRPr="008D45F6">
        <w:rPr>
          <w:rFonts w:hAnsi="Times New Roman" w:ascii="Times New Roman"/>
          <w:szCs w:val="24"/>
          <w:lang w:val="hr-HR"/>
        </w:rPr>
        <w:t>veljače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B75E96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B75E96" w:rsidP="00B75E96" w:rsidR="00B75E96" w:rsidRPr="00B75E96">
      <w:pPr>
        <w:ind w:left="4956"/>
        <w:rPr>
          <w:rFonts w:hAnsi="Times New Roman" w:ascii="Times New Roman"/>
        </w:rPr>
      </w:pPr>
      <w:r w:rsidRPr="00B75E96">
        <w:rPr>
          <w:rFonts w:hAnsi="Times New Roman" w:ascii="Times New Roman"/>
        </w:rPr>
        <w:t>Za točnost otpravka-ovlašteni službenik</w:t>
      </w:r>
    </w:p>
    <w:p w:rsidRDefault="00B75E96" w:rsidP="00B75E96" w:rsidR="00B75E96" w:rsidRPr="00B75E96">
      <w:pPr>
        <w:ind w:left="4956"/>
        <w:rPr>
          <w:rFonts w:hAnsi="Times New Roman" w:ascii="Times New Roman"/>
        </w:rPr>
      </w:pPr>
      <w:r w:rsidRPr="00B75E96">
        <w:rPr>
          <w:rFonts w:hAnsi="Times New Roman" w:ascii="Times New Roman"/>
        </w:rPr>
        <w:tab/>
        <w:t xml:space="preserve">   Monika Grbac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E96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B75E96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St-5769/16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B59EA"/>
    <w:rsid w:val="00166324"/>
    <w:rsid w:val="00195BEB"/>
    <w:rsid w:val="001C1DFC"/>
    <w:rsid w:val="001F6B2B"/>
    <w:rsid w:val="002A0001"/>
    <w:rsid w:val="002B4A0D"/>
    <w:rsid w:val="002F3667"/>
    <w:rsid w:val="003760FA"/>
    <w:rsid w:val="00492A77"/>
    <w:rsid w:val="006A5945"/>
    <w:rsid w:val="006B46F1"/>
    <w:rsid w:val="00713439"/>
    <w:rsid w:val="00716246"/>
    <w:rsid w:val="00845EF0"/>
    <w:rsid w:val="008D45F6"/>
    <w:rsid w:val="00993807"/>
    <w:rsid w:val="00A956A4"/>
    <w:rsid w:val="00B75E96"/>
    <w:rsid w:val="00C329F3"/>
    <w:rsid w:val="00CB5CF2"/>
    <w:rsid w:val="00E00DCE"/>
    <w:rsid w:val="00EF586C"/>
    <w:rsid w:val="00F7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5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5E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5E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5E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5E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75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5E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5E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5E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5E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5769</izvorni_sadrzaj>
    <derivirana_varijabla naziv="DomainObject.Predmet.Broj_1">5769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St-5769/2016</izvorni_sadrzaj>
    <derivirana_varijabla naziv="DomainObject.Predmet.OznakaBroj_1">St-5769/2016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MIRNA RIBOLOV d.o.o. zastupanog po punomoćniku Alen Ivković</izvorni_sadrzaj>
    <derivirana_varijabla naziv="DomainObject.Predmet.ProtustrankaFormated_1">  MIRNA RIBOLOV d.o.o. zastupanog po punomoćniku Alen Ivković</derivirana_varijabla>
  </DomainObject.Predmet.ProtustrankaFormated>
  <DomainObject.Predmet.ProtustrankaFormatedOIB>
    <izvorni_sadrzaj>  MIRNA RIBOLOV d.o.o., OIB 75327807611 zastupanog po punomoćniku Alen Ivković</izvorni_sadrzaj>
    <derivirana_varijabla naziv="DomainObject.Predmet.ProtustrankaFormatedOIB_1">  MIRNA RIBOLOV d.o.o., OIB 75327807611 zastupanog po punomoćniku Alen Ivković</derivirana_varijabla>
  </DomainObject.Predmet.ProtustrankaFormatedOIB>
  <DomainObject.Predmet.ProtustrankaFormatedWithAdress>
    <izvorni_sadrzaj> MIRNA RIBOLOV d.o.o., Giordano Paliaga 8, 52210 Rovinj zastupanog po punomoćniku Alen Ivković</izvorni_sadrzaj>
    <derivirana_varijabla naziv="DomainObject.Predmet.ProtustrankaFormatedWithAdress_1"> MIRNA RIBOLOV d.o.o., Giordano Paliaga 8, 52210 Rovinj zastupanog po punomoćniku Alen Ivković</derivirana_varijabla>
  </DomainObject.Predmet.ProtustrankaFormatedWithAdress>
  <DomainObject.Predmet.ProtustrankaFormatedWithAdressOIB>
    <izvorni_sadrzaj> MIRNA RIBOLOV d.o.o., OIB 75327807611, Giordano Paliaga 8, 52210 Rovinj zastupanog po punomoćniku Alen Ivković</izvorni_sadrzaj>
    <derivirana_varijabla naziv="DomainObject.Predmet.ProtustrankaFormatedWithAdressOIB_1"> MIRNA RIBOLOV d.o.o., OIB 75327807611, Giordano Paliaga 8, 52210 Rovinj zastupanog po punomoćniku Alen Ivković</derivirana_varijabla>
  </DomainObject.Predmet.ProtustrankaFormatedWithAdressOIB>
  <DomainObject.Predmet.ProtustrankaWithAdress>
    <izvorni_sadrzaj>MIRNA RIBOLOV d.o.o. Giordano Paliaga 8, 52210 Rovinj</izvorni_sadrzaj>
    <derivirana_varijabla naziv="DomainObject.Predmet.ProtustrankaWithAdress_1">MIRNA RIBOLOV d.o.o. Giordano Paliaga 8, 52210 Rovinj</derivirana_varijabla>
  </DomainObject.Predmet.ProtustrankaWithAdress>
  <DomainObject.Predmet.ProtustrankaWithAdressOIB>
    <izvorni_sadrzaj>MIRNA RIBOLOV d.o.o., OIB 75327807611, Giordano Paliaga 8, 52210 Rovinj</izvorni_sadrzaj>
    <derivirana_varijabla naziv="DomainObject.Predmet.ProtustrankaWithAdressOIB_1">MIRNA RIBOLOV d.o.o., OIB 75327807611, Giordano Paliaga 8, 52210 Rovinj</derivirana_varijabla>
  </DomainObject.Predmet.ProtustrankaWithAdressOIB>
  <DomainObject.Predmet.ProtustrankaNazivFormated>
    <izvorni_sadrzaj>MIRNA RIBOLOV d.o.o.</izvorni_sadrzaj>
    <derivirana_varijabla naziv="DomainObject.Predmet.ProtustrankaNazivFormated_1">MIRNA RIBOLOV d.o.o.</derivirana_varijabla>
  </DomainObject.Predmet.ProtustrankaNazivFormated>
  <DomainObject.Predmet.ProtustrankaNazivFormatedOIB>
    <izvorni_sadrzaj>MIRNA RIBOLOV d.o.o., OIB 75327807611</izvorni_sadrzaj>
    <derivirana_varijabla naziv="DomainObject.Predmet.ProtustrankaNazivFormatedOIB_1">MIRNA RIBOLOV d.o.o., OIB 75327807611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 d. d. zastupanog po punomoćniku MADIRAZZA &amp; PARTNERI, odvjetničko društvo d.o.o.; Trgovački sud u Pazinu</izvorni_sadrzaj>
    <derivirana_varijabla naziv="DomainObject.Predmet.StrankaFormated_1">  MIRNA  d. d. zastupanog po punomoćniku MADIRAZZA &amp; PARTNERI, odvjetničko društvo d.o.o.; Trgovački sud u Pazinu</derivirana_varijabla>
  </DomainObject.Predmet.StrankaFormated>
  <DomainObject.Predmet.StrankaFormatedOIB>
    <izvorni_sadrzaj>  MIRNA  d. d., OIB 15761637292 zastupanog po punomoćniku MADIRAZZA &amp; PARTNERI, odvjetničko društvo d.o.o.; Trgovački sud u Pazinu</izvorni_sadrzaj>
    <derivirana_varijabla naziv="DomainObject.Predmet.StrankaFormatedOIB_1">  MIRNA  d. d., OIB 15761637292 zastupanog po punomoćniku MADIRAZZA &amp; PARTNERI, odvjetničko društvo d.o.o.; Trgovački sud u Pazinu</derivirana_varijabla>
  </DomainObject.Predmet.StrankaFormatedOIB>
  <DomainObject.Predmet.StrankaFormatedWithAdress>
    <izvorni_sadrzaj> MIRNA  d. d., Giordano Paliaga 8, 52210 Rovinj zastupanog po punomoćniku MADIRAZZA &amp; PARTNERI, odvjetničko društvo d.o.o.; Trgovački sud u Pazinu</izvorni_sadrzaj>
    <derivirana_varijabla naziv="DomainObject.Predmet.StrankaFormatedWithAdress_1"> MIRNA  d. d., Giordano Paliaga 8, 52210 Rovinj zastupanog po punomoćniku MADIRAZZA &amp; PARTNERI, odvjetničko društvo d.o.o.; Trgovački sud u Pazinu</derivirana_varijabla>
  </DomainObject.Predmet.StrankaFormatedWithAdress>
  <DomainObject.Predmet.StrankaFormatedWithAdressOIB>
    <izvorni_sadrzaj> MIRNA  d. d., OIB 15761637292, Giordano Paliaga 8, 52210 Rovinj zastupanog po punomoćniku MADIRAZZA &amp; PARTNERI, odvjetničko društvo d.o.o.; Trgovački sud u Pazinu</izvorni_sadrzaj>
    <derivirana_varijabla naziv="DomainObject.Predmet.StrankaFormatedWithAdressOIB_1"> MIRNA  d. d., OIB 15761637292, Giordano Paliaga 8, 52210 Rovinj zastupanog po punomoćniku MADIRAZZA &amp; PARTNERI, odvjetničko društvo d.o.o.; Trgovački sud u Pazinu</derivirana_varijabla>
  </DomainObject.Predmet.StrankaFormatedWithAdressOIB>
  <DomainObject.Predmet.StrankaWithAdress>
    <izvorni_sadrzaj>MIRNA  d. d. Giordano Paliaga 8,52210 Rovinj,Trgovački sud u Pazinu </izvorni_sadrzaj>
    <derivirana_varijabla naziv="DomainObject.Predmet.StrankaWithAdress_1">MIRNA  d. d. Giordano Paliaga 8,52210 Rovinj,Trgovački sud u Pazinu </derivirana_varijabla>
  </DomainObject.Predmet.StrankaWithAdress>
  <DomainObject.Predmet.StrankaWithAdressOIB>
    <izvorni_sadrzaj>MIRNA  d. d., OIB 15761637292, Giordano Paliaga 8,52210 Rovinj,Trgovački sud u Pazinu</izvorni_sadrzaj>
    <derivirana_varijabla naziv="DomainObject.Predmet.StrankaWithAdressOIB_1">MIRNA  d. d., OIB 15761637292, Giordano Paliaga 8,52210 Rovinj,Trgovački sud u Pazinu</derivirana_varijabla>
  </DomainObject.Predmet.StrankaWithAdressOIB>
  <DomainObject.Predmet.StrankaNazivFormated>
    <izvorni_sadrzaj>MIRNA  d. d.,Trgovački sud u Pazinu</izvorni_sadrzaj>
    <derivirana_varijabla naziv="DomainObject.Predmet.StrankaNazivFormated_1">MIRNA  d. d.,Trgovački sud u Pazinu</derivirana_varijabla>
  </DomainObject.Predmet.StrankaNazivFormated>
  <DomainObject.Predmet.StrankaNazivFormatedOIB>
    <izvorni_sadrzaj>MIRNA  d. d., OIB 15761637292,Trgovački sud u Pazinu</izvorni_sadrzaj>
    <derivirana_varijabla naziv="DomainObject.Predmet.StrankaNazivFormatedOIB_1">MIRNA  d. d., OIB 15761637292,Trgovački sud u Pazinu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MIRNA  d. d. zastupanog po punomoćniku MADIRAZZA &amp; PARTNERI, odvjetničko društvo d.o.o.</item>
      <item>Trgovački sud u Pazinu</item>
    </izvorni_sadrzaj>
    <derivirana_varijabla naziv="DomainObject.Predmet.StrankaListFormated_1">
      <item>MIRNA  d. d. zastupanog po punomoćniku MADIRAZZA &amp; PARTNERI, odvjetničko društvo d.o.o.</item>
      <item>Trgovački sud u Pazinu</item>
    </derivirana_varijabla>
  </DomainObject.Predmet.StrankaListFormated>
  <DomainObject.Predmet.StrankaListFormatedOIB>
    <izvorni_sadrzaj>
      <item>MIRNA  d. d., OIB 15761637292 zastupanog po punomoćniku MADIRAZZA &amp; PARTNERI, odvjetničko društvo d.o.o.</item>
      <item>Trgovački sud u Pazinu</item>
    </izvorni_sadrzaj>
    <derivirana_varijabla naziv="DomainObject.Predmet.StrankaListFormatedOIB_1">
      <item>MIRNA  d. d., OIB 15761637292 zastupanog po punomoćniku MADIRAZZA &amp; PARTNERI, odvjetničko društvo d.o.o.</item>
      <item>Trgovački sud u Pazinu</item>
    </derivirana_varijabla>
  </DomainObject.Predmet.StrankaListFormatedOIB>
  <DomainObject.Predmet.StrankaListFormatedWithAdress>
    <izvorni_sadrzaj>
      <item>MIRNA  d. d., Giordano Paliaga 8, 52210 Rovinj zastupanog po punomoćniku MADIRAZZA &amp; PARTNERI, odvjetničko društvo d.o.o.</item>
      <item>Trgovački sud u Pazinu</item>
    </izvorni_sadrzaj>
    <derivirana_varijabla naziv="DomainObject.Predmet.StrankaListFormatedWithAdress_1">
      <item>MIRNA  d. d., Giordano Paliaga 8, 52210 Rovinj zastupanog po punomoćniku MADIRAZZA &amp; PARTNERI, odvjetničko društvo d.o.o.</item>
      <item>Trgovački sud u Pazinu</item>
    </derivirana_varijabla>
  </DomainObject.Predmet.StrankaListFormatedWithAdress>
  <DomainObject.Predmet.StrankaListFormatedWithAdressOIB>
    <izvorni_sadrzaj>
      <item>MIRNA  d. d., OIB 15761637292, Giordano Paliaga 8, 52210 Rovinj zastupanog po punomoćniku MADIRAZZA &amp; PARTNERI, odvjetničko društvo d.o.o.</item>
      <item>Trgovački sud u Pazinu</item>
    </izvorni_sadrzaj>
    <derivirana_varijabla naziv="DomainObject.Predmet.StrankaListFormatedWithAdressOIB_1">
      <item>MIRNA  d. d., OIB 15761637292, Giordano Paliaga 8, 52210 Rovinj zastupanog po punomoćniku MADIRAZZA &amp; PARTNERI, odvjetničko društvo d.o.o.</item>
      <item>Trgovački sud u Pazinu</item>
    </derivirana_varijabla>
  </DomainObject.Predmet.StrankaListFormatedWithAdressOIB>
  <DomainObject.Predmet.StrankaListNazivFormated>
    <izvorni_sadrzaj>
      <item>MIRNA  d. d.</item>
      <item>Trgovački sud u Pazinu</item>
    </izvorni_sadrzaj>
    <derivirana_varijabla naziv="DomainObject.Predmet.StrankaListNazivFormated_1">
      <item>MIRNA  d. d.</item>
      <item>Trgovački sud u Pazinu</item>
    </derivirana_varijabla>
  </DomainObject.Predmet.StrankaListNazivFormated>
  <DomainObject.Predmet.StrankaListNazivFormatedOIB>
    <izvorni_sadrzaj>
      <item>MIRNA  d. d., OIB 15761637292</item>
      <item>Trgovački sud u Pazinu</item>
    </izvorni_sadrzaj>
    <derivirana_varijabla naziv="DomainObject.Predmet.StrankaListNazivFormatedOIB_1">
      <item>MIRNA  d. d., OIB 15761637292</item>
      <item>Trgovački sud u Pazinu</item>
    </derivirana_varijabla>
  </DomainObject.Predmet.StrankaListNazivFormatedOIB>
  <DomainObject.Predmet.ProtuStrankaListFormated>
    <izvorni_sadrzaj>
      <item>MIRNA RIBOLOV d.o.o. zastupanog po punomoćniku Alen Ivković</item>
    </izvorni_sadrzaj>
    <derivirana_varijabla naziv="DomainObject.Predmet.ProtuStrankaListFormated_1">
      <item>MIRNA RIBOLOV d.o.o. zastupanog po punomoćniku Alen Ivković</item>
    </derivirana_varijabla>
  </DomainObject.Predmet.ProtuStrankaListFormated>
  <DomainObject.Predmet.ProtuStrankaListFormatedOIB>
    <izvorni_sadrzaj>
      <item>MIRNA RIBOLOV d.o.o., OIB 75327807611 zastupanog po punomoćniku Alen Ivković</item>
    </izvorni_sadrzaj>
    <derivirana_varijabla naziv="DomainObject.Predmet.ProtuStrankaListFormatedOIB_1">
      <item>MIRNA RIBOLOV d.o.o., OIB 75327807611 zastupanog po punomoćniku Alen Ivković</item>
    </derivirana_varijabla>
  </DomainObject.Predmet.ProtuStrankaListFormatedOIB>
  <DomainObject.Predmet.ProtuStrankaListFormatedWithAdress>
    <izvorni_sadrzaj>
      <item>MIRNA RIBOLOV d.o.o., Giordano Paliaga 8, 52210 Rovinj zastupanog po punomoćniku Alen Ivković</item>
    </izvorni_sadrzaj>
    <derivirana_varijabla naziv="DomainObject.Predmet.ProtuStrankaListFormatedWithAdress_1">
      <item>MIRNA RIBOLOV d.o.o., Giordano Paliaga 8, 52210 Rovinj zastupanog po punomoćniku Alen Ivković</item>
    </derivirana_varijabla>
  </DomainObject.Predmet.ProtuStrankaListFormatedWithAdress>
  <DomainObject.Predmet.ProtuStrankaListFormatedWithAdressOIB>
    <izvorni_sadrzaj>
      <item>MIRNA RIBOLOV d.o.o., OIB 75327807611, Giordano Paliaga 8, 52210 Rovinj zastupanog po punomoćniku Alen Ivković</item>
    </izvorni_sadrzaj>
    <derivirana_varijabla naziv="DomainObject.Predmet.ProtuStrankaListFormatedWithAdressOIB_1">
      <item>MIRNA RIBOLOV d.o.o., OIB 75327807611, Giordano Paliaga 8, 52210 Rovinj zastupanog po punomoćniku Alen Ivković</item>
    </derivirana_varijabla>
  </DomainObject.Predmet.ProtuStrankaListFormatedWithAdressOIB>
  <DomainObject.Predmet.ProtuStrankaListNazivFormated>
    <izvorni_sadrzaj>
      <item>MIRNA RIBOLOV d.o.o.</item>
    </izvorni_sadrzaj>
    <derivirana_varijabla naziv="DomainObject.Predmet.ProtuStrankaListNazivFormated_1">
      <item>MIRNA RIBOLOV d.o.o.</item>
    </derivirana_varijabla>
  </DomainObject.Predmet.ProtuStrankaListNazivFormated>
  <DomainObject.Predmet.ProtuStrankaListNazivFormatedOIB>
    <izvorni_sadrzaj>
      <item>MIRNA RIBOLOV d.o.o., OIB 75327807611</item>
    </izvorni_sadrzaj>
    <derivirana_varijabla naziv="DomainObject.Predmet.ProtuStrankaListNazivFormatedOIB_1">
      <item>MIRNA RIBOLOV d.o.o., OIB 75327807611</item>
    </derivirana_varijabla>
  </DomainObject.Predmet.ProtuStrankaListNazivFormatedOIB>
  <DomainObject.Predmet.OstaliListFormated>
    <izvorni_sadrzaj>
      <item>MADIRAZZA &amp; PARTNERI, odvjetničko društvo d.o.o. punomoćnik sudionika u postupku MIRNA  d. d.</item>
      <item>Alen Ivković punomoćnik sudionika u postupku MIRNA RIBOLOV d.o.o.</item>
    </izvorni_sadrzaj>
    <derivirana_varijabla naziv="DomainObject.Predmet.OstaliListFormated_1">
      <item>MADIRAZZA &amp; PARTNERI, odvjetničko društvo d.o.o. punomoćnik sudionika u postupku MIRNA  d. d.</item>
      <item>Alen Ivković punomoćnik sudionika u postupku MIRNA RIBOLOV d.o.o.</item>
    </derivirana_varijabla>
  </DomainObject.Predmet.OstaliListFormated>
  <DomainObject.Predmet.OstaliListFormatedOIB>
    <izvorni_sadrzaj>
      <item>MADIRAZZA &amp; PARTNERI, odvjetničko društvo d.o.o., OIB 37462847637 punomoćnik sudionika u postupku MIRNA  d. d.</item>
      <item>Alen Ivković, OIB 63957064080 punomoćnik sudionika u postupku MIRNA RIBOLOV d.o.o.</item>
    </izvorni_sadrzaj>
    <derivirana_varijabla naziv="DomainObject.Predmet.OstaliListFormatedOIB_1">
      <item>MADIRAZZA &amp; PARTNERI, odvjetničko društvo d.o.o., OIB 37462847637 punomoćnik sudionika u postupku MIRNA  d. d.</item>
      <item>Alen Ivković, OIB 63957064080 punomoćnik sudionika u postupku MIRNA RIBOLOV d.o.o.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MIRNA  d. d.</item>
      <item>Alen Ivković, Užarska 28/IV, 51000 Rijeka punomoćnik sudionika u postupku MIRNA RIBOLOV d.o.o.</item>
    </izvorni_sadrzaj>
    <derivirana_varijabla naziv="DomainObject.Predmet.OstaliListFormatedWithAdress_1">
      <item>MADIRAZZA &amp; PARTNERI, odvjetničko društvo d.o.o., Masarykova 21, 10000 Zagreb punomoćnik sudionika u postupku MIRNA  d. d.</item>
      <item>Alen Ivković, Užarska 28/IV, 51000 Rijeka punomoćnik sudionika u postupku MIRNA RIBOLOV d.o.o.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MIRNA  d. d.</item>
      <item>Alen Ivković, OIB 63957064080, Užarska 28/IV, 51000 Rijeka punomoćnik sudionika u postupku MIRNA RIBOLOV d.o.o.</item>
    </izvorni_sadrzaj>
    <derivirana_varijabla naziv="DomainObject.Predmet.OstaliListFormatedWithAdressOIB_1">
      <item>MADIRAZZA &amp; PARTNERI, odvjetničko društvo d.o.o., OIB 37462847637, Masarykova 21, 10000 Zagreb punomoćnik sudionika u postupku MIRNA  d. d.</item>
      <item>Alen Ivković, OIB 63957064080, Užarska 28/IV, 51000 Rijeka punomoćnik sudionika u postupku MIRNA RIBOLOV d.o.o.</item>
    </derivirana_varijabla>
  </DomainObject.Predmet.OstaliListFormatedWithAdressOIB>
  <DomainObject.Predmet.OstaliListNazivFormated>
    <izvorni_sadrzaj>
      <item>MADIRAZZA &amp; PARTNERI, odvjetničko društvo d.o.o.</item>
      <item>Alen Ivković</item>
    </izvorni_sadrzaj>
    <derivirana_varijabla naziv="DomainObject.Predmet.OstaliListNazivFormated_1">
      <item>MADIRAZZA &amp; PARTNERI, odvjetničko društvo d.o.o.</item>
      <item>Alen Ivković</item>
    </derivirana_varijabla>
  </DomainObject.Predmet.OstaliListNazivFormated>
  <DomainObject.Predmet.OstaliListNazivFormatedOIB>
    <izvorni_sadrzaj>
      <item>MADIRAZZA &amp; PARTNERI, odvjetničko društvo d.o.o., OIB 37462847637</item>
      <item>Alen Ivković, OIB 63957064080</item>
    </izvorni_sadrzaj>
    <derivirana_varijabla naziv="DomainObject.Predmet.OstaliListNazivFormatedOIB_1">
      <item>MADIRAZZA &amp; PARTNERI, odvjetničko društvo d.o.o., OIB 37462847637</item>
      <item>Alen Ivković,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 d. d. i dr.</izvorni_sadrzaj>
    <derivirana_varijabla naziv="DomainObject.Predmet.StrankaIDrugi_1">MIRNA  d. d. i dr.</derivirana_varijabla>
  </DomainObject.Predmet.StrankaIDrugi>
  <DomainObject.Predmet.ProtustrankaIDrugi>
    <izvorni_sadrzaj>MIRNA RIBOLOV d.o.o.</izvorni_sadrzaj>
    <derivirana_varijabla naziv="DomainObject.Predmet.ProtustrankaIDrugi_1">MIRNA RIBOLOV d.o.o.</derivirana_varijabla>
  </DomainObject.Predmet.ProtustrankaIDrugi>
  <DomainObject.Predmet.StrankaIDrugiAdressOIB>
    <izvorni_sadrzaj>MIRNA  d. d., OIB 15761637292, Giordano Paliaga 8, 52210 Rovinj i dr.</izvorni_sadrzaj>
    <derivirana_varijabla naziv="DomainObject.Predmet.StrankaIDrugiAdressOIB_1">MIRNA  d. d., OIB 15761637292, Giordano Paliaga 8, 52210 Rovinj i dr.</derivirana_varijabla>
  </DomainObject.Predmet.StrankaIDrugiAdressOIB>
  <DomainObject.Predmet.ProtustrankaIDrugiAdressOIB>
    <izvorni_sadrzaj>MIRNA RIBOLOV d.o.o., OIB 75327807611, Giordano Paliaga 8, 52210 Rovinj</izvorni_sadrzaj>
    <derivirana_varijabla naziv="DomainObject.Predmet.ProtustrankaIDrugiAdressOIB_1">MIRNA RIBOLOV d.o.o., OIB 75327807611, Giordano Paliaga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2017.</izvorni_sadrzaj>
    <derivirana_varijabla naziv="DomainObject.Predmet.OdlukaRjesenje.DatumDonosenjaOdluke_1">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St-5769/2016-4</izvorni_sadrzaj>
    <derivirana_varijabla naziv="DomainObject.Predmet.OdlukaRjesenje.Oznaka_1">St-5769/2016-4</derivirana_varijabla>
  </DomainObject.Predmet.OdlukaRjesenje.Oznaka>
  <DomainObject.Predmet.SudioniciListNaziv>
    <izvorni_sadrzaj>
      <item>MIRNA  d. d.</item>
      <item>MIRNA RIBOLOV d.o.o.</item>
      <item>MADIRAZZA &amp; PARTNERI, odvjetničko društvo d.o.o.</item>
      <item>Alen Ivković</item>
      <item>Trgovački sud u Pazinu</item>
    </izvorni_sadrzaj>
    <derivirana_varijabla naziv="DomainObject.Predmet.SudioniciListNaziv_1">
      <item>MIRNA  d. d.</item>
      <item>MIRNA RIBOLOV d.o.o.</item>
      <item>MADIRAZZA &amp; PARTNERI, odvjetničko društvo d.o.o.</item>
      <item>Alen Ivković</item>
      <item>Trgovački sud u Pazinu</item>
    </derivirana_varijabla>
  </DomainObject.Predmet.SudioniciListNaziv>
  <DomainObject.Predmet.SudioniciListAdressOIB>
    <izvorni_sadrzaj>
      <item>MIRNA  d. d., OIB 15761637292, Giordano Paliaga 8,52210 Rovinj</item>
      <item>MIRNA RIBOLOV d.o.o., OIB 75327807611, Giordano Paliaga 8,52210 Rovinj</item>
      <item>MADIRAZZA &amp; PARTNERI, odvjetničko društvo d.o.o., OIB 37462847637, Masarykova 21,10000 Zagreb</item>
      <item>Alen Ivković, OIB 63957064080, Užarska 28/IV,51000 Rijeka</item>
      <item>Trgovački sud u Pazinu</item>
    </izvorni_sadrzaj>
    <derivirana_varijabla naziv="DomainObject.Predmet.SudioniciListAdressOIB_1">
      <item>MIRNA  d. d., OIB 15761637292, Giordano Paliaga 8,52210 Rovinj</item>
      <item>MIRNA RIBOLOV d.o.o., OIB 75327807611, Giordano Paliaga 8,52210 Rovinj</item>
      <item>MADIRAZZA &amp; PARTNERI, odvjetničko društvo d.o.o., OIB 37462847637, Masarykova 21,10000 Zagreb</item>
      <item>Alen Ivković, OIB 63957064080, Užarska 28/IV,51000 Rijeka</item>
      <item>Trgovački sud u Pazinu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15761637292</item>
      <item>, OIB 75327807611</item>
      <item>, OIB 37462847637</item>
      <item>, OIB 63957064080</item>
      <item>, OIB null</item>
    </izvorni_sadrzaj>
    <derivirana_varijabla naziv="DomainObject.Predmet.SudioniciListNazivOIB_1">
      <item>, OIB 15761637292</item>
      <item>, OIB 75327807611</item>
      <item>, OIB 37462847637</item>
      <item>, OIB 63957064080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3599</properties:Characters>
  <properties:Lines>90</properties:Lines>
  <properties:Paragraphs>27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2018-01-08T13:26:00Z</dcterms:created>
  <dc:creator>Monika Grbac</dc:creator>
  <cp:lastModifiedBy>Monika Grbac</cp:lastModifiedBy>
  <cp:lastPrinted>2018-02-21T13:23:00Z</cp:lastPrinted>
  <dcterms:modified xmlns:xsi="http://www.w3.org/2001/XMLSchema-instance" xsi:type="dcterms:W3CDTF">2018-02-21T13:25:00Z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st-5769-16 MIRNA -- dovršiti.docx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