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e3e2" w14:paraId="c07e3e2" w:rsidRDefault="00B05F41" w:rsidR="00B05F4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</w:t>
      </w:r>
      <w:r>
        <w:tab/>
      </w:r>
      <w:r>
        <w:tab/>
      </w:r>
      <w:r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2B3E70">
        <w:t>3686/2016</w:t>
      </w:r>
      <w:r w:rsidR="00B05F41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2B3E70" w:rsidP="002B3E70" w:rsidR="002B3E7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 w:rsidRPr="009D7D1C">
        <w:t xml:space="preserve">LATKOVIĆ j.d.o.o. </w:t>
      </w:r>
      <w:r>
        <w:t xml:space="preserve">, Karlovac (Grad Karlovac),Kamensko 109, OIB: </w:t>
      </w:r>
      <w:r w:rsidRPr="009D7D1C">
        <w:t>07151929078</w:t>
      </w:r>
      <w:r>
        <w:t>, dana 1</w:t>
      </w:r>
      <w:r w:rsidR="000B687D">
        <w:t>5</w:t>
      </w:r>
      <w:r>
        <w:t>. svibnja 2017.</w:t>
      </w: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2B3E70" w:rsidRPr="009D7D1C">
        <w:t xml:space="preserve">LATKOVIĆ j.d.o.o. </w:t>
      </w:r>
      <w:r w:rsidR="002B3E70">
        <w:t xml:space="preserve">, Karlovac (Grad Karlovac),Kamensko 109, OIB: </w:t>
      </w:r>
      <w:r w:rsidR="002B3E70" w:rsidRPr="009D7D1C">
        <w:t>07151929078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2B3E70" w:rsidR="002B3E70">
      <w:pPr>
        <w:ind w:firstLine="555"/>
        <w:jc w:val="both"/>
      </w:pPr>
      <w:r>
        <w:tab/>
      </w:r>
      <w:r w:rsidR="002B3E70">
        <w:t>FINA-e Regionalni centar Zagreb, podnijela je ovom sudu prijedlog za otvaranje stečajnog postupka nad dužnikom.</w:t>
      </w:r>
    </w:p>
    <w:p w:rsidRDefault="002B3E70" w:rsidP="002B3E70" w:rsidR="002B3E70">
      <w:pPr>
        <w:ind w:firstLine="555"/>
        <w:jc w:val="both"/>
      </w:pPr>
    </w:p>
    <w:p w:rsidRDefault="002B3E70" w:rsidP="002B3E70" w:rsidR="002B3E7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B3E70" w:rsidP="002B3E70" w:rsidR="002B3E70" w:rsidRPr="00E974B3">
      <w:pPr>
        <w:ind w:firstLine="709"/>
        <w:jc w:val="both"/>
      </w:pPr>
    </w:p>
    <w:p w:rsidRDefault="002B3E70" w:rsidP="002B3E70" w:rsidR="002B3E7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13</w:t>
      </w:r>
      <w:r w:rsidRPr="00E974B3">
        <w:t>.</w:t>
      </w:r>
      <w:r>
        <w:t xml:space="preserve"> travnja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100.104,86 kn</w:t>
      </w:r>
      <w:r w:rsidRPr="00E974B3">
        <w:t>, kao i da dužnik ima zaposlen</w:t>
      </w:r>
      <w:r>
        <w:t>e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2B3E70" w:rsidP="002B3E70" w:rsidR="002B3E70" w:rsidRPr="00E974B3">
      <w:pPr>
        <w:jc w:val="both"/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1313C3" w:rsidP="002873FF" w:rsidR="002873FF">
      <w:pPr>
        <w:jc w:val="center"/>
      </w:pPr>
      <w:r>
        <w:lastRenderedPageBreak/>
        <w:t>U Zagrebu, 15</w:t>
      </w:r>
      <w:r w:rsidR="00BB093B">
        <w:t>.</w:t>
      </w:r>
      <w:r>
        <w:t xml:space="preserve"> svibnja</w:t>
      </w:r>
      <w:r w:rsidR="002873FF">
        <w:t xml:space="preserve"> 201</w:t>
      </w:r>
      <w:r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C17A50" w:rsidP="00E91121" w:rsidR="00C17A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7A50" w:rsidP="00E91121" w:rsidR="00C17A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7A50" w:rsidP="00E91121" w:rsidR="00C17A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7A50" w:rsidP="00E91121" w:rsidR="00C17A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17A50" w:rsidP="00E91121" w:rsidR="00C17A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5F41" w:rsidP="00597BE1" w:rsidR="00B05F4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>
      <w:pPr>
        <w:jc w:val="center"/>
      </w:pPr>
    </w:p>
    <w:p w:rsidRDefault="00B05F41" w:rsidP="002873FF" w:rsidR="00B05F41"/>
    <w:p w:rsidRDefault="00B05F41" w:rsidP="002873FF" w:rsidR="00B05F41"/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B05F41" w:rsidP="002873FF" w:rsidR="00B05F41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p w:rsidRDefault="00C17A50" w:rsidP="002873FF" w:rsidR="00C17A50"/>
    <w:sectPr w:rsidR="00C17A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B687D"/>
    <w:rsid w:val="00110194"/>
    <w:rsid w:val="001313C3"/>
    <w:rsid w:val="00141D9D"/>
    <w:rsid w:val="00266654"/>
    <w:rsid w:val="002873FF"/>
    <w:rsid w:val="002B3E70"/>
    <w:rsid w:val="002C2774"/>
    <w:rsid w:val="00332C09"/>
    <w:rsid w:val="0033451E"/>
    <w:rsid w:val="00352B7A"/>
    <w:rsid w:val="00494D50"/>
    <w:rsid w:val="004A5DAA"/>
    <w:rsid w:val="005B29F1"/>
    <w:rsid w:val="0061395A"/>
    <w:rsid w:val="00674394"/>
    <w:rsid w:val="006B2FDB"/>
    <w:rsid w:val="0093632C"/>
    <w:rsid w:val="00982611"/>
    <w:rsid w:val="00B05F41"/>
    <w:rsid w:val="00B35B6D"/>
    <w:rsid w:val="00BB093B"/>
    <w:rsid w:val="00C17A50"/>
    <w:rsid w:val="00D8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05F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05F4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B68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68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05F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05F4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B68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68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3686</izvorni_sadrzaj>
    <derivirana_varijabla naziv="DomainObject.Predmet.Broj_1">3686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St-3686/2016</izvorni_sadrzaj>
    <derivirana_varijabla naziv="DomainObject.Predmet.OznakaBroj_1">St-3686/2016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Latković  j.d.o.o.</izvorni_sadrzaj>
    <derivirana_varijabla naziv="DomainObject.Predmet.ProtustrankaFormated_1">  Latković  j.d.o.o.</derivirana_varijabla>
  </DomainObject.Predmet.ProtustrankaFormated>
  <DomainObject.Predmet.ProtustrankaFormatedOIB>
    <izvorni_sadrzaj>  Latković  j.d.o.o., OIB 07151929078</izvorni_sadrzaj>
    <derivirana_varijabla naziv="DomainObject.Predmet.ProtustrankaFormatedOIB_1">  Latković  j.d.o.o., OIB 07151929078</derivirana_varijabla>
  </DomainObject.Predmet.ProtustrankaFormatedOIB>
  <DomainObject.Predmet.ProtustrankaFormatedWithAdress>
    <izvorni_sadrzaj> Latković  j.d.o.o., Kamensko 109, 47000 Karlovac</izvorni_sadrzaj>
    <derivirana_varijabla naziv="DomainObject.Predmet.ProtustrankaFormatedWithAdress_1"> Latković  j.d.o.o., Kamensko 109, 47000 Karlovac</derivirana_varijabla>
  </DomainObject.Predmet.ProtustrankaFormatedWithAdress>
  <DomainObject.Predmet.ProtustrankaFormatedWithAdressOIB>
    <izvorni_sadrzaj> Latković  j.d.o.o., OIB 07151929078, Kamensko 109, 47000 Karlovac</izvorni_sadrzaj>
    <derivirana_varijabla naziv="DomainObject.Predmet.ProtustrankaFormatedWithAdressOIB_1"> Latković  j.d.o.o., OIB 07151929078, Kamensko 109, 47000 Karlovac</derivirana_varijabla>
  </DomainObject.Predmet.ProtustrankaFormatedWithAdressOIB>
  <DomainObject.Predmet.ProtustrankaWithAdress>
    <izvorni_sadrzaj>Latković  j.d.o.o. Kamensko 109, 47000 Karlovac</izvorni_sadrzaj>
    <derivirana_varijabla naziv="DomainObject.Predmet.ProtustrankaWithAdress_1">Latković  j.d.o.o. Kamensko 109, 47000 Karlovac</derivirana_varijabla>
  </DomainObject.Predmet.ProtustrankaWithAdress>
  <DomainObject.Predmet.ProtustrankaWithAdressOIB>
    <izvorni_sadrzaj>Latković  j.d.o.o., OIB 07151929078, Kamensko 109, 47000 Karlovac</izvorni_sadrzaj>
    <derivirana_varijabla naziv="DomainObject.Predmet.ProtustrankaWithAdressOIB_1">Latković  j.d.o.o., OIB 07151929078, Kamensko 109, 47000 Karlovac</derivirana_varijabla>
  </DomainObject.Predmet.ProtustrankaWithAdressOIB>
  <DomainObject.Predmet.ProtustrankaNazivFormated>
    <izvorni_sadrzaj>Latković  j.d.o.o.</izvorni_sadrzaj>
    <derivirana_varijabla naziv="DomainObject.Predmet.ProtustrankaNazivFormated_1">Latković  j.d.o.o.</derivirana_varijabla>
  </DomainObject.Predmet.ProtustrankaNazivFormated>
  <DomainObject.Predmet.ProtustrankaNazivFormatedOIB>
    <izvorni_sadrzaj>Latković  j.d.o.o., OIB 07151929078</izvorni_sadrzaj>
    <derivirana_varijabla naziv="DomainObject.Predmet.ProtustrankaNazivFormatedOIB_1">Latković  j.d.o.o., OIB 07151929078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Latković  j.d.o.o.</item>
    </izvorni_sadrzaj>
    <derivirana_varijabla naziv="DomainObject.Predmet.ProtuStrankaListFormated_1">
      <item>Latković  j.d.o.o.</item>
    </derivirana_varijabla>
  </DomainObject.Predmet.ProtuStrankaListFormated>
  <DomainObject.Predmet.ProtuStrankaListFormatedOIB>
    <izvorni_sadrzaj>
      <item>Latković  j.d.o.o., OIB 07151929078</item>
    </izvorni_sadrzaj>
    <derivirana_varijabla naziv="DomainObject.Predmet.ProtuStrankaListFormatedOIB_1">
      <item>Latković  j.d.o.o., OIB 07151929078</item>
    </derivirana_varijabla>
  </DomainObject.Predmet.ProtuStrankaListFormatedOIB>
  <DomainObject.Predmet.ProtuStrankaListFormatedWithAdress>
    <izvorni_sadrzaj>
      <item>Latković  j.d.o.o., Kamensko 109, 47000 Karlovac</item>
    </izvorni_sadrzaj>
    <derivirana_varijabla naziv="DomainObject.Predmet.ProtuStrankaListFormatedWithAdress_1">
      <item>Latković  j.d.o.o., Kamensko 109, 47000 Karlovac</item>
    </derivirana_varijabla>
  </DomainObject.Predmet.ProtuStrankaListFormatedWithAdress>
  <DomainObject.Predmet.ProtuStrankaListFormatedWithAdressOIB>
    <izvorni_sadrzaj>
      <item>Latković  j.d.o.o., OIB 07151929078, Kamensko 109, 47000 Karlovac</item>
    </izvorni_sadrzaj>
    <derivirana_varijabla naziv="DomainObject.Predmet.ProtuStrankaListFormatedWithAdressOIB_1">
      <item>Latković  j.d.o.o., OIB 07151929078, Kamensko 109, 47000 Karlovac</item>
    </derivirana_varijabla>
  </DomainObject.Predmet.ProtuStrankaListFormatedWithAdressOIB>
  <DomainObject.Predmet.ProtuStrankaListNazivFormated>
    <izvorni_sadrzaj>
      <item>Latković  j.d.o.o.</item>
    </izvorni_sadrzaj>
    <derivirana_varijabla naziv="DomainObject.Predmet.ProtuStrankaListNazivFormated_1">
      <item>Latković  j.d.o.o.</item>
    </derivirana_varijabla>
  </DomainObject.Predmet.ProtuStrankaListNazivFormated>
  <DomainObject.Predmet.ProtuStrankaListNazivFormatedOIB>
    <izvorni_sadrzaj>
      <item>Latković  j.d.o.o., OIB 07151929078</item>
    </izvorni_sadrzaj>
    <derivirana_varijabla naziv="DomainObject.Predmet.ProtuStrankaListNazivFormatedOIB_1">
      <item>Latković  j.d.o.o., OIB 07151929078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Latković  j.d.o.o.</izvorni_sadrzaj>
    <derivirana_varijabla naziv="DomainObject.Predmet.ProtustrankaIDrugi_1">Latković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Latković  j.d.o.o., OIB 07151929078, Kamensko 109, 47000 Karlovac</izvorni_sadrzaj>
    <derivirana_varijabla naziv="DomainObject.Predmet.ProtustrankaIDrugiAdressOIB_1">Latković  j.d.o.o., OIB 07151929078, Kamensko 109,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Latković  j.d.o.o.</item>
    </izvorni_sadrzaj>
    <derivirana_varijabla naziv="DomainObject.Predmet.SudioniciListNaziv_1">
      <item>FINA, regionalni centar Zagreb, podružnica Karlovac</item>
      <item>Latković 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Latković  j.d.o.o., OIB 07151929078, Kamensko 109,47000 Karlovac</item>
    </izvorni_sadrzaj>
    <derivirana_varijabla naziv="DomainObject.Predmet.SudioniciListAdressOIB_1">
      <item>FINA, regionalni centar Zagreb, podružnica Karlovac, OIB 85821130368, Vitezovićeva 1,47000 Karlovac</item>
      <item>Latković  j.d.o.o., OIB 07151929078, Kamensko 109,47000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07151929078</item>
    </izvorni_sadrzaj>
    <derivirana_varijabla naziv="DomainObject.Predmet.SudioniciListNazivOIB_1">
      <item>, OIB 85821130368</item>
      <item>, OIB 07151929078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377</properties:Words>
  <properties:Characters>2084</properties:Characters>
  <properties:Lines>104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2017-05-16T08:19:00Z</dcterms:created>
  <dc:creator>nribaric</dc:creator>
  <cp:lastModifiedBy>Jadranka Zelić</cp:lastModifiedBy>
  <cp:lastPrinted>2017-05-16T08:28:00Z</cp:lastPrinted>
  <dcterms:modified xmlns:xsi="http://www.w3.org/2001/XMLSchema-instance" xsi:type="dcterms:W3CDTF">2017-05-16T08:33:00Z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