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1fd1" w14:paraId="8d61fd1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EB7895">
        <w:rPr>
          <w:rStyle w:val="Strong"/>
          <w:b w:val="false"/>
        </w:rPr>
        <w:t>2</w:t>
      </w:r>
      <w:r w:rsidR="008344D8">
        <w:rPr>
          <w:rStyle w:val="Strong"/>
          <w:b w:val="false"/>
        </w:rPr>
        <w:t>19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817CBD">
        <w:t>SEGIN jednostavno društvo s ograničenom odgovornošću za usluge, Zagreb, Jarušččica 11</w:t>
      </w:r>
      <w:r w:rsidR="006152FF">
        <w:t xml:space="preserve">, </w:t>
      </w:r>
      <w:r w:rsidR="006C0D04">
        <w:t>MBS</w:t>
      </w:r>
      <w:r w:rsidR="006152FF">
        <w:t xml:space="preserve">: </w:t>
      </w:r>
      <w:r w:rsidR="008D1494">
        <w:t>080</w:t>
      </w:r>
      <w:r w:rsidR="00817CBD">
        <w:t>820714</w:t>
      </w:r>
      <w:r w:rsidR="006152FF">
        <w:t xml:space="preserve">, OIB: </w:t>
      </w:r>
      <w:r w:rsidR="00817CBD">
        <w:t>50260873333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</w:t>
      </w:r>
      <w:r w:rsidR="00053B26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817CBD">
        <w:t>SEGIN jednostavno društvo s ograničenom odgovornošću za usluge, Zagreb, Jarušččica 11, MBS: 080820714, OIB: 50260873333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817CBD">
        <w:t>8</w:t>
      </w:r>
      <w:r w:rsidR="00C36AFE">
        <w:t>.</w:t>
      </w:r>
      <w:r w:rsidR="00817CBD">
        <w:t>451</w:t>
      </w:r>
      <w:r w:rsidR="008E7CE7">
        <w:t>,</w:t>
      </w:r>
      <w:r w:rsidR="00817CBD">
        <w:t>8</w:t>
      </w:r>
      <w:r w:rsidR="009763D8">
        <w:t>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817CBD">
        <w:t>Željko Krivić, Sesvete, Sandelića Ivana 4</w:t>
      </w:r>
      <w:r w:rsidR="004E4352">
        <w:t xml:space="preserve">, </w:t>
      </w:r>
      <w:r w:rsidR="006C0D04">
        <w:t xml:space="preserve">OIB: </w:t>
      </w:r>
      <w:r w:rsidR="00817CBD">
        <w:t>85350009008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55347">
        <w:t>2</w:t>
      </w:r>
      <w:r w:rsidR="00C81263">
        <w:t>19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17CBD">
        <w:t>1</w:t>
      </w:r>
      <w:r w:rsidR="00053B26">
        <w:t>3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95" w:rsidR="00EB7895">
      <w:r>
        <w:separator/>
      </w:r>
    </w:p>
  </w:endnote>
  <w:endnote w:id="0" w:type="continuationSeparator">
    <w:p w:rsidRDefault="00EB7895" w:rsidR="00EB7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95" w:rsidR="00EB7895">
      <w:r>
        <w:separator/>
      </w:r>
    </w:p>
  </w:footnote>
  <w:footnote w:id="0" w:type="continuationSeparator">
    <w:p w:rsidRDefault="00EB7895" w:rsidR="00EB78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95" w:rsidP="001B70D9" w:rsidR="00EB7895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EB7895" w:rsidR="00EB7895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23E94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3B26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347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17CBD"/>
    <w:rsid w:val="00823E3F"/>
    <w:rsid w:val="00830B98"/>
    <w:rsid w:val="00834492"/>
    <w:rsid w:val="008344D8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3D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D6FDE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1263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B7895"/>
    <w:rsid w:val="00EC0019"/>
    <w:rsid w:val="00EC0250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36B6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AD6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AD6FD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AD6FD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FD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FD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AD6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AD6FD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AD6FD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FD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FD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SEGIN jednostavno društvo s ograničenom odgovornošću za usluge</izvorni_sadrzaj>
    <derivirana_varijabla naziv="DomainObject.Predmet.ProtustrankaFormated_1">  SEGIN jednostavno društvo s ograničenom odgovornošću za usluge</derivirana_varijabla>
  </DomainObject.Predmet.ProtustrankaFormated>
  <DomainObject.Predmet.ProtustrankaFormatedOIB>
    <izvorni_sadrzaj>  SEGIN jednostavno društvo s ograničenom odgovornošću za usluge, OIB 50260873333</izvorni_sadrzaj>
    <derivirana_varijabla naziv="DomainObject.Predmet.ProtustrankaFormatedOIB_1">  SEGIN jednostavno društvo s ograničenom odgovornošću za usluge, OIB 50260873333</derivirana_varijabla>
  </DomainObject.Predmet.ProtustrankaFormatedOIB>
  <DomainObject.Predmet.ProtustrankaFormatedWithAdress>
    <izvorni_sadrzaj> SEGIN jednostavno društvo s ograničenom odgovornošću za usluge, Jaruščica 11, 10000 Zagreb</izvorni_sadrzaj>
    <derivirana_varijabla naziv="DomainObject.Predmet.ProtustrankaFormatedWithAdress_1"> SEGIN jednostavno društvo s ograničenom odgovornošću za usluge, Jaruščica 11, 10000 Zagreb</derivirana_varijabla>
  </DomainObject.Predmet.ProtustrankaFormatedWithAdress>
  <DomainObject.Predmet.ProtustrankaFormatedWithAdressOIB>
    <izvorni_sadrzaj> SEGIN jednostavno društvo s ograničenom odgovornošću za usluge, OIB 50260873333, Jaruščica 11, 10000 Zagreb</izvorni_sadrzaj>
    <derivirana_varijabla naziv="DomainObject.Predmet.ProtustrankaFormatedWithAdressOIB_1"> SEGIN jednostavno društvo s ograničenom odgovornošću za usluge, OIB 50260873333, Jaruščica 11, 10000 Zagreb</derivirana_varijabla>
  </DomainObject.Predmet.ProtustrankaFormatedWithAdressOIB>
  <DomainObject.Predmet.ProtustrankaWithAdress>
    <izvorni_sadrzaj>SEGIN jednostavno društvo s ograničenom odgovornošću za usluge Jaruščica 11, 10000 Zagreb</izvorni_sadrzaj>
    <derivirana_varijabla naziv="DomainObject.Predmet.ProtustrankaWithAdress_1">SEGIN jednostavno društvo s ograničenom odgovornošću za usluge Jaruščica 11, 10000 Zagreb</derivirana_varijabla>
  </DomainObject.Predmet.ProtustrankaWithAdress>
  <DomainObject.Predmet.ProtustrankaWithAdressOIB>
    <izvorni_sadrzaj>SEGIN jednostavno društvo s ograničenom odgovornošću za usluge, OIB 50260873333, Jaruščica 11, 10000 Zagreb</izvorni_sadrzaj>
    <derivirana_varijabla naziv="DomainObject.Predmet.ProtustrankaWithAdressOIB_1">SEGIN jednostavno društvo s ograničenom odgovornošću za usluge, OIB 50260873333, Jaruščica 11, 10000 Zagreb</derivirana_varijabla>
  </DomainObject.Predmet.ProtustrankaWithAdressOIB>
  <DomainObject.Predmet.ProtustrankaNazivFormated>
    <izvorni_sadrzaj>SEGIN jednostavno društvo s ograničenom odgovornošću za usluge</izvorni_sadrzaj>
    <derivirana_varijabla naziv="DomainObject.Predmet.ProtustrankaNazivFormated_1">SEGIN jednostavno društvo s ograničenom odgovornošću za usluge</derivirana_varijabla>
  </DomainObject.Predmet.ProtustrankaNazivFormated>
  <DomainObject.Predmet.ProtustrankaNazivFormatedOIB>
    <izvorni_sadrzaj>SEGIN jednostavno društvo s ograničenom odgovornošću za usluge, OIB 50260873333</izvorni_sadrzaj>
    <derivirana_varijabla naziv="DomainObject.Predmet.ProtustrankaNazivFormatedOIB_1">SEGIN jednostavno društvo s ograničenom odgovornošću za usluge, OIB 50260873333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SEGIN jednostavno društvo s ograničenom odgovornošću za usluge</item>
    </izvorni_sadrzaj>
    <derivirana_varijabla naziv="DomainObject.Predmet.ProtuStrankaListFormated_1">
      <item>SEGIN jednostavno društvo s ograničenom odgovornošću za usluge</item>
    </derivirana_varijabla>
  </DomainObject.Predmet.ProtuStrankaListFormated>
  <DomainObject.Predmet.ProtuStrankaListFormatedOIB>
    <izvorni_sadrzaj>
      <item>SEGIN jednostavno društvo s ograničenom odgovornošću za usluge, OIB 50260873333</item>
    </izvorni_sadrzaj>
    <derivirana_varijabla naziv="DomainObject.Predmet.ProtuStrankaListFormatedOIB_1">
      <item>SEGIN jednostavno društvo s ograničenom odgovornošću za usluge, OIB 50260873333</item>
    </derivirana_varijabla>
  </DomainObject.Predmet.ProtuStrankaListFormatedOIB>
  <DomainObject.Predmet.ProtuStrankaListFormatedWithAdress>
    <izvorni_sadrzaj>
      <item>SEGIN jednostavno društvo s ograničenom odgovornošću za usluge, Jaruščica 11, 10000 Zagreb</item>
    </izvorni_sadrzaj>
    <derivirana_varijabla naziv="DomainObject.Predmet.ProtuStrankaListFormatedWithAdress_1">
      <item>SEGIN jednostavno društvo s ograničenom odgovornošću za usluge, Jaruščica 11, 10000 Zagreb</item>
    </derivirana_varijabla>
  </DomainObject.Predmet.ProtuStrankaListFormatedWithAdress>
  <DomainObject.Predmet.ProtuStrankaListFormatedWithAdressOIB>
    <izvorni_sadrzaj>
      <item>SEGIN jednostavno društvo s ograničenom odgovornošću za usluge, OIB 50260873333, Jaruščica 11, 10000 Zagreb</item>
    </izvorni_sadrzaj>
    <derivirana_varijabla naziv="DomainObject.Predmet.ProtuStrankaListFormatedWithAdressOIB_1">
      <item>SEGIN jednostavno društvo s ograničenom odgovornošću za usluge, OIB 50260873333, Jaruščica 11, 10000 Zagreb</item>
    </derivirana_varijabla>
  </DomainObject.Predmet.ProtuStrankaListFormatedWithAdressOIB>
  <DomainObject.Predmet.ProtuStrankaListNazivFormated>
    <izvorni_sadrzaj>
      <item>SEGIN jednostavno društvo s ograničenom odgovornošću za usluge</item>
    </izvorni_sadrzaj>
    <derivirana_varijabla naziv="DomainObject.Predmet.ProtuStrankaListNazivFormated_1">
      <item>SEGIN jednostavno društvo s ograničenom odgovornošću za usluge</item>
    </derivirana_varijabla>
  </DomainObject.Predmet.ProtuStrankaListNazivFormated>
  <DomainObject.Predmet.ProtuStrankaListNazivFormatedOIB>
    <izvorni_sadrzaj>
      <item>SEGIN jednostavno društvo s ograničenom odgovornošću za usluge, OIB 50260873333</item>
    </izvorni_sadrzaj>
    <derivirana_varijabla naziv="DomainObject.Predmet.ProtuStrankaListNazivFormatedOIB_1">
      <item>SEGIN jednostavno društvo s ograničenom odgovornošću za usluge, OIB 50260873333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SEGIN jednostavno društvo s ograničenom odgovornošću za usluge</izvorni_sadrzaj>
    <derivirana_varijabla naziv="DomainObject.Predmet.ProtustrankaIDrugi_1">SEGIN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SEGIN jednostavno društvo s ograničenom odgovornošću za usluge, OIB 50260873333, Jaruščica 11, 10000 Zagreb</izvorni_sadrzaj>
    <derivirana_varijabla naziv="DomainObject.Predmet.ProtustrankaIDrugiAdressOIB_1">SEGIN jednostavno društvo s ograničenom odgovornošću za usluge, OIB 50260873333, Jaruščica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SEGIN jednostavno društvo s ograničenom odgovornošću za usluge</item>
      <item>FINA Regionalni centar Zagreb</item>
    </izvorni_sadrzaj>
    <derivirana_varijabla naziv="DomainObject.Predmet.SudioniciListNaziv_1">
      <item>SEGIN jednostavno društvo s ograničenom odgovornošću za usluge</item>
      <item>FINA Regionalni centar Zagreb</item>
    </derivirana_varijabla>
  </DomainObject.Predmet.SudioniciListNaziv>
  <DomainObject.Predmet.SudioniciListAdressOIB>
    <izvorni_sadrzaj>
      <item>SEGIN jednostavno društvo s ograničenom odgovornošću za usluge, OIB 50260873333, Jaruščica 11,10000 Zagreb</item>
      <item>FINA Regionalni centar Zagreb, OIB 85821130368, Trg svibanjskih žrtava 1995. br. 1,10000 Zagreb</item>
    </izvorni_sadrzaj>
    <derivirana_varijabla naziv="DomainObject.Predmet.SudioniciListAdressOIB_1">
      <item>SEGIN jednostavno društvo s ograničenom odgovornošću za usluge, OIB 50260873333, Jaruščica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50260873333</item>
      <item>, OIB 85821130368</item>
    </izvorni_sadrzaj>
    <derivirana_varijabla naziv="DomainObject.Predmet.SudioniciListNazivOIB_1">
      <item>, OIB 50260873333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7F9EA-74A7-4129-A55B-0BCC8CDAD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2157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2017-02-10T12:41:00Z</dcterms:created>
  <dc:creator>Korisnik</dc:creator>
  <cp:lastModifiedBy>Maja Videnović</cp:lastModifiedBy>
  <cp:lastPrinted>2017-02-10T12:40:00Z</cp:lastPrinted>
  <dcterms:modified xmlns:xsi="http://www.w3.org/2001/XMLSchema-instance" xsi:type="dcterms:W3CDTF">2017-02-13T06:20:00Z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